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p>
    <w:p w:rsidR="00E305E1" w:rsidRPr="004678D5" w:rsidRDefault="00E305E1" w:rsidP="005B62B9">
      <w:pPr>
        <w:shd w:val="clear" w:color="auto" w:fill="FFFFFF"/>
        <w:tabs>
          <w:tab w:val="left" w:leader="underscore" w:pos="4138"/>
          <w:tab w:val="left" w:leader="underscore" w:pos="9283"/>
        </w:tabs>
        <w:rPr>
          <w:rFonts w:ascii="Arial" w:hAnsi="Arial" w:cs="Arial"/>
          <w:spacing w:val="-5"/>
          <w:sz w:val="22"/>
          <w:szCs w:val="22"/>
        </w:rPr>
      </w:pP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bookmarkStart w:id="0" w:name="_GoBack"/>
            <w:bookmarkEnd w:id="0"/>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FF266D" w:rsidRPr="00405DDC" w:rsidTr="00DB2D5D">
        <w:trPr>
          <w:trHeight w:val="477"/>
        </w:trPr>
        <w:tc>
          <w:tcPr>
            <w:tcW w:w="552" w:type="dxa"/>
            <w:vAlign w:val="center"/>
          </w:tcPr>
          <w:p w:rsidR="00FF266D"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FF266D">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FF266D" w:rsidRDefault="009969D2" w:rsidP="00503668">
            <w:pPr>
              <w:spacing w:line="276" w:lineRule="auto"/>
              <w:rPr>
                <w:rFonts w:ascii="Arial" w:eastAsia="Arial-BoldMT" w:hAnsi="Arial" w:cs="Arial"/>
                <w:bCs/>
                <w:color w:val="000000" w:themeColor="text1"/>
                <w:sz w:val="22"/>
                <w:szCs w:val="22"/>
              </w:rPr>
            </w:pPr>
            <w:r w:rsidRPr="009969D2">
              <w:rPr>
                <w:rFonts w:ascii="Arial" w:eastAsia="Arial-BoldMT" w:hAnsi="Arial" w:cs="Arial"/>
                <w:bCs/>
                <w:color w:val="000000" w:themeColor="text1"/>
                <w:sz w:val="22"/>
                <w:szCs w:val="22"/>
              </w:rPr>
              <w:t>ZAPRAWA TYNKARSKA GIPS.GOLDBAND (20KG)</w:t>
            </w:r>
          </w:p>
        </w:tc>
        <w:tc>
          <w:tcPr>
            <w:tcW w:w="850" w:type="dxa"/>
            <w:vAlign w:val="center"/>
          </w:tcPr>
          <w:p w:rsidR="00FF266D" w:rsidRPr="001465F5" w:rsidRDefault="007551F8" w:rsidP="000F621C">
            <w:pPr>
              <w:tabs>
                <w:tab w:val="left" w:pos="955"/>
              </w:tabs>
              <w:spacing w:before="100" w:beforeAutospacing="1" w:after="120"/>
              <w:jc w:val="center"/>
              <w:rPr>
                <w:rFonts w:ascii="Arial" w:hAnsi="Arial" w:cs="Arial"/>
                <w:spacing w:val="-11"/>
                <w:sz w:val="22"/>
                <w:szCs w:val="22"/>
                <w:vertAlign w:val="superscript"/>
              </w:rPr>
            </w:pPr>
            <w:proofErr w:type="spellStart"/>
            <w:r>
              <w:rPr>
                <w:rFonts w:ascii="Arial" w:hAnsi="Arial" w:cs="Arial"/>
                <w:spacing w:val="-11"/>
                <w:sz w:val="22"/>
                <w:szCs w:val="22"/>
              </w:rPr>
              <w:t>opk</w:t>
            </w:r>
            <w:proofErr w:type="spellEnd"/>
          </w:p>
        </w:tc>
        <w:tc>
          <w:tcPr>
            <w:tcW w:w="851" w:type="dxa"/>
            <w:vAlign w:val="center"/>
          </w:tcPr>
          <w:p w:rsidR="00FF266D" w:rsidRDefault="007551F8" w:rsidP="000F621C">
            <w:pPr>
              <w:pStyle w:val="Akapitzlist"/>
              <w:ind w:left="0"/>
              <w:jc w:val="center"/>
              <w:rPr>
                <w:rFonts w:ascii="Arial" w:hAnsi="Arial" w:cs="Arial"/>
              </w:rPr>
            </w:pPr>
            <w:r>
              <w:rPr>
                <w:rFonts w:ascii="Arial" w:hAnsi="Arial" w:cs="Arial"/>
              </w:rPr>
              <w:t>5</w:t>
            </w:r>
          </w:p>
        </w:tc>
        <w:tc>
          <w:tcPr>
            <w:tcW w:w="2126" w:type="dxa"/>
            <w:vAlign w:val="center"/>
          </w:tcPr>
          <w:p w:rsidR="00FF266D" w:rsidRPr="00405DDC" w:rsidRDefault="00FF266D" w:rsidP="000F621C">
            <w:pPr>
              <w:pStyle w:val="Akapitzlist"/>
              <w:ind w:left="0"/>
              <w:rPr>
                <w:rFonts w:ascii="Arial" w:hAnsi="Arial" w:cs="Arial"/>
              </w:rPr>
            </w:pPr>
          </w:p>
        </w:tc>
      </w:tr>
      <w:tr w:rsidR="00B86951" w:rsidRPr="00405DDC" w:rsidTr="00DB2D5D">
        <w:trPr>
          <w:trHeight w:val="477"/>
        </w:trPr>
        <w:tc>
          <w:tcPr>
            <w:tcW w:w="552" w:type="dxa"/>
            <w:vAlign w:val="center"/>
          </w:tcPr>
          <w:p w:rsidR="00B86951" w:rsidRDefault="00B86951" w:rsidP="000F621C">
            <w:pPr>
              <w:tabs>
                <w:tab w:val="left" w:pos="955"/>
              </w:tabs>
              <w:jc w:val="center"/>
              <w:rPr>
                <w:rFonts w:ascii="Arial" w:hAnsi="Arial" w:cs="Arial"/>
                <w:spacing w:val="-11"/>
                <w:sz w:val="22"/>
                <w:szCs w:val="22"/>
              </w:rPr>
            </w:pPr>
            <w:r>
              <w:rPr>
                <w:rFonts w:ascii="Arial" w:hAnsi="Arial" w:cs="Arial"/>
                <w:spacing w:val="-11"/>
                <w:sz w:val="22"/>
                <w:szCs w:val="22"/>
              </w:rPr>
              <w:t>2.</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B86951" w:rsidRDefault="002E0EF8" w:rsidP="00503668">
            <w:pPr>
              <w:spacing w:line="276" w:lineRule="auto"/>
              <w:rPr>
                <w:rFonts w:ascii="Arial" w:eastAsia="Arial-BoldMT" w:hAnsi="Arial" w:cs="Arial"/>
                <w:bCs/>
                <w:color w:val="000000" w:themeColor="text1"/>
                <w:sz w:val="22"/>
                <w:szCs w:val="22"/>
              </w:rPr>
            </w:pPr>
            <w:r w:rsidRPr="002E0EF8">
              <w:rPr>
                <w:rFonts w:ascii="Arial" w:eastAsia="Arial-BoldMT" w:hAnsi="Arial" w:cs="Arial"/>
                <w:bCs/>
                <w:color w:val="000000" w:themeColor="text1"/>
                <w:sz w:val="22"/>
                <w:szCs w:val="22"/>
              </w:rPr>
              <w:t>CEMENT PORTL.ZWYK.35 B/DOD.</w:t>
            </w:r>
          </w:p>
        </w:tc>
        <w:tc>
          <w:tcPr>
            <w:tcW w:w="850" w:type="dxa"/>
            <w:vAlign w:val="center"/>
          </w:tcPr>
          <w:p w:rsidR="00B86951" w:rsidRDefault="002E0EF8"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t</w:t>
            </w:r>
          </w:p>
        </w:tc>
        <w:tc>
          <w:tcPr>
            <w:tcW w:w="851" w:type="dxa"/>
            <w:vAlign w:val="center"/>
          </w:tcPr>
          <w:p w:rsidR="00B86951" w:rsidRDefault="002E0EF8" w:rsidP="000F621C">
            <w:pPr>
              <w:pStyle w:val="Akapitzlist"/>
              <w:ind w:left="0"/>
              <w:jc w:val="center"/>
              <w:rPr>
                <w:rFonts w:ascii="Arial" w:hAnsi="Arial" w:cs="Arial"/>
              </w:rPr>
            </w:pPr>
            <w:r>
              <w:rPr>
                <w:rFonts w:ascii="Arial" w:hAnsi="Arial" w:cs="Arial"/>
              </w:rPr>
              <w:t>0,1</w:t>
            </w:r>
          </w:p>
        </w:tc>
        <w:tc>
          <w:tcPr>
            <w:tcW w:w="2126" w:type="dxa"/>
            <w:vAlign w:val="center"/>
          </w:tcPr>
          <w:p w:rsidR="00B86951" w:rsidRPr="00405DDC" w:rsidRDefault="00B86951" w:rsidP="000F621C">
            <w:pPr>
              <w:pStyle w:val="Akapitzlist"/>
              <w:ind w:left="0"/>
              <w:rPr>
                <w:rFonts w:ascii="Arial" w:hAnsi="Arial" w:cs="Arial"/>
              </w:rPr>
            </w:pPr>
          </w:p>
        </w:tc>
      </w:tr>
      <w:tr w:rsidR="002E0EF8" w:rsidRPr="00405DDC" w:rsidTr="00DB2D5D">
        <w:trPr>
          <w:trHeight w:val="477"/>
        </w:trPr>
        <w:tc>
          <w:tcPr>
            <w:tcW w:w="552" w:type="dxa"/>
            <w:vAlign w:val="center"/>
          </w:tcPr>
          <w:p w:rsidR="002E0EF8" w:rsidRDefault="002E0EF8" w:rsidP="000F621C">
            <w:pPr>
              <w:tabs>
                <w:tab w:val="left" w:pos="955"/>
              </w:tabs>
              <w:jc w:val="center"/>
              <w:rPr>
                <w:rFonts w:ascii="Arial" w:hAnsi="Arial" w:cs="Arial"/>
                <w:spacing w:val="-11"/>
                <w:sz w:val="22"/>
                <w:szCs w:val="22"/>
              </w:rPr>
            </w:pPr>
            <w:r>
              <w:rPr>
                <w:rFonts w:ascii="Arial" w:hAnsi="Arial" w:cs="Arial"/>
                <w:spacing w:val="-11"/>
                <w:sz w:val="22"/>
                <w:szCs w:val="22"/>
              </w:rPr>
              <w:t>3.</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2E0EF8" w:rsidRPr="002E0EF8" w:rsidRDefault="002E0EF8"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GIPS BUD.SZYBKOWIĄŻ</w:t>
            </w:r>
            <w:r w:rsidRPr="002E0EF8">
              <w:rPr>
                <w:rFonts w:ascii="Arial" w:eastAsia="Arial-BoldMT" w:hAnsi="Arial" w:cs="Arial"/>
                <w:bCs/>
                <w:color w:val="000000" w:themeColor="text1"/>
                <w:sz w:val="22"/>
                <w:szCs w:val="22"/>
              </w:rPr>
              <w:t>ACY</w:t>
            </w:r>
          </w:p>
        </w:tc>
        <w:tc>
          <w:tcPr>
            <w:tcW w:w="850" w:type="dxa"/>
            <w:vAlign w:val="center"/>
          </w:tcPr>
          <w:p w:rsidR="002E0EF8" w:rsidRDefault="002E0EF8"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t</w:t>
            </w:r>
          </w:p>
        </w:tc>
        <w:tc>
          <w:tcPr>
            <w:tcW w:w="851" w:type="dxa"/>
            <w:vAlign w:val="center"/>
          </w:tcPr>
          <w:p w:rsidR="002E0EF8" w:rsidRDefault="002E0EF8" w:rsidP="000F621C">
            <w:pPr>
              <w:pStyle w:val="Akapitzlist"/>
              <w:ind w:left="0"/>
              <w:jc w:val="center"/>
              <w:rPr>
                <w:rFonts w:ascii="Arial" w:hAnsi="Arial" w:cs="Arial"/>
              </w:rPr>
            </w:pPr>
            <w:r>
              <w:rPr>
                <w:rFonts w:ascii="Arial" w:hAnsi="Arial" w:cs="Arial"/>
              </w:rPr>
              <w:t>0,01</w:t>
            </w:r>
          </w:p>
        </w:tc>
        <w:tc>
          <w:tcPr>
            <w:tcW w:w="2126" w:type="dxa"/>
            <w:vAlign w:val="center"/>
          </w:tcPr>
          <w:p w:rsidR="002E0EF8" w:rsidRPr="00405DDC" w:rsidRDefault="002E0EF8" w:rsidP="000F621C">
            <w:pPr>
              <w:pStyle w:val="Akapitzlist"/>
              <w:ind w:left="0"/>
              <w:rPr>
                <w:rFonts w:ascii="Arial" w:hAnsi="Arial" w:cs="Arial"/>
              </w:rPr>
            </w:pPr>
          </w:p>
        </w:tc>
      </w:tr>
      <w:tr w:rsidR="002E0EF8" w:rsidRPr="00405DDC" w:rsidTr="00DB2D5D">
        <w:trPr>
          <w:trHeight w:val="477"/>
        </w:trPr>
        <w:tc>
          <w:tcPr>
            <w:tcW w:w="552" w:type="dxa"/>
            <w:vAlign w:val="center"/>
          </w:tcPr>
          <w:p w:rsidR="002E0EF8" w:rsidRDefault="002E0EF8" w:rsidP="000F621C">
            <w:pPr>
              <w:tabs>
                <w:tab w:val="left" w:pos="955"/>
              </w:tabs>
              <w:jc w:val="center"/>
              <w:rPr>
                <w:rFonts w:ascii="Arial" w:hAnsi="Arial" w:cs="Arial"/>
                <w:spacing w:val="-11"/>
                <w:sz w:val="22"/>
                <w:szCs w:val="22"/>
              </w:rPr>
            </w:pPr>
            <w:r>
              <w:rPr>
                <w:rFonts w:ascii="Arial" w:hAnsi="Arial" w:cs="Arial"/>
                <w:spacing w:val="-11"/>
                <w:sz w:val="22"/>
                <w:szCs w:val="22"/>
              </w:rPr>
              <w:t>4.</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2E0EF8" w:rsidRDefault="00E305E1" w:rsidP="00503668">
            <w:pPr>
              <w:spacing w:line="276" w:lineRule="auto"/>
              <w:rPr>
                <w:rFonts w:ascii="Arial" w:eastAsia="Arial-BoldMT" w:hAnsi="Arial" w:cs="Arial"/>
                <w:bCs/>
                <w:color w:val="000000" w:themeColor="text1"/>
                <w:sz w:val="22"/>
                <w:szCs w:val="22"/>
              </w:rPr>
            </w:pPr>
            <w:r w:rsidRPr="00E305E1">
              <w:rPr>
                <w:rFonts w:ascii="Arial" w:eastAsia="Arial-BoldMT" w:hAnsi="Arial" w:cs="Arial"/>
                <w:bCs/>
                <w:color w:val="000000" w:themeColor="text1"/>
                <w:sz w:val="22"/>
                <w:szCs w:val="22"/>
              </w:rPr>
              <w:t>PIANKA MONT.POLIUR.AER.(300ML)</w:t>
            </w:r>
          </w:p>
        </w:tc>
        <w:tc>
          <w:tcPr>
            <w:tcW w:w="850" w:type="dxa"/>
            <w:vAlign w:val="center"/>
          </w:tcPr>
          <w:p w:rsidR="002E0EF8" w:rsidRDefault="00E305E1" w:rsidP="000F621C">
            <w:pPr>
              <w:tabs>
                <w:tab w:val="left" w:pos="955"/>
              </w:tabs>
              <w:spacing w:before="100" w:beforeAutospacing="1" w:after="120"/>
              <w:jc w:val="center"/>
              <w:rPr>
                <w:rFonts w:ascii="Arial" w:hAnsi="Arial" w:cs="Arial"/>
                <w:spacing w:val="-11"/>
                <w:sz w:val="22"/>
                <w:szCs w:val="22"/>
              </w:rPr>
            </w:pPr>
            <w:proofErr w:type="spellStart"/>
            <w:r>
              <w:rPr>
                <w:rFonts w:ascii="Arial" w:hAnsi="Arial" w:cs="Arial"/>
                <w:spacing w:val="-11"/>
                <w:sz w:val="22"/>
                <w:szCs w:val="22"/>
              </w:rPr>
              <w:t>opk</w:t>
            </w:r>
            <w:proofErr w:type="spellEnd"/>
          </w:p>
        </w:tc>
        <w:tc>
          <w:tcPr>
            <w:tcW w:w="851" w:type="dxa"/>
            <w:vAlign w:val="center"/>
          </w:tcPr>
          <w:p w:rsidR="002E0EF8" w:rsidRDefault="00E305E1" w:rsidP="000F621C">
            <w:pPr>
              <w:pStyle w:val="Akapitzlist"/>
              <w:ind w:left="0"/>
              <w:jc w:val="center"/>
              <w:rPr>
                <w:rFonts w:ascii="Arial" w:hAnsi="Arial" w:cs="Arial"/>
              </w:rPr>
            </w:pPr>
            <w:r>
              <w:rPr>
                <w:rFonts w:ascii="Arial" w:hAnsi="Arial" w:cs="Arial"/>
              </w:rPr>
              <w:t>5</w:t>
            </w:r>
          </w:p>
        </w:tc>
        <w:tc>
          <w:tcPr>
            <w:tcW w:w="2126" w:type="dxa"/>
            <w:vAlign w:val="center"/>
          </w:tcPr>
          <w:p w:rsidR="002E0EF8" w:rsidRPr="00405DDC" w:rsidRDefault="002E0EF8" w:rsidP="000F621C">
            <w:pPr>
              <w:pStyle w:val="Akapitzlist"/>
              <w:ind w:left="0"/>
              <w:rPr>
                <w:rFonts w:ascii="Arial" w:hAnsi="Arial" w:cs="Arial"/>
              </w:rPr>
            </w:pPr>
          </w:p>
        </w:tc>
      </w:tr>
      <w:tr w:rsidR="00E305E1" w:rsidRPr="00405DDC" w:rsidTr="00DB2D5D">
        <w:trPr>
          <w:trHeight w:val="477"/>
        </w:trPr>
        <w:tc>
          <w:tcPr>
            <w:tcW w:w="552" w:type="dxa"/>
            <w:vAlign w:val="center"/>
          </w:tcPr>
          <w:p w:rsidR="00E305E1" w:rsidRDefault="00E305E1" w:rsidP="000F621C">
            <w:pPr>
              <w:tabs>
                <w:tab w:val="left" w:pos="955"/>
              </w:tabs>
              <w:jc w:val="center"/>
              <w:rPr>
                <w:rFonts w:ascii="Arial" w:hAnsi="Arial" w:cs="Arial"/>
                <w:spacing w:val="-11"/>
                <w:sz w:val="22"/>
                <w:szCs w:val="22"/>
              </w:rPr>
            </w:pPr>
            <w:r>
              <w:rPr>
                <w:rFonts w:ascii="Arial" w:hAnsi="Arial" w:cs="Arial"/>
                <w:spacing w:val="-11"/>
                <w:sz w:val="22"/>
                <w:szCs w:val="22"/>
              </w:rPr>
              <w:t>5.</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E305E1" w:rsidRPr="00E305E1" w:rsidRDefault="00E305E1" w:rsidP="00503668">
            <w:pPr>
              <w:spacing w:line="276" w:lineRule="auto"/>
              <w:rPr>
                <w:rFonts w:ascii="Arial" w:eastAsia="Arial-BoldMT" w:hAnsi="Arial" w:cs="Arial"/>
                <w:bCs/>
                <w:color w:val="000000" w:themeColor="text1"/>
                <w:sz w:val="22"/>
                <w:szCs w:val="22"/>
              </w:rPr>
            </w:pPr>
            <w:r w:rsidRPr="00E305E1">
              <w:rPr>
                <w:rFonts w:ascii="Arial" w:eastAsia="Arial-BoldMT" w:hAnsi="Arial" w:cs="Arial"/>
                <w:bCs/>
                <w:color w:val="000000" w:themeColor="text1"/>
                <w:sz w:val="22"/>
                <w:szCs w:val="22"/>
              </w:rPr>
              <w:t>EMULSJA UNI-GRUNT POD FARBY,TYNKI (5L)</w:t>
            </w:r>
          </w:p>
        </w:tc>
        <w:tc>
          <w:tcPr>
            <w:tcW w:w="850" w:type="dxa"/>
            <w:vAlign w:val="center"/>
          </w:tcPr>
          <w:p w:rsidR="00E305E1" w:rsidRDefault="00E305E1" w:rsidP="000F621C">
            <w:pPr>
              <w:tabs>
                <w:tab w:val="left" w:pos="955"/>
              </w:tabs>
              <w:spacing w:before="100" w:beforeAutospacing="1" w:after="120"/>
              <w:jc w:val="center"/>
              <w:rPr>
                <w:rFonts w:ascii="Arial" w:hAnsi="Arial" w:cs="Arial"/>
                <w:spacing w:val="-11"/>
                <w:sz w:val="22"/>
                <w:szCs w:val="22"/>
              </w:rPr>
            </w:pPr>
            <w:proofErr w:type="spellStart"/>
            <w:r>
              <w:rPr>
                <w:rFonts w:ascii="Arial" w:hAnsi="Arial" w:cs="Arial"/>
                <w:spacing w:val="-11"/>
                <w:sz w:val="22"/>
                <w:szCs w:val="22"/>
              </w:rPr>
              <w:t>opk</w:t>
            </w:r>
            <w:proofErr w:type="spellEnd"/>
          </w:p>
        </w:tc>
        <w:tc>
          <w:tcPr>
            <w:tcW w:w="851" w:type="dxa"/>
            <w:vAlign w:val="center"/>
          </w:tcPr>
          <w:p w:rsidR="00E305E1" w:rsidRDefault="00E305E1" w:rsidP="000F621C">
            <w:pPr>
              <w:pStyle w:val="Akapitzlist"/>
              <w:ind w:left="0"/>
              <w:jc w:val="center"/>
              <w:rPr>
                <w:rFonts w:ascii="Arial" w:hAnsi="Arial" w:cs="Arial"/>
              </w:rPr>
            </w:pPr>
            <w:r>
              <w:rPr>
                <w:rFonts w:ascii="Arial" w:hAnsi="Arial" w:cs="Arial"/>
              </w:rPr>
              <w:t>1</w:t>
            </w:r>
          </w:p>
        </w:tc>
        <w:tc>
          <w:tcPr>
            <w:tcW w:w="2126" w:type="dxa"/>
            <w:vAlign w:val="center"/>
          </w:tcPr>
          <w:p w:rsidR="00E305E1" w:rsidRPr="00405DDC" w:rsidRDefault="00E305E1" w:rsidP="000F621C">
            <w:pPr>
              <w:pStyle w:val="Akapitzlist"/>
              <w:ind w:left="0"/>
              <w:rPr>
                <w:rFonts w:ascii="Arial" w:hAnsi="Arial" w:cs="Arial"/>
              </w:rPr>
            </w:pPr>
          </w:p>
        </w:tc>
      </w:tr>
      <w:tr w:rsidR="00E305E1" w:rsidRPr="00405DDC" w:rsidTr="00DB2D5D">
        <w:trPr>
          <w:trHeight w:val="477"/>
        </w:trPr>
        <w:tc>
          <w:tcPr>
            <w:tcW w:w="552" w:type="dxa"/>
            <w:vAlign w:val="center"/>
          </w:tcPr>
          <w:p w:rsidR="00E305E1" w:rsidRDefault="00E305E1" w:rsidP="000F621C">
            <w:pPr>
              <w:tabs>
                <w:tab w:val="left" w:pos="955"/>
              </w:tabs>
              <w:jc w:val="center"/>
              <w:rPr>
                <w:rFonts w:ascii="Arial" w:hAnsi="Arial" w:cs="Arial"/>
                <w:spacing w:val="-11"/>
                <w:sz w:val="22"/>
                <w:szCs w:val="22"/>
              </w:rPr>
            </w:pPr>
            <w:r>
              <w:rPr>
                <w:rFonts w:ascii="Arial" w:hAnsi="Arial" w:cs="Arial"/>
                <w:spacing w:val="-11"/>
                <w:sz w:val="22"/>
                <w:szCs w:val="22"/>
              </w:rPr>
              <w:t>6.</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E305E1" w:rsidRPr="00E305E1" w:rsidRDefault="00E305E1" w:rsidP="00503668">
            <w:pPr>
              <w:spacing w:line="276" w:lineRule="auto"/>
              <w:rPr>
                <w:rFonts w:ascii="Arial" w:eastAsia="Arial-BoldMT" w:hAnsi="Arial" w:cs="Arial"/>
                <w:bCs/>
                <w:color w:val="000000" w:themeColor="text1"/>
                <w:sz w:val="22"/>
                <w:szCs w:val="22"/>
              </w:rPr>
            </w:pPr>
            <w:r w:rsidRPr="00E305E1">
              <w:rPr>
                <w:rFonts w:ascii="Arial" w:eastAsia="Arial-BoldMT" w:hAnsi="Arial" w:cs="Arial"/>
                <w:bCs/>
                <w:color w:val="000000" w:themeColor="text1"/>
                <w:sz w:val="22"/>
                <w:szCs w:val="22"/>
              </w:rPr>
              <w:t>SILIKON W/TEMP.380°C (310ML)</w:t>
            </w:r>
          </w:p>
        </w:tc>
        <w:tc>
          <w:tcPr>
            <w:tcW w:w="850" w:type="dxa"/>
            <w:vAlign w:val="center"/>
          </w:tcPr>
          <w:p w:rsidR="00E305E1" w:rsidRDefault="00E305E1" w:rsidP="000F621C">
            <w:pPr>
              <w:tabs>
                <w:tab w:val="left" w:pos="955"/>
              </w:tabs>
              <w:spacing w:before="100" w:beforeAutospacing="1" w:after="120"/>
              <w:jc w:val="center"/>
              <w:rPr>
                <w:rFonts w:ascii="Arial" w:hAnsi="Arial" w:cs="Arial"/>
                <w:spacing w:val="-11"/>
                <w:sz w:val="22"/>
                <w:szCs w:val="22"/>
              </w:rPr>
            </w:pPr>
            <w:proofErr w:type="spellStart"/>
            <w:r>
              <w:rPr>
                <w:rFonts w:ascii="Arial" w:hAnsi="Arial" w:cs="Arial"/>
                <w:spacing w:val="-11"/>
                <w:sz w:val="22"/>
                <w:szCs w:val="22"/>
              </w:rPr>
              <w:t>opk</w:t>
            </w:r>
            <w:proofErr w:type="spellEnd"/>
          </w:p>
        </w:tc>
        <w:tc>
          <w:tcPr>
            <w:tcW w:w="851" w:type="dxa"/>
            <w:vAlign w:val="center"/>
          </w:tcPr>
          <w:p w:rsidR="00E305E1" w:rsidRDefault="00E305E1" w:rsidP="000F621C">
            <w:pPr>
              <w:pStyle w:val="Akapitzlist"/>
              <w:ind w:left="0"/>
              <w:jc w:val="center"/>
              <w:rPr>
                <w:rFonts w:ascii="Arial" w:hAnsi="Arial" w:cs="Arial"/>
              </w:rPr>
            </w:pPr>
            <w:r>
              <w:rPr>
                <w:rFonts w:ascii="Arial" w:hAnsi="Arial" w:cs="Arial"/>
              </w:rPr>
              <w:t>2</w:t>
            </w:r>
          </w:p>
        </w:tc>
        <w:tc>
          <w:tcPr>
            <w:tcW w:w="2126" w:type="dxa"/>
            <w:vAlign w:val="center"/>
          </w:tcPr>
          <w:p w:rsidR="00E305E1" w:rsidRPr="00405DDC" w:rsidRDefault="00E305E1" w:rsidP="000F621C">
            <w:pPr>
              <w:pStyle w:val="Akapitzlist"/>
              <w:ind w:left="0"/>
              <w:rPr>
                <w:rFonts w:ascii="Arial" w:hAnsi="Arial" w:cs="Arial"/>
              </w:rPr>
            </w:pPr>
          </w:p>
        </w:tc>
      </w:tr>
    </w:tbl>
    <w:p w:rsidR="004F484A" w:rsidRDefault="004F484A"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B046E">
      <w:pPr>
        <w:shd w:val="clear" w:color="auto" w:fill="FFFFFF"/>
        <w:tabs>
          <w:tab w:val="left" w:pos="955"/>
          <w:tab w:val="right" w:pos="9070"/>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r w:rsidR="008B046E">
        <w:rPr>
          <w:rFonts w:ascii="Arial" w:hAnsi="Arial" w:cs="Arial"/>
          <w:spacing w:val="-11"/>
          <w:sz w:val="22"/>
          <w:szCs w:val="22"/>
        </w:rPr>
        <w:tab/>
      </w:r>
    </w:p>
    <w:p w:rsidR="001465F5"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 xml:space="preserve">na koszt Dostawcy </w:t>
      </w:r>
      <w:r w:rsidR="006C0188">
        <w:rPr>
          <w:rFonts w:ascii="Arial" w:hAnsi="Arial" w:cs="Arial"/>
          <w:b/>
          <w:spacing w:val="-11"/>
          <w:sz w:val="22"/>
          <w:szCs w:val="22"/>
        </w:rPr>
        <w:t>do</w:t>
      </w:r>
      <w:r w:rsidR="00BE0229">
        <w:rPr>
          <w:rFonts w:ascii="Arial" w:hAnsi="Arial" w:cs="Arial"/>
          <w:b/>
          <w:spacing w:val="-11"/>
          <w:sz w:val="22"/>
          <w:szCs w:val="22"/>
        </w:rPr>
        <w:t xml:space="preserve"> magazynu w Nowym Sączu</w:t>
      </w:r>
      <w:r w:rsidR="001465F5">
        <w:rPr>
          <w:rFonts w:ascii="Arial" w:hAnsi="Arial" w:cs="Arial"/>
          <w:b/>
          <w:spacing w:val="-11"/>
          <w:sz w:val="22"/>
          <w:szCs w:val="22"/>
        </w:rPr>
        <w:t>, ul.</w:t>
      </w:r>
      <w:r w:rsidR="001465F5">
        <w:rPr>
          <w:rFonts w:ascii="Arial" w:hAnsi="Arial" w:cs="Arial"/>
          <w:spacing w:val="-11"/>
          <w:sz w:val="22"/>
          <w:szCs w:val="22"/>
        </w:rPr>
        <w:t xml:space="preserve"> </w:t>
      </w:r>
      <w:r w:rsidR="00BE0229">
        <w:rPr>
          <w:rFonts w:ascii="Arial" w:hAnsi="Arial" w:cs="Arial"/>
          <w:b/>
          <w:spacing w:val="-11"/>
          <w:sz w:val="22"/>
          <w:szCs w:val="22"/>
        </w:rPr>
        <w:t>Nawojowska 46.</w:t>
      </w:r>
    </w:p>
    <w:p w:rsidR="004F484A" w:rsidRDefault="004F484A" w:rsidP="004F484A">
      <w:pPr>
        <w:shd w:val="clear" w:color="auto" w:fill="FFFFFF"/>
        <w:tabs>
          <w:tab w:val="left" w:pos="955"/>
        </w:tabs>
        <w:rPr>
          <w:rFonts w:ascii="Arial" w:hAnsi="Arial" w:cs="Arial"/>
          <w:spacing w:val="-11"/>
          <w:sz w:val="22"/>
          <w:szCs w:val="22"/>
        </w:rPr>
      </w:pP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13. Strony zgodnie postanawiają, że w przypadku  regulowania przez Zamawiającego zobowiązań w formie przelewu bankowego z zastosowaniem mechanizmu podzielnej </w:t>
      </w:r>
      <w:r w:rsidRPr="00D53917">
        <w:rPr>
          <w:rFonts w:ascii="Arial" w:hAnsi="Arial" w:cs="Arial"/>
          <w:sz w:val="22"/>
          <w:szCs w:val="22"/>
        </w:rPr>
        <w:lastRenderedPageBreak/>
        <w:t>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footerReference w:type="default" r:id="rId11"/>
      <w:headerReference w:type="first" r:id="rId12"/>
      <w:footerReference w:type="first" r:id="rId13"/>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60C" w:rsidRDefault="001F560C" w:rsidP="002D2CEE">
      <w:r>
        <w:separator/>
      </w:r>
    </w:p>
  </w:endnote>
  <w:endnote w:type="continuationSeparator" w:id="0">
    <w:p w:rsidR="001F560C" w:rsidRDefault="001F560C"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AD1CF4" w:rsidRPr="00AD1CF4">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60C" w:rsidRDefault="001F560C" w:rsidP="002D2CEE">
      <w:r>
        <w:separator/>
      </w:r>
    </w:p>
  </w:footnote>
  <w:footnote w:type="continuationSeparator" w:id="0">
    <w:p w:rsidR="001F560C" w:rsidRDefault="001F560C"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2A2AD9" w:rsidRDefault="00070838" w:rsidP="003A52C3">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w:t>
    </w:r>
  </w:p>
  <w:p w:rsidR="002A2AD9" w:rsidRDefault="002A2AD9" w:rsidP="002A2AD9">
    <w:pPr>
      <w:rPr>
        <w:rFonts w:ascii="Arial" w:hAnsi="Arial" w:cs="Arial"/>
        <w:bCs/>
        <w:color w:val="232656"/>
        <w:sz w:val="22"/>
        <w:szCs w:val="22"/>
      </w:rPr>
    </w:pPr>
    <w:r w:rsidRPr="001E4340">
      <w:rPr>
        <w:rFonts w:ascii="Arial" w:hAnsi="Arial" w:cs="Arial"/>
        <w:bCs/>
        <w:color w:val="232656"/>
        <w:sz w:val="22"/>
        <w:szCs w:val="22"/>
      </w:rPr>
      <w:t>CRN</w:t>
    </w:r>
    <w:r w:rsidR="009969D2">
      <w:rPr>
        <w:rFonts w:ascii="Arial" w:hAnsi="Arial" w:cs="Arial"/>
        <w:bCs/>
        <w:color w:val="232656"/>
        <w:sz w:val="22"/>
        <w:szCs w:val="22"/>
      </w:rPr>
      <w:t>-PDZI.3800.87</w:t>
    </w:r>
    <w:r>
      <w:rPr>
        <w:rFonts w:ascii="Arial" w:hAnsi="Arial" w:cs="Arial"/>
        <w:bCs/>
        <w:color w:val="232656"/>
        <w:sz w:val="22"/>
        <w:szCs w:val="22"/>
      </w:rPr>
      <w:t>.2026.MG.1</w:t>
    </w:r>
  </w:p>
  <w:p w:rsidR="002A2AD9" w:rsidRPr="00696DC7" w:rsidRDefault="009053BD" w:rsidP="002A2AD9">
    <w:pPr>
      <w:rPr>
        <w:rFonts w:ascii="Arial" w:hAnsi="Arial" w:cs="Arial"/>
        <w:sz w:val="22"/>
        <w:szCs w:val="22"/>
      </w:rPr>
    </w:pPr>
    <w:r>
      <w:rPr>
        <w:rFonts w:ascii="Arial" w:hAnsi="Arial" w:cs="Arial"/>
        <w:sz w:val="22"/>
        <w:szCs w:val="22"/>
      </w:rPr>
      <w:t>UNP: 2026-003</w:t>
    </w:r>
    <w:r w:rsidR="00AD1CF4">
      <w:rPr>
        <w:rFonts w:ascii="Arial" w:hAnsi="Arial" w:cs="Arial"/>
        <w:sz w:val="22"/>
        <w:szCs w:val="22"/>
      </w:rPr>
      <w:t>9741</w:t>
    </w:r>
  </w:p>
  <w:p w:rsidR="00312566" w:rsidRPr="00312566" w:rsidRDefault="00312566" w:rsidP="002A2AD9">
    <w:pPr>
      <w:jc w:val="both"/>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403AA"/>
    <w:rsid w:val="00052EB4"/>
    <w:rsid w:val="00053BB1"/>
    <w:rsid w:val="00054776"/>
    <w:rsid w:val="00054EEE"/>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0F21"/>
    <w:rsid w:val="000B288C"/>
    <w:rsid w:val="000B5062"/>
    <w:rsid w:val="000B53AE"/>
    <w:rsid w:val="000B744F"/>
    <w:rsid w:val="000C1F24"/>
    <w:rsid w:val="000C4DD0"/>
    <w:rsid w:val="000C4DF7"/>
    <w:rsid w:val="000C57B4"/>
    <w:rsid w:val="000C5B6C"/>
    <w:rsid w:val="000C77EC"/>
    <w:rsid w:val="000D02EE"/>
    <w:rsid w:val="000D6712"/>
    <w:rsid w:val="000E0253"/>
    <w:rsid w:val="000E3E91"/>
    <w:rsid w:val="000E52E9"/>
    <w:rsid w:val="000E5EB6"/>
    <w:rsid w:val="000F05A3"/>
    <w:rsid w:val="000F376B"/>
    <w:rsid w:val="000F5A4C"/>
    <w:rsid w:val="000F621C"/>
    <w:rsid w:val="000F7368"/>
    <w:rsid w:val="0010031B"/>
    <w:rsid w:val="00102439"/>
    <w:rsid w:val="00105FF4"/>
    <w:rsid w:val="001110A4"/>
    <w:rsid w:val="0011706F"/>
    <w:rsid w:val="00120D21"/>
    <w:rsid w:val="00121FC6"/>
    <w:rsid w:val="001220D2"/>
    <w:rsid w:val="00124B94"/>
    <w:rsid w:val="00125843"/>
    <w:rsid w:val="00130D36"/>
    <w:rsid w:val="00136794"/>
    <w:rsid w:val="00136837"/>
    <w:rsid w:val="0014020D"/>
    <w:rsid w:val="00141B37"/>
    <w:rsid w:val="001442E6"/>
    <w:rsid w:val="001465F5"/>
    <w:rsid w:val="001509D5"/>
    <w:rsid w:val="00153DCB"/>
    <w:rsid w:val="00154059"/>
    <w:rsid w:val="0017296F"/>
    <w:rsid w:val="00172F1C"/>
    <w:rsid w:val="001759D4"/>
    <w:rsid w:val="00177050"/>
    <w:rsid w:val="001779B6"/>
    <w:rsid w:val="00177CBC"/>
    <w:rsid w:val="0018609B"/>
    <w:rsid w:val="0019243A"/>
    <w:rsid w:val="00193819"/>
    <w:rsid w:val="00193E04"/>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60C"/>
    <w:rsid w:val="001F5A7C"/>
    <w:rsid w:val="00201AC4"/>
    <w:rsid w:val="00201C7B"/>
    <w:rsid w:val="00204ACC"/>
    <w:rsid w:val="0020522C"/>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2AD9"/>
    <w:rsid w:val="002A6B6E"/>
    <w:rsid w:val="002A76C3"/>
    <w:rsid w:val="002B4D25"/>
    <w:rsid w:val="002B56C4"/>
    <w:rsid w:val="002C0F4E"/>
    <w:rsid w:val="002C2A4E"/>
    <w:rsid w:val="002C5433"/>
    <w:rsid w:val="002D0B01"/>
    <w:rsid w:val="002D24FD"/>
    <w:rsid w:val="002D2CEE"/>
    <w:rsid w:val="002D54FA"/>
    <w:rsid w:val="002D6D57"/>
    <w:rsid w:val="002D7215"/>
    <w:rsid w:val="002E0EF8"/>
    <w:rsid w:val="002E125B"/>
    <w:rsid w:val="002E22CB"/>
    <w:rsid w:val="002E3EA7"/>
    <w:rsid w:val="002E6FDE"/>
    <w:rsid w:val="002E73D3"/>
    <w:rsid w:val="002E764F"/>
    <w:rsid w:val="002E774B"/>
    <w:rsid w:val="002E7791"/>
    <w:rsid w:val="002E7A91"/>
    <w:rsid w:val="002F0C2B"/>
    <w:rsid w:val="002F3102"/>
    <w:rsid w:val="00306FDB"/>
    <w:rsid w:val="003104B0"/>
    <w:rsid w:val="00312566"/>
    <w:rsid w:val="00313AA6"/>
    <w:rsid w:val="00315177"/>
    <w:rsid w:val="0031720E"/>
    <w:rsid w:val="00321EBC"/>
    <w:rsid w:val="00324834"/>
    <w:rsid w:val="00326DC2"/>
    <w:rsid w:val="003314FF"/>
    <w:rsid w:val="003328F9"/>
    <w:rsid w:val="00334B96"/>
    <w:rsid w:val="00337650"/>
    <w:rsid w:val="0034035B"/>
    <w:rsid w:val="00345105"/>
    <w:rsid w:val="0035284A"/>
    <w:rsid w:val="00353F73"/>
    <w:rsid w:val="0036067A"/>
    <w:rsid w:val="003610F9"/>
    <w:rsid w:val="00361167"/>
    <w:rsid w:val="00362FB5"/>
    <w:rsid w:val="003757D0"/>
    <w:rsid w:val="00392E90"/>
    <w:rsid w:val="003939E3"/>
    <w:rsid w:val="00395492"/>
    <w:rsid w:val="003A1C63"/>
    <w:rsid w:val="003A2867"/>
    <w:rsid w:val="003A52C3"/>
    <w:rsid w:val="003B1A87"/>
    <w:rsid w:val="003B36BC"/>
    <w:rsid w:val="003B3775"/>
    <w:rsid w:val="003B45D6"/>
    <w:rsid w:val="003B76F5"/>
    <w:rsid w:val="003B7B0D"/>
    <w:rsid w:val="003C036B"/>
    <w:rsid w:val="003C1807"/>
    <w:rsid w:val="003C1E30"/>
    <w:rsid w:val="003C4B8A"/>
    <w:rsid w:val="003C5CB0"/>
    <w:rsid w:val="003D143E"/>
    <w:rsid w:val="003D2046"/>
    <w:rsid w:val="003D3817"/>
    <w:rsid w:val="003D382C"/>
    <w:rsid w:val="003D3DA4"/>
    <w:rsid w:val="003D5997"/>
    <w:rsid w:val="003D63A7"/>
    <w:rsid w:val="003E00F1"/>
    <w:rsid w:val="003E0E68"/>
    <w:rsid w:val="003E3062"/>
    <w:rsid w:val="003E5B1E"/>
    <w:rsid w:val="003E6744"/>
    <w:rsid w:val="003E6747"/>
    <w:rsid w:val="00402EE9"/>
    <w:rsid w:val="00402F33"/>
    <w:rsid w:val="00405DCD"/>
    <w:rsid w:val="00405DDC"/>
    <w:rsid w:val="0041460E"/>
    <w:rsid w:val="0042042D"/>
    <w:rsid w:val="00421107"/>
    <w:rsid w:val="004234DA"/>
    <w:rsid w:val="00423C8B"/>
    <w:rsid w:val="00426838"/>
    <w:rsid w:val="004311E5"/>
    <w:rsid w:val="00432724"/>
    <w:rsid w:val="0043514C"/>
    <w:rsid w:val="00443FFB"/>
    <w:rsid w:val="00444ADE"/>
    <w:rsid w:val="00445282"/>
    <w:rsid w:val="00451604"/>
    <w:rsid w:val="00451A86"/>
    <w:rsid w:val="0046041E"/>
    <w:rsid w:val="00462C03"/>
    <w:rsid w:val="004630B0"/>
    <w:rsid w:val="00463CDD"/>
    <w:rsid w:val="004678D5"/>
    <w:rsid w:val="00470272"/>
    <w:rsid w:val="00470E20"/>
    <w:rsid w:val="00476261"/>
    <w:rsid w:val="00480D02"/>
    <w:rsid w:val="004813AA"/>
    <w:rsid w:val="004825D1"/>
    <w:rsid w:val="0048436F"/>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668"/>
    <w:rsid w:val="00503E2E"/>
    <w:rsid w:val="0050416D"/>
    <w:rsid w:val="005073DF"/>
    <w:rsid w:val="005115CA"/>
    <w:rsid w:val="00511873"/>
    <w:rsid w:val="00513A51"/>
    <w:rsid w:val="00522E89"/>
    <w:rsid w:val="00523EC8"/>
    <w:rsid w:val="00523FEC"/>
    <w:rsid w:val="00525F0F"/>
    <w:rsid w:val="00527A64"/>
    <w:rsid w:val="00527E2D"/>
    <w:rsid w:val="00530411"/>
    <w:rsid w:val="00530D34"/>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6135"/>
    <w:rsid w:val="00607687"/>
    <w:rsid w:val="00610E7A"/>
    <w:rsid w:val="00613A23"/>
    <w:rsid w:val="00614AEB"/>
    <w:rsid w:val="00615012"/>
    <w:rsid w:val="00615CB0"/>
    <w:rsid w:val="0061674C"/>
    <w:rsid w:val="00616B2A"/>
    <w:rsid w:val="00620CF2"/>
    <w:rsid w:val="00621944"/>
    <w:rsid w:val="00632D59"/>
    <w:rsid w:val="00636931"/>
    <w:rsid w:val="00643EF6"/>
    <w:rsid w:val="006440FA"/>
    <w:rsid w:val="00653BCB"/>
    <w:rsid w:val="00662622"/>
    <w:rsid w:val="00664310"/>
    <w:rsid w:val="00664A6E"/>
    <w:rsid w:val="00665F5B"/>
    <w:rsid w:val="0066752E"/>
    <w:rsid w:val="00667A19"/>
    <w:rsid w:val="00676E18"/>
    <w:rsid w:val="0068625A"/>
    <w:rsid w:val="00687CB9"/>
    <w:rsid w:val="00690F20"/>
    <w:rsid w:val="00691D42"/>
    <w:rsid w:val="00691E3F"/>
    <w:rsid w:val="00693751"/>
    <w:rsid w:val="00693BF6"/>
    <w:rsid w:val="00693D1E"/>
    <w:rsid w:val="006A01FE"/>
    <w:rsid w:val="006A5E7B"/>
    <w:rsid w:val="006A6073"/>
    <w:rsid w:val="006A69FF"/>
    <w:rsid w:val="006A6D1B"/>
    <w:rsid w:val="006A7588"/>
    <w:rsid w:val="006A7A18"/>
    <w:rsid w:val="006A7C21"/>
    <w:rsid w:val="006B28BD"/>
    <w:rsid w:val="006B3969"/>
    <w:rsid w:val="006C0188"/>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2158C"/>
    <w:rsid w:val="00723436"/>
    <w:rsid w:val="00723A25"/>
    <w:rsid w:val="007259A7"/>
    <w:rsid w:val="007304E8"/>
    <w:rsid w:val="00730E2E"/>
    <w:rsid w:val="00734B9C"/>
    <w:rsid w:val="007379AA"/>
    <w:rsid w:val="00742001"/>
    <w:rsid w:val="00745CD3"/>
    <w:rsid w:val="007516B9"/>
    <w:rsid w:val="00752D13"/>
    <w:rsid w:val="007551F8"/>
    <w:rsid w:val="007579EF"/>
    <w:rsid w:val="00761609"/>
    <w:rsid w:val="00764562"/>
    <w:rsid w:val="007646BF"/>
    <w:rsid w:val="00764760"/>
    <w:rsid w:val="00770A52"/>
    <w:rsid w:val="007738ED"/>
    <w:rsid w:val="00775AF1"/>
    <w:rsid w:val="0077728F"/>
    <w:rsid w:val="00781553"/>
    <w:rsid w:val="0078648F"/>
    <w:rsid w:val="00786E05"/>
    <w:rsid w:val="00786E57"/>
    <w:rsid w:val="0078788F"/>
    <w:rsid w:val="00792627"/>
    <w:rsid w:val="00792D89"/>
    <w:rsid w:val="00794700"/>
    <w:rsid w:val="00795840"/>
    <w:rsid w:val="007967A3"/>
    <w:rsid w:val="007A11EB"/>
    <w:rsid w:val="007A3B10"/>
    <w:rsid w:val="007A4A6F"/>
    <w:rsid w:val="007B05BE"/>
    <w:rsid w:val="007B0CED"/>
    <w:rsid w:val="007B52E1"/>
    <w:rsid w:val="007B6830"/>
    <w:rsid w:val="007B68A0"/>
    <w:rsid w:val="007C435F"/>
    <w:rsid w:val="007D1252"/>
    <w:rsid w:val="007D4531"/>
    <w:rsid w:val="007D74F7"/>
    <w:rsid w:val="007E1F08"/>
    <w:rsid w:val="007E6BC0"/>
    <w:rsid w:val="007F4D31"/>
    <w:rsid w:val="00802AFA"/>
    <w:rsid w:val="00807D28"/>
    <w:rsid w:val="00807D82"/>
    <w:rsid w:val="00816A3D"/>
    <w:rsid w:val="00817D85"/>
    <w:rsid w:val="00821C0F"/>
    <w:rsid w:val="00821F1A"/>
    <w:rsid w:val="0082252B"/>
    <w:rsid w:val="00823445"/>
    <w:rsid w:val="00823676"/>
    <w:rsid w:val="00827631"/>
    <w:rsid w:val="00830B02"/>
    <w:rsid w:val="008311F2"/>
    <w:rsid w:val="00842B59"/>
    <w:rsid w:val="0084342D"/>
    <w:rsid w:val="00851050"/>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93A51"/>
    <w:rsid w:val="0089462B"/>
    <w:rsid w:val="008B03D3"/>
    <w:rsid w:val="008B046E"/>
    <w:rsid w:val="008B2504"/>
    <w:rsid w:val="008B2FCE"/>
    <w:rsid w:val="008B3088"/>
    <w:rsid w:val="008B3A26"/>
    <w:rsid w:val="008C17A4"/>
    <w:rsid w:val="008C1870"/>
    <w:rsid w:val="008C1AC0"/>
    <w:rsid w:val="008C4B16"/>
    <w:rsid w:val="008C5C91"/>
    <w:rsid w:val="008C7490"/>
    <w:rsid w:val="008D0C02"/>
    <w:rsid w:val="008D1007"/>
    <w:rsid w:val="008D2971"/>
    <w:rsid w:val="008D7175"/>
    <w:rsid w:val="008E207A"/>
    <w:rsid w:val="008E4CF2"/>
    <w:rsid w:val="008E565E"/>
    <w:rsid w:val="008E5757"/>
    <w:rsid w:val="008E6278"/>
    <w:rsid w:val="008F045D"/>
    <w:rsid w:val="008F0EA0"/>
    <w:rsid w:val="008F3259"/>
    <w:rsid w:val="009004A8"/>
    <w:rsid w:val="0090418B"/>
    <w:rsid w:val="009053BD"/>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57B0"/>
    <w:rsid w:val="00960D60"/>
    <w:rsid w:val="00961D47"/>
    <w:rsid w:val="00961E7F"/>
    <w:rsid w:val="009658EC"/>
    <w:rsid w:val="0097002A"/>
    <w:rsid w:val="00971E50"/>
    <w:rsid w:val="00973F78"/>
    <w:rsid w:val="00975E93"/>
    <w:rsid w:val="00976835"/>
    <w:rsid w:val="00976EA6"/>
    <w:rsid w:val="00983524"/>
    <w:rsid w:val="00992D30"/>
    <w:rsid w:val="009969D2"/>
    <w:rsid w:val="00996C58"/>
    <w:rsid w:val="00997667"/>
    <w:rsid w:val="009B17C5"/>
    <w:rsid w:val="009B219C"/>
    <w:rsid w:val="009B2DD7"/>
    <w:rsid w:val="009C05A8"/>
    <w:rsid w:val="009C1C48"/>
    <w:rsid w:val="009C2AA2"/>
    <w:rsid w:val="009C3604"/>
    <w:rsid w:val="009C4030"/>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27AD"/>
    <w:rsid w:val="00A040B9"/>
    <w:rsid w:val="00A079DE"/>
    <w:rsid w:val="00A1203F"/>
    <w:rsid w:val="00A12D81"/>
    <w:rsid w:val="00A17468"/>
    <w:rsid w:val="00A20BCF"/>
    <w:rsid w:val="00A225D9"/>
    <w:rsid w:val="00A2270D"/>
    <w:rsid w:val="00A25605"/>
    <w:rsid w:val="00A2709F"/>
    <w:rsid w:val="00A30379"/>
    <w:rsid w:val="00A36253"/>
    <w:rsid w:val="00A43340"/>
    <w:rsid w:val="00A43681"/>
    <w:rsid w:val="00A46DFB"/>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55A"/>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CF4"/>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C7"/>
    <w:rsid w:val="00B20E0B"/>
    <w:rsid w:val="00B221C1"/>
    <w:rsid w:val="00B27408"/>
    <w:rsid w:val="00B27C76"/>
    <w:rsid w:val="00B30772"/>
    <w:rsid w:val="00B32143"/>
    <w:rsid w:val="00B34371"/>
    <w:rsid w:val="00B4037E"/>
    <w:rsid w:val="00B40CD4"/>
    <w:rsid w:val="00B448E2"/>
    <w:rsid w:val="00B47535"/>
    <w:rsid w:val="00B475B3"/>
    <w:rsid w:val="00B52096"/>
    <w:rsid w:val="00B530E3"/>
    <w:rsid w:val="00B56358"/>
    <w:rsid w:val="00B56F1C"/>
    <w:rsid w:val="00B57EEA"/>
    <w:rsid w:val="00B610D8"/>
    <w:rsid w:val="00B61A2A"/>
    <w:rsid w:val="00B633F7"/>
    <w:rsid w:val="00B65B89"/>
    <w:rsid w:val="00B711B5"/>
    <w:rsid w:val="00B71B98"/>
    <w:rsid w:val="00B7268D"/>
    <w:rsid w:val="00B72B1F"/>
    <w:rsid w:val="00B8086F"/>
    <w:rsid w:val="00B84A63"/>
    <w:rsid w:val="00B86951"/>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229"/>
    <w:rsid w:val="00BE088C"/>
    <w:rsid w:val="00BE3380"/>
    <w:rsid w:val="00BE3B4E"/>
    <w:rsid w:val="00BE68DB"/>
    <w:rsid w:val="00BF019E"/>
    <w:rsid w:val="00BF0476"/>
    <w:rsid w:val="00BF76F0"/>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2230"/>
    <w:rsid w:val="00C43025"/>
    <w:rsid w:val="00C52916"/>
    <w:rsid w:val="00C558BF"/>
    <w:rsid w:val="00C6326D"/>
    <w:rsid w:val="00C6337A"/>
    <w:rsid w:val="00C6715D"/>
    <w:rsid w:val="00C70832"/>
    <w:rsid w:val="00C71697"/>
    <w:rsid w:val="00C72F67"/>
    <w:rsid w:val="00C736FF"/>
    <w:rsid w:val="00C77E02"/>
    <w:rsid w:val="00C82196"/>
    <w:rsid w:val="00C83100"/>
    <w:rsid w:val="00C83E1E"/>
    <w:rsid w:val="00C84394"/>
    <w:rsid w:val="00C8558C"/>
    <w:rsid w:val="00C86E2B"/>
    <w:rsid w:val="00C86F43"/>
    <w:rsid w:val="00C87655"/>
    <w:rsid w:val="00C90136"/>
    <w:rsid w:val="00C910F5"/>
    <w:rsid w:val="00C92C25"/>
    <w:rsid w:val="00CA2521"/>
    <w:rsid w:val="00CA2B08"/>
    <w:rsid w:val="00CA4295"/>
    <w:rsid w:val="00CA5246"/>
    <w:rsid w:val="00CA724B"/>
    <w:rsid w:val="00CB564A"/>
    <w:rsid w:val="00CB72FA"/>
    <w:rsid w:val="00CC08B9"/>
    <w:rsid w:val="00CC0A93"/>
    <w:rsid w:val="00CD0064"/>
    <w:rsid w:val="00CE3656"/>
    <w:rsid w:val="00CE679B"/>
    <w:rsid w:val="00CE7EA5"/>
    <w:rsid w:val="00CF0801"/>
    <w:rsid w:val="00CF5E97"/>
    <w:rsid w:val="00CF665A"/>
    <w:rsid w:val="00D01B43"/>
    <w:rsid w:val="00D07605"/>
    <w:rsid w:val="00D16792"/>
    <w:rsid w:val="00D17297"/>
    <w:rsid w:val="00D2174A"/>
    <w:rsid w:val="00D22A0C"/>
    <w:rsid w:val="00D22B90"/>
    <w:rsid w:val="00D23440"/>
    <w:rsid w:val="00D237A9"/>
    <w:rsid w:val="00D24308"/>
    <w:rsid w:val="00D25E6C"/>
    <w:rsid w:val="00D300A8"/>
    <w:rsid w:val="00D31BB6"/>
    <w:rsid w:val="00D326B2"/>
    <w:rsid w:val="00D32CC7"/>
    <w:rsid w:val="00D36057"/>
    <w:rsid w:val="00D41147"/>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4EB"/>
    <w:rsid w:val="00DA5609"/>
    <w:rsid w:val="00DB0D0C"/>
    <w:rsid w:val="00DB20BB"/>
    <w:rsid w:val="00DB2D5D"/>
    <w:rsid w:val="00DB4C87"/>
    <w:rsid w:val="00DC20A0"/>
    <w:rsid w:val="00DC2B6E"/>
    <w:rsid w:val="00DC3DFB"/>
    <w:rsid w:val="00DC55CE"/>
    <w:rsid w:val="00DC763B"/>
    <w:rsid w:val="00DD3B9D"/>
    <w:rsid w:val="00DE65F8"/>
    <w:rsid w:val="00DE74BF"/>
    <w:rsid w:val="00DF77F4"/>
    <w:rsid w:val="00E0066C"/>
    <w:rsid w:val="00E07001"/>
    <w:rsid w:val="00E11F65"/>
    <w:rsid w:val="00E218A6"/>
    <w:rsid w:val="00E2374A"/>
    <w:rsid w:val="00E2695D"/>
    <w:rsid w:val="00E27A42"/>
    <w:rsid w:val="00E305E1"/>
    <w:rsid w:val="00E34322"/>
    <w:rsid w:val="00E35F49"/>
    <w:rsid w:val="00E36624"/>
    <w:rsid w:val="00E36B2C"/>
    <w:rsid w:val="00E37308"/>
    <w:rsid w:val="00E37EAB"/>
    <w:rsid w:val="00E40086"/>
    <w:rsid w:val="00E43B82"/>
    <w:rsid w:val="00E4448E"/>
    <w:rsid w:val="00E525CC"/>
    <w:rsid w:val="00E55B67"/>
    <w:rsid w:val="00E55C75"/>
    <w:rsid w:val="00E60683"/>
    <w:rsid w:val="00E62201"/>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0740F"/>
    <w:rsid w:val="00F1542B"/>
    <w:rsid w:val="00F178E9"/>
    <w:rsid w:val="00F17C3D"/>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54878"/>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4AC7"/>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F4C1CF-986E-4ECF-AC17-53882174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648</TotalTime>
  <Pages>4</Pages>
  <Words>1742</Words>
  <Characters>10453</Characters>
  <Application>Microsoft Office Word</Application>
  <DocSecurity>0</DocSecurity>
  <Lines>87</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12171</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95</cp:revision>
  <cp:lastPrinted>2024-05-20T05:05:00Z</cp:lastPrinted>
  <dcterms:created xsi:type="dcterms:W3CDTF">2024-05-20T05:05:00Z</dcterms:created>
  <dcterms:modified xsi:type="dcterms:W3CDTF">2026-04-02T08:25:00Z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