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Pr="004678D5"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0F621C" w:rsidRPr="00405DDC" w:rsidTr="00DB2D5D">
        <w:trPr>
          <w:trHeight w:val="477"/>
        </w:trPr>
        <w:tc>
          <w:tcPr>
            <w:tcW w:w="552" w:type="dxa"/>
            <w:vAlign w:val="center"/>
          </w:tcPr>
          <w:p w:rsidR="000F621C" w:rsidRPr="00D543B7" w:rsidRDefault="00C16A64"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8E5757">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0F621C" w:rsidRDefault="00227F1C" w:rsidP="000F621C">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G</w:t>
            </w:r>
            <w:r w:rsidRPr="00227F1C">
              <w:rPr>
                <w:rFonts w:ascii="Arial" w:eastAsia="Arial-BoldMT" w:hAnsi="Arial" w:cs="Arial"/>
                <w:bCs/>
                <w:color w:val="000000" w:themeColor="text1"/>
                <w:sz w:val="22"/>
                <w:szCs w:val="22"/>
              </w:rPr>
              <w:t>rzałka do automatu przemysłowego 2x 3000W, L 480mm.</w:t>
            </w:r>
          </w:p>
        </w:tc>
        <w:tc>
          <w:tcPr>
            <w:tcW w:w="850" w:type="dxa"/>
            <w:vAlign w:val="center"/>
          </w:tcPr>
          <w:p w:rsidR="000F621C" w:rsidRDefault="00227F1C" w:rsidP="00227F1C">
            <w:pPr>
              <w:tabs>
                <w:tab w:val="left" w:pos="955"/>
              </w:tabs>
              <w:spacing w:before="100" w:beforeAutospacing="1" w:after="120"/>
              <w:rPr>
                <w:rFonts w:ascii="Arial" w:hAnsi="Arial" w:cs="Arial"/>
                <w:spacing w:val="-11"/>
                <w:sz w:val="22"/>
                <w:szCs w:val="22"/>
              </w:rPr>
            </w:pPr>
            <w:r>
              <w:rPr>
                <w:rFonts w:ascii="Arial" w:hAnsi="Arial" w:cs="Arial"/>
                <w:spacing w:val="-11"/>
                <w:sz w:val="22"/>
                <w:szCs w:val="22"/>
              </w:rPr>
              <w:t>szt.</w:t>
            </w:r>
          </w:p>
        </w:tc>
        <w:tc>
          <w:tcPr>
            <w:tcW w:w="851" w:type="dxa"/>
            <w:vAlign w:val="center"/>
          </w:tcPr>
          <w:p w:rsidR="000F621C" w:rsidRDefault="00227F1C" w:rsidP="000F621C">
            <w:pPr>
              <w:pStyle w:val="Akapitzlist"/>
              <w:ind w:left="0"/>
              <w:jc w:val="center"/>
              <w:rPr>
                <w:rFonts w:ascii="Arial" w:hAnsi="Arial" w:cs="Arial"/>
              </w:rPr>
            </w:pPr>
            <w:r>
              <w:rPr>
                <w:rFonts w:ascii="Arial" w:hAnsi="Arial" w:cs="Arial"/>
              </w:rPr>
              <w:t>3</w:t>
            </w:r>
          </w:p>
        </w:tc>
        <w:tc>
          <w:tcPr>
            <w:tcW w:w="2126" w:type="dxa"/>
            <w:vAlign w:val="center"/>
          </w:tcPr>
          <w:p w:rsidR="000F621C" w:rsidRPr="00405DDC" w:rsidRDefault="000F621C" w:rsidP="000F621C">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p>
    <w:p w:rsidR="00DB4C87" w:rsidRPr="00DB4C87"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580C87" w:rsidRPr="00DB4C87">
        <w:rPr>
          <w:rFonts w:ascii="Arial" w:hAnsi="Arial" w:cs="Arial"/>
          <w:b/>
          <w:spacing w:val="-11"/>
          <w:sz w:val="22"/>
          <w:szCs w:val="22"/>
        </w:rPr>
        <w:t>do magazynu</w:t>
      </w:r>
      <w:r w:rsidR="00227F1C">
        <w:rPr>
          <w:rFonts w:ascii="Arial" w:hAnsi="Arial" w:cs="Arial"/>
          <w:b/>
          <w:spacing w:val="-11"/>
          <w:sz w:val="22"/>
          <w:szCs w:val="22"/>
        </w:rPr>
        <w:t xml:space="preserve">: Tarnowskie Góry, ul. </w:t>
      </w:r>
      <w:r w:rsidR="0072450D">
        <w:rPr>
          <w:rFonts w:ascii="Arial" w:hAnsi="Arial" w:cs="Arial"/>
          <w:b/>
          <w:spacing w:val="-11"/>
          <w:sz w:val="22"/>
          <w:szCs w:val="22"/>
        </w:rPr>
        <w:t>Fabryczna 23</w:t>
      </w:r>
      <w:r w:rsidR="00DB4C87" w:rsidRPr="00DB4C87">
        <w:rPr>
          <w:rFonts w:ascii="Arial" w:hAnsi="Arial" w:cs="Arial"/>
          <w:b/>
          <w:spacing w:val="-11"/>
          <w:sz w:val="22"/>
          <w:szCs w:val="22"/>
        </w:rPr>
        <w:t>,</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headerReference w:type="even" r:id="rId11"/>
      <w:headerReference w:type="default" r:id="rId12"/>
      <w:footerReference w:type="even" r:id="rId13"/>
      <w:footerReference w:type="default" r:id="rId14"/>
      <w:headerReference w:type="first" r:id="rId15"/>
      <w:footerReference w:type="first" r:id="rId16"/>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E8F" w:rsidRDefault="002F4E8F" w:rsidP="002D2CEE">
      <w:r>
        <w:separator/>
      </w:r>
    </w:p>
  </w:endnote>
  <w:endnote w:type="continuationSeparator" w:id="0">
    <w:p w:rsidR="002F4E8F" w:rsidRDefault="002F4E8F"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221" w:rsidRDefault="007F222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7F2221" w:rsidRPr="007F2221">
          <w:rPr>
            <w:rFonts w:ascii="Tahoma" w:eastAsiaTheme="majorEastAsia" w:hAnsi="Tahoma" w:cs="Tahoma"/>
            <w:noProof/>
            <w:sz w:val="16"/>
            <w:szCs w:val="16"/>
          </w:rPr>
          <w:t>4</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E8F" w:rsidRDefault="002F4E8F" w:rsidP="002D2CEE">
      <w:r>
        <w:separator/>
      </w:r>
    </w:p>
  </w:footnote>
  <w:footnote w:type="continuationSeparator" w:id="0">
    <w:p w:rsidR="002F4E8F" w:rsidRDefault="002F4E8F"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221" w:rsidRDefault="007F222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221" w:rsidRDefault="007F222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CA2B08" w:rsidRDefault="00070838" w:rsidP="00ED52D6">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 </w:t>
    </w:r>
  </w:p>
  <w:p w:rsidR="007F2221" w:rsidRDefault="007F2221" w:rsidP="007F2221">
    <w:pPr>
      <w:rPr>
        <w:rFonts w:ascii="Arial" w:eastAsiaTheme="minorEastAsia" w:hAnsi="Arial" w:cs="Arial"/>
        <w:bCs/>
        <w:color w:val="232656"/>
        <w:kern w:val="0"/>
        <w:sz w:val="22"/>
        <w:szCs w:val="22"/>
      </w:rPr>
    </w:pPr>
    <w:r>
      <w:rPr>
        <w:rFonts w:ascii="Arial" w:hAnsi="Arial" w:cs="Arial"/>
        <w:bCs/>
        <w:color w:val="232656"/>
        <w:sz w:val="22"/>
        <w:szCs w:val="22"/>
      </w:rPr>
      <w:t>CRN-PDZI.3800.73.2026.MG.1</w:t>
    </w:r>
  </w:p>
  <w:p w:rsidR="00312566" w:rsidRPr="00312566" w:rsidRDefault="007F2221" w:rsidP="00DE453C">
    <w:pPr>
      <w:rPr>
        <w:rFonts w:ascii="Arial" w:hAnsi="Arial" w:cs="Arial"/>
        <w:sz w:val="22"/>
        <w:szCs w:val="22"/>
      </w:rPr>
    </w:pPr>
    <w:r>
      <w:rPr>
        <w:rFonts w:ascii="Arial" w:hAnsi="Arial" w:cs="Arial"/>
        <w:bCs/>
        <w:color w:val="232656"/>
        <w:sz w:val="22"/>
        <w:szCs w:val="22"/>
      </w:rPr>
      <w:t>UNP: 2026-0032922</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52EB4"/>
    <w:rsid w:val="00053BB1"/>
    <w:rsid w:val="00054776"/>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7368"/>
    <w:rsid w:val="0010031B"/>
    <w:rsid w:val="00102439"/>
    <w:rsid w:val="00105FF4"/>
    <w:rsid w:val="001110A4"/>
    <w:rsid w:val="0011706F"/>
    <w:rsid w:val="00120D21"/>
    <w:rsid w:val="001220D2"/>
    <w:rsid w:val="00124B94"/>
    <w:rsid w:val="00125843"/>
    <w:rsid w:val="00130D36"/>
    <w:rsid w:val="00136794"/>
    <w:rsid w:val="00136837"/>
    <w:rsid w:val="00141B37"/>
    <w:rsid w:val="001442E6"/>
    <w:rsid w:val="001509D5"/>
    <w:rsid w:val="00153DCB"/>
    <w:rsid w:val="00154059"/>
    <w:rsid w:val="0017296F"/>
    <w:rsid w:val="00172F1C"/>
    <w:rsid w:val="001759D4"/>
    <w:rsid w:val="00177050"/>
    <w:rsid w:val="001779B6"/>
    <w:rsid w:val="00177CBC"/>
    <w:rsid w:val="0018609B"/>
    <w:rsid w:val="0019243A"/>
    <w:rsid w:val="00193819"/>
    <w:rsid w:val="00193E04"/>
    <w:rsid w:val="00195C8B"/>
    <w:rsid w:val="00197354"/>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A7C"/>
    <w:rsid w:val="00201AC4"/>
    <w:rsid w:val="00201C7B"/>
    <w:rsid w:val="00204ACC"/>
    <w:rsid w:val="0020522C"/>
    <w:rsid w:val="002100B5"/>
    <w:rsid w:val="00217194"/>
    <w:rsid w:val="00217BD2"/>
    <w:rsid w:val="002207C7"/>
    <w:rsid w:val="00221D19"/>
    <w:rsid w:val="00224ECA"/>
    <w:rsid w:val="00227F1C"/>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7548"/>
    <w:rsid w:val="002820C7"/>
    <w:rsid w:val="0028242E"/>
    <w:rsid w:val="00286B93"/>
    <w:rsid w:val="00287374"/>
    <w:rsid w:val="00287540"/>
    <w:rsid w:val="0029101C"/>
    <w:rsid w:val="00292D36"/>
    <w:rsid w:val="00295BA7"/>
    <w:rsid w:val="00296787"/>
    <w:rsid w:val="00296F8B"/>
    <w:rsid w:val="002A018F"/>
    <w:rsid w:val="002A0B92"/>
    <w:rsid w:val="002A76C3"/>
    <w:rsid w:val="002B4D25"/>
    <w:rsid w:val="002B56C4"/>
    <w:rsid w:val="002C0F4E"/>
    <w:rsid w:val="002C2A4E"/>
    <w:rsid w:val="002C5433"/>
    <w:rsid w:val="002D0B01"/>
    <w:rsid w:val="002D24FD"/>
    <w:rsid w:val="002D2CEE"/>
    <w:rsid w:val="002D54FA"/>
    <w:rsid w:val="002D6D57"/>
    <w:rsid w:val="002D7215"/>
    <w:rsid w:val="002E125B"/>
    <w:rsid w:val="002E22CB"/>
    <w:rsid w:val="002E3EA7"/>
    <w:rsid w:val="002E6FDE"/>
    <w:rsid w:val="002E73D3"/>
    <w:rsid w:val="002E764F"/>
    <w:rsid w:val="002E774B"/>
    <w:rsid w:val="002E7791"/>
    <w:rsid w:val="002E7A91"/>
    <w:rsid w:val="002F0C2B"/>
    <w:rsid w:val="002F3102"/>
    <w:rsid w:val="002F4E8F"/>
    <w:rsid w:val="00306FDB"/>
    <w:rsid w:val="003104B0"/>
    <w:rsid w:val="00312566"/>
    <w:rsid w:val="00313AA6"/>
    <w:rsid w:val="00315177"/>
    <w:rsid w:val="0031720E"/>
    <w:rsid w:val="00321EBC"/>
    <w:rsid w:val="00324834"/>
    <w:rsid w:val="00326DC2"/>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B1A87"/>
    <w:rsid w:val="003B36BC"/>
    <w:rsid w:val="003B3775"/>
    <w:rsid w:val="003B45D6"/>
    <w:rsid w:val="003B76F5"/>
    <w:rsid w:val="003B7B0D"/>
    <w:rsid w:val="003C036B"/>
    <w:rsid w:val="003C1807"/>
    <w:rsid w:val="003C1E30"/>
    <w:rsid w:val="003C5CB0"/>
    <w:rsid w:val="003D143E"/>
    <w:rsid w:val="003D2046"/>
    <w:rsid w:val="003D3817"/>
    <w:rsid w:val="003D382C"/>
    <w:rsid w:val="003D3DA4"/>
    <w:rsid w:val="003D5997"/>
    <w:rsid w:val="003D63A7"/>
    <w:rsid w:val="003E00F1"/>
    <w:rsid w:val="003E0E68"/>
    <w:rsid w:val="003E3062"/>
    <w:rsid w:val="003E5B1E"/>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6041E"/>
    <w:rsid w:val="00462C03"/>
    <w:rsid w:val="004630B0"/>
    <w:rsid w:val="00463CDD"/>
    <w:rsid w:val="004678D5"/>
    <w:rsid w:val="00470272"/>
    <w:rsid w:val="00470E20"/>
    <w:rsid w:val="00476261"/>
    <w:rsid w:val="00480D02"/>
    <w:rsid w:val="004813AA"/>
    <w:rsid w:val="004825D1"/>
    <w:rsid w:val="0048436F"/>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E2E"/>
    <w:rsid w:val="0050416D"/>
    <w:rsid w:val="005073DF"/>
    <w:rsid w:val="005115CA"/>
    <w:rsid w:val="00511873"/>
    <w:rsid w:val="00513A51"/>
    <w:rsid w:val="00522E89"/>
    <w:rsid w:val="00523EC8"/>
    <w:rsid w:val="00523FEC"/>
    <w:rsid w:val="00525F0F"/>
    <w:rsid w:val="00527A64"/>
    <w:rsid w:val="00527E2D"/>
    <w:rsid w:val="00527EE0"/>
    <w:rsid w:val="00530411"/>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752E"/>
    <w:rsid w:val="00667A19"/>
    <w:rsid w:val="00676E18"/>
    <w:rsid w:val="0068625A"/>
    <w:rsid w:val="00687CB9"/>
    <w:rsid w:val="00690F20"/>
    <w:rsid w:val="00691D42"/>
    <w:rsid w:val="00691E3F"/>
    <w:rsid w:val="00693751"/>
    <w:rsid w:val="00693BF6"/>
    <w:rsid w:val="00693D1E"/>
    <w:rsid w:val="006A01FE"/>
    <w:rsid w:val="006A5017"/>
    <w:rsid w:val="006A5E7B"/>
    <w:rsid w:val="006A6073"/>
    <w:rsid w:val="006A69FF"/>
    <w:rsid w:val="006A6D1B"/>
    <w:rsid w:val="006A7588"/>
    <w:rsid w:val="006A7C21"/>
    <w:rsid w:val="006B28BD"/>
    <w:rsid w:val="006B3969"/>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450D"/>
    <w:rsid w:val="007259A7"/>
    <w:rsid w:val="007304E8"/>
    <w:rsid w:val="00730E2E"/>
    <w:rsid w:val="00734B9C"/>
    <w:rsid w:val="007379AA"/>
    <w:rsid w:val="00742001"/>
    <w:rsid w:val="00745CD3"/>
    <w:rsid w:val="007516B9"/>
    <w:rsid w:val="00752D13"/>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D89"/>
    <w:rsid w:val="00794700"/>
    <w:rsid w:val="00795840"/>
    <w:rsid w:val="007967A3"/>
    <w:rsid w:val="007A11EB"/>
    <w:rsid w:val="007A3B10"/>
    <w:rsid w:val="007A4A6F"/>
    <w:rsid w:val="007B05BE"/>
    <w:rsid w:val="007B0CED"/>
    <w:rsid w:val="007B6830"/>
    <w:rsid w:val="007B68A0"/>
    <w:rsid w:val="007C435F"/>
    <w:rsid w:val="007D1252"/>
    <w:rsid w:val="007D4531"/>
    <w:rsid w:val="007D74F7"/>
    <w:rsid w:val="007E1F08"/>
    <w:rsid w:val="007E6BC0"/>
    <w:rsid w:val="007F2221"/>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51050"/>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B03D3"/>
    <w:rsid w:val="008B2504"/>
    <w:rsid w:val="008B2FCE"/>
    <w:rsid w:val="008B3088"/>
    <w:rsid w:val="008B3A26"/>
    <w:rsid w:val="008C17A4"/>
    <w:rsid w:val="008C1AC0"/>
    <w:rsid w:val="008C4B16"/>
    <w:rsid w:val="008C5C91"/>
    <w:rsid w:val="008C7490"/>
    <w:rsid w:val="008D0C02"/>
    <w:rsid w:val="008D1007"/>
    <w:rsid w:val="008D2971"/>
    <w:rsid w:val="008D7175"/>
    <w:rsid w:val="008E207A"/>
    <w:rsid w:val="008E4CF2"/>
    <w:rsid w:val="008E565E"/>
    <w:rsid w:val="008E5757"/>
    <w:rsid w:val="008E6278"/>
    <w:rsid w:val="008F045D"/>
    <w:rsid w:val="008F3259"/>
    <w:rsid w:val="009004A8"/>
    <w:rsid w:val="0090418B"/>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C58"/>
    <w:rsid w:val="00997667"/>
    <w:rsid w:val="009B17C5"/>
    <w:rsid w:val="009B219C"/>
    <w:rsid w:val="009B2DD7"/>
    <w:rsid w:val="009C05A8"/>
    <w:rsid w:val="009C1C48"/>
    <w:rsid w:val="009C2AA2"/>
    <w:rsid w:val="009C3604"/>
    <w:rsid w:val="009C4030"/>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40B9"/>
    <w:rsid w:val="00A079DE"/>
    <w:rsid w:val="00A1203F"/>
    <w:rsid w:val="00A12D81"/>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C7"/>
    <w:rsid w:val="00B20E0B"/>
    <w:rsid w:val="00B221C1"/>
    <w:rsid w:val="00B27408"/>
    <w:rsid w:val="00B27C76"/>
    <w:rsid w:val="00B30772"/>
    <w:rsid w:val="00B32143"/>
    <w:rsid w:val="00B34371"/>
    <w:rsid w:val="00B40CD4"/>
    <w:rsid w:val="00B448E2"/>
    <w:rsid w:val="00B47535"/>
    <w:rsid w:val="00B475B3"/>
    <w:rsid w:val="00B52096"/>
    <w:rsid w:val="00B530E3"/>
    <w:rsid w:val="00B56358"/>
    <w:rsid w:val="00B57EEA"/>
    <w:rsid w:val="00B610D8"/>
    <w:rsid w:val="00B61A2A"/>
    <w:rsid w:val="00B633F7"/>
    <w:rsid w:val="00B65B89"/>
    <w:rsid w:val="00B711B5"/>
    <w:rsid w:val="00B71B98"/>
    <w:rsid w:val="00B7268D"/>
    <w:rsid w:val="00B72B1F"/>
    <w:rsid w:val="00B84A63"/>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88C"/>
    <w:rsid w:val="00BE3380"/>
    <w:rsid w:val="00BE3B4E"/>
    <w:rsid w:val="00BE68DB"/>
    <w:rsid w:val="00BF019E"/>
    <w:rsid w:val="00BF0476"/>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3025"/>
    <w:rsid w:val="00C52916"/>
    <w:rsid w:val="00C53D1E"/>
    <w:rsid w:val="00C558BF"/>
    <w:rsid w:val="00C6326D"/>
    <w:rsid w:val="00C6337A"/>
    <w:rsid w:val="00C6715D"/>
    <w:rsid w:val="00C70832"/>
    <w:rsid w:val="00C71697"/>
    <w:rsid w:val="00C72F67"/>
    <w:rsid w:val="00C736FF"/>
    <w:rsid w:val="00C77E02"/>
    <w:rsid w:val="00C82196"/>
    <w:rsid w:val="00C83E1E"/>
    <w:rsid w:val="00C8558C"/>
    <w:rsid w:val="00C86E2B"/>
    <w:rsid w:val="00C86F43"/>
    <w:rsid w:val="00C87655"/>
    <w:rsid w:val="00C90136"/>
    <w:rsid w:val="00C92C25"/>
    <w:rsid w:val="00CA2521"/>
    <w:rsid w:val="00CA2B08"/>
    <w:rsid w:val="00CA4295"/>
    <w:rsid w:val="00CA5246"/>
    <w:rsid w:val="00CA724B"/>
    <w:rsid w:val="00CB564A"/>
    <w:rsid w:val="00CC08B9"/>
    <w:rsid w:val="00CC0A93"/>
    <w:rsid w:val="00CD0064"/>
    <w:rsid w:val="00CE3656"/>
    <w:rsid w:val="00CE679B"/>
    <w:rsid w:val="00CE7EA5"/>
    <w:rsid w:val="00CF0801"/>
    <w:rsid w:val="00CF5E97"/>
    <w:rsid w:val="00D01B43"/>
    <w:rsid w:val="00D07605"/>
    <w:rsid w:val="00D16792"/>
    <w:rsid w:val="00D17297"/>
    <w:rsid w:val="00D2174A"/>
    <w:rsid w:val="00D22A0C"/>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609"/>
    <w:rsid w:val="00DB0D0C"/>
    <w:rsid w:val="00DB20BB"/>
    <w:rsid w:val="00DB2D5D"/>
    <w:rsid w:val="00DB4C87"/>
    <w:rsid w:val="00DC20A0"/>
    <w:rsid w:val="00DC2B6E"/>
    <w:rsid w:val="00DC3DFB"/>
    <w:rsid w:val="00DC55CE"/>
    <w:rsid w:val="00DC763B"/>
    <w:rsid w:val="00DD3B9D"/>
    <w:rsid w:val="00DE453C"/>
    <w:rsid w:val="00DE65F8"/>
    <w:rsid w:val="00DE74BF"/>
    <w:rsid w:val="00DF77F4"/>
    <w:rsid w:val="00E0066C"/>
    <w:rsid w:val="00E07001"/>
    <w:rsid w:val="00E11F65"/>
    <w:rsid w:val="00E218A6"/>
    <w:rsid w:val="00E2374A"/>
    <w:rsid w:val="00E2695D"/>
    <w:rsid w:val="00E27A42"/>
    <w:rsid w:val="00E34322"/>
    <w:rsid w:val="00E35F49"/>
    <w:rsid w:val="00E36624"/>
    <w:rsid w:val="00E36B2C"/>
    <w:rsid w:val="00E37308"/>
    <w:rsid w:val="00E37EAB"/>
    <w:rsid w:val="00E40086"/>
    <w:rsid w:val="00E43B82"/>
    <w:rsid w:val="00E4448E"/>
    <w:rsid w:val="00E525CC"/>
    <w:rsid w:val="00E55B67"/>
    <w:rsid w:val="00E55C75"/>
    <w:rsid w:val="00E60683"/>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6854">
      <w:bodyDiv w:val="1"/>
      <w:marLeft w:val="0"/>
      <w:marRight w:val="0"/>
      <w:marTop w:val="0"/>
      <w:marBottom w:val="0"/>
      <w:divBdr>
        <w:top w:val="none" w:sz="0" w:space="0" w:color="auto"/>
        <w:left w:val="none" w:sz="0" w:space="0" w:color="auto"/>
        <w:bottom w:val="none" w:sz="0" w:space="0" w:color="auto"/>
        <w:right w:val="none" w:sz="0" w:space="0" w:color="auto"/>
      </w:divBdr>
    </w:div>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 w:id="209894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76B5F-4E99-46AF-B0DB-1CD286DC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417</TotalTime>
  <Pages>4</Pages>
  <Words>1714</Words>
  <Characters>10290</Characters>
  <Application>Microsoft Office Word</Application>
  <DocSecurity>0</DocSecurity>
  <Lines>85</Lines>
  <Paragraphs>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11981</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75</cp:revision>
  <cp:lastPrinted>2024-05-20T05:05:00Z</cp:lastPrinted>
  <dcterms:created xsi:type="dcterms:W3CDTF">2024-05-20T05:05:00Z</dcterms:created>
  <dcterms:modified xsi:type="dcterms:W3CDTF">2026-03-18T12:24:00Z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