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CF98076" w14:textId="305FD7D1" w:rsidR="00D65A6F" w:rsidRPr="002D08FF" w:rsidRDefault="00D65A6F" w:rsidP="005C36BE">
      <w:pPr>
        <w:spacing w:after="0"/>
        <w:rPr>
          <w:b/>
          <w:sz w:val="16"/>
          <w:szCs w:val="16"/>
        </w:rPr>
      </w:pPr>
    </w:p>
    <w:tbl>
      <w:tblPr>
        <w:tblStyle w:val="Tabela-Siatka"/>
        <w:tblW w:w="9044" w:type="dxa"/>
        <w:tblInd w:w="-170" w:type="dxa"/>
        <w:tblLook w:val="04A0" w:firstRow="1" w:lastRow="0" w:firstColumn="1" w:lastColumn="0" w:noHBand="0" w:noVBand="1"/>
      </w:tblPr>
      <w:tblGrid>
        <w:gridCol w:w="6917"/>
        <w:gridCol w:w="2127"/>
      </w:tblGrid>
      <w:tr w:rsidR="007445E7" w:rsidRPr="002D08FF" w14:paraId="30DB7946" w14:textId="77777777" w:rsidTr="003908BF">
        <w:tc>
          <w:tcPr>
            <w:tcW w:w="6917" w:type="dxa"/>
            <w:vAlign w:val="center"/>
          </w:tcPr>
          <w:p w14:paraId="4AC20C74" w14:textId="77777777" w:rsidR="007445E7" w:rsidRPr="002D08FF" w:rsidRDefault="007445E7" w:rsidP="007445E7">
            <w:pPr>
              <w:spacing w:after="0"/>
              <w:jc w:val="center"/>
              <w:rPr>
                <w:b/>
                <w:sz w:val="16"/>
                <w:szCs w:val="16"/>
              </w:rPr>
            </w:pPr>
            <w:bookmarkStart w:id="0" w:name="_Hlk200452637"/>
            <w:r w:rsidRPr="002D08FF">
              <w:rPr>
                <w:b/>
                <w:sz w:val="16"/>
                <w:szCs w:val="16"/>
              </w:rPr>
              <w:t>PROTOKÓŁ ODBIORU PRZEDMIOTU UMOWY</w:t>
            </w:r>
            <w:r w:rsidR="000E7968" w:rsidRPr="002D08FF">
              <w:rPr>
                <w:b/>
                <w:sz w:val="16"/>
                <w:szCs w:val="16"/>
              </w:rPr>
              <w:t>/ZLECENIA</w:t>
            </w:r>
            <w:bookmarkEnd w:id="0"/>
          </w:p>
        </w:tc>
        <w:tc>
          <w:tcPr>
            <w:tcW w:w="2127" w:type="dxa"/>
            <w:vAlign w:val="center"/>
          </w:tcPr>
          <w:p w14:paraId="116492F6" w14:textId="77777777" w:rsidR="007445E7" w:rsidRPr="002D08FF" w:rsidRDefault="007445E7" w:rsidP="007445E7">
            <w:pPr>
              <w:spacing w:after="0"/>
              <w:jc w:val="center"/>
              <w:rPr>
                <w:b/>
                <w:sz w:val="16"/>
                <w:szCs w:val="16"/>
              </w:rPr>
            </w:pPr>
            <w:r w:rsidRPr="002D08FF">
              <w:rPr>
                <w:b/>
                <w:sz w:val="16"/>
                <w:szCs w:val="16"/>
              </w:rPr>
              <w:t>DATA</w:t>
            </w:r>
          </w:p>
          <w:p w14:paraId="5A66B285" w14:textId="14EBE530" w:rsidR="007445E7" w:rsidRPr="002D08FF" w:rsidRDefault="00171149" w:rsidP="007445E7">
            <w:pPr>
              <w:spacing w:after="0"/>
              <w:jc w:val="center"/>
              <w:rPr>
                <w:b/>
                <w:sz w:val="16"/>
                <w:szCs w:val="16"/>
              </w:rPr>
            </w:pPr>
            <w:r w:rsidRPr="002D08FF">
              <w:rPr>
                <w:b/>
                <w:sz w:val="16"/>
                <w:szCs w:val="16"/>
              </w:rPr>
              <w:t>………………………..</w:t>
            </w:r>
          </w:p>
        </w:tc>
      </w:tr>
    </w:tbl>
    <w:p w14:paraId="6EC84DEA" w14:textId="77777777" w:rsidR="00A91111" w:rsidRPr="002D08FF" w:rsidRDefault="00A91111" w:rsidP="00171149">
      <w:pPr>
        <w:spacing w:after="0"/>
        <w:ind w:left="-170"/>
        <w:rPr>
          <w:sz w:val="16"/>
          <w:szCs w:val="16"/>
        </w:rPr>
      </w:pPr>
    </w:p>
    <w:tbl>
      <w:tblPr>
        <w:tblStyle w:val="Tabela-Siatka"/>
        <w:tblW w:w="0" w:type="auto"/>
        <w:tblInd w:w="-170" w:type="dxa"/>
        <w:tblLook w:val="04A0" w:firstRow="1" w:lastRow="0" w:firstColumn="1" w:lastColumn="0" w:noHBand="0" w:noVBand="1"/>
      </w:tblPr>
      <w:tblGrid>
        <w:gridCol w:w="4530"/>
        <w:gridCol w:w="4530"/>
      </w:tblGrid>
      <w:tr w:rsidR="00B92422" w:rsidRPr="002D08FF" w14:paraId="6BEF79A4" w14:textId="77777777" w:rsidTr="00A574D0">
        <w:tc>
          <w:tcPr>
            <w:tcW w:w="9060" w:type="dxa"/>
            <w:gridSpan w:val="2"/>
            <w:vAlign w:val="center"/>
          </w:tcPr>
          <w:p w14:paraId="156201E5" w14:textId="77777777" w:rsidR="00B92422" w:rsidRPr="002D08FF" w:rsidRDefault="00A574D0" w:rsidP="00A574D0">
            <w:pPr>
              <w:spacing w:after="0"/>
              <w:jc w:val="center"/>
              <w:rPr>
                <w:b/>
                <w:sz w:val="16"/>
                <w:szCs w:val="16"/>
              </w:rPr>
            </w:pPr>
            <w:r w:rsidRPr="002D08FF">
              <w:rPr>
                <w:b/>
                <w:sz w:val="16"/>
                <w:szCs w:val="16"/>
              </w:rPr>
              <w:t>KOMISJA ODBIOROWA</w:t>
            </w:r>
          </w:p>
        </w:tc>
      </w:tr>
      <w:tr w:rsidR="00B92422" w:rsidRPr="002D08FF" w14:paraId="1982BC92" w14:textId="77777777" w:rsidTr="00A574D0">
        <w:tc>
          <w:tcPr>
            <w:tcW w:w="4530" w:type="dxa"/>
            <w:vAlign w:val="center"/>
          </w:tcPr>
          <w:p w14:paraId="5D1A8568" w14:textId="77777777" w:rsidR="00B92422" w:rsidRPr="002D08FF" w:rsidRDefault="00A574D0" w:rsidP="00A574D0">
            <w:pPr>
              <w:spacing w:after="0"/>
              <w:jc w:val="center"/>
              <w:rPr>
                <w:b/>
                <w:sz w:val="16"/>
                <w:szCs w:val="16"/>
              </w:rPr>
            </w:pPr>
            <w:r w:rsidRPr="002D08FF">
              <w:rPr>
                <w:b/>
                <w:sz w:val="16"/>
                <w:szCs w:val="16"/>
              </w:rPr>
              <w:t>ZAMAWIAJĄCY</w:t>
            </w:r>
          </w:p>
        </w:tc>
        <w:tc>
          <w:tcPr>
            <w:tcW w:w="4530" w:type="dxa"/>
            <w:vAlign w:val="center"/>
          </w:tcPr>
          <w:p w14:paraId="5D7CD84C" w14:textId="77777777" w:rsidR="00B92422" w:rsidRPr="002D08FF" w:rsidRDefault="00CA0322" w:rsidP="00A574D0">
            <w:pPr>
              <w:spacing w:after="0"/>
              <w:jc w:val="center"/>
              <w:rPr>
                <w:b/>
                <w:sz w:val="16"/>
                <w:szCs w:val="16"/>
              </w:rPr>
            </w:pPr>
            <w:r w:rsidRPr="002D08FF">
              <w:rPr>
                <w:b/>
                <w:sz w:val="16"/>
                <w:szCs w:val="16"/>
              </w:rPr>
              <w:t>WYKONAW</w:t>
            </w:r>
            <w:r w:rsidR="00A574D0" w:rsidRPr="002D08FF">
              <w:rPr>
                <w:b/>
                <w:sz w:val="16"/>
                <w:szCs w:val="16"/>
              </w:rPr>
              <w:t>CA</w:t>
            </w:r>
          </w:p>
        </w:tc>
      </w:tr>
      <w:tr w:rsidR="00B92422" w:rsidRPr="002D08FF" w14:paraId="1E97621D" w14:textId="77777777" w:rsidTr="00B92422">
        <w:tc>
          <w:tcPr>
            <w:tcW w:w="4530" w:type="dxa"/>
          </w:tcPr>
          <w:p w14:paraId="4788E22A" w14:textId="77777777" w:rsidR="00B92422" w:rsidRPr="002D08FF" w:rsidRDefault="00B92422" w:rsidP="003908BF">
            <w:pPr>
              <w:pStyle w:val="Akapitzlist"/>
              <w:numPr>
                <w:ilvl w:val="0"/>
                <w:numId w:val="1"/>
              </w:numPr>
              <w:spacing w:after="0"/>
              <w:ind w:left="357" w:hanging="357"/>
              <w:rPr>
                <w:sz w:val="16"/>
                <w:szCs w:val="16"/>
              </w:rPr>
            </w:pPr>
          </w:p>
        </w:tc>
        <w:tc>
          <w:tcPr>
            <w:tcW w:w="4530" w:type="dxa"/>
          </w:tcPr>
          <w:p w14:paraId="695936C7" w14:textId="77777777" w:rsidR="00B92422" w:rsidRPr="002D08FF" w:rsidRDefault="00B92422" w:rsidP="003908BF">
            <w:pPr>
              <w:pStyle w:val="Akapitzlist"/>
              <w:numPr>
                <w:ilvl w:val="0"/>
                <w:numId w:val="2"/>
              </w:numPr>
              <w:spacing w:after="0"/>
              <w:ind w:left="357" w:hanging="357"/>
              <w:rPr>
                <w:sz w:val="16"/>
                <w:szCs w:val="16"/>
              </w:rPr>
            </w:pPr>
          </w:p>
        </w:tc>
      </w:tr>
      <w:tr w:rsidR="00B92422" w:rsidRPr="002D08FF" w14:paraId="72767F26" w14:textId="77777777" w:rsidTr="00B92422">
        <w:tc>
          <w:tcPr>
            <w:tcW w:w="4530" w:type="dxa"/>
          </w:tcPr>
          <w:p w14:paraId="309BA2A4" w14:textId="77777777" w:rsidR="00B92422" w:rsidRPr="002D08FF" w:rsidRDefault="00B92422" w:rsidP="003908BF">
            <w:pPr>
              <w:pStyle w:val="Akapitzlist"/>
              <w:numPr>
                <w:ilvl w:val="0"/>
                <w:numId w:val="1"/>
              </w:numPr>
              <w:spacing w:after="0"/>
              <w:ind w:left="357" w:hanging="357"/>
              <w:rPr>
                <w:sz w:val="16"/>
                <w:szCs w:val="16"/>
              </w:rPr>
            </w:pPr>
          </w:p>
        </w:tc>
        <w:tc>
          <w:tcPr>
            <w:tcW w:w="4530" w:type="dxa"/>
          </w:tcPr>
          <w:p w14:paraId="5DBB3894" w14:textId="77777777" w:rsidR="00B92422" w:rsidRPr="002D08FF" w:rsidRDefault="00B92422" w:rsidP="003908BF">
            <w:pPr>
              <w:pStyle w:val="Akapitzlist"/>
              <w:numPr>
                <w:ilvl w:val="0"/>
                <w:numId w:val="2"/>
              </w:numPr>
              <w:spacing w:after="0"/>
              <w:ind w:left="357" w:hanging="357"/>
              <w:rPr>
                <w:sz w:val="16"/>
                <w:szCs w:val="16"/>
              </w:rPr>
            </w:pPr>
          </w:p>
        </w:tc>
      </w:tr>
    </w:tbl>
    <w:p w14:paraId="5118517A" w14:textId="77777777" w:rsidR="007445E7" w:rsidRPr="002D08FF" w:rsidRDefault="007445E7" w:rsidP="00171149">
      <w:pPr>
        <w:spacing w:after="0"/>
        <w:rPr>
          <w:sz w:val="16"/>
          <w:szCs w:val="16"/>
        </w:rPr>
      </w:pPr>
    </w:p>
    <w:tbl>
      <w:tblPr>
        <w:tblStyle w:val="Tabela-Siatka"/>
        <w:tblW w:w="0" w:type="auto"/>
        <w:tblInd w:w="-170" w:type="dxa"/>
        <w:tblLook w:val="04A0" w:firstRow="1" w:lastRow="0" w:firstColumn="1" w:lastColumn="0" w:noHBand="0" w:noVBand="1"/>
      </w:tblPr>
      <w:tblGrid>
        <w:gridCol w:w="2575"/>
        <w:gridCol w:w="6485"/>
      </w:tblGrid>
      <w:tr w:rsidR="00A574D0" w:rsidRPr="002D08FF" w14:paraId="58E555F2" w14:textId="77777777" w:rsidTr="00A574D0">
        <w:tc>
          <w:tcPr>
            <w:tcW w:w="2575" w:type="dxa"/>
            <w:vAlign w:val="center"/>
          </w:tcPr>
          <w:p w14:paraId="2CFAA351" w14:textId="77777777" w:rsidR="00A574D0" w:rsidRPr="002D08FF" w:rsidRDefault="00A574D0" w:rsidP="00A574D0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DANE WYKOWNAWCY</w:t>
            </w:r>
          </w:p>
        </w:tc>
        <w:tc>
          <w:tcPr>
            <w:tcW w:w="6485" w:type="dxa"/>
            <w:vAlign w:val="center"/>
          </w:tcPr>
          <w:p w14:paraId="265826C8" w14:textId="77777777" w:rsidR="00A574D0" w:rsidRPr="002D08FF" w:rsidRDefault="00A574D0" w:rsidP="00A574D0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NAZWA:</w:t>
            </w:r>
          </w:p>
          <w:p w14:paraId="1ED47DA8" w14:textId="77777777" w:rsidR="00A574D0" w:rsidRPr="002D08FF" w:rsidRDefault="00A574D0" w:rsidP="00A574D0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ADRES:</w:t>
            </w:r>
          </w:p>
        </w:tc>
      </w:tr>
    </w:tbl>
    <w:p w14:paraId="711EFC6D" w14:textId="77777777" w:rsidR="00A574D0" w:rsidRPr="002D08FF" w:rsidRDefault="00A574D0" w:rsidP="00171149">
      <w:pPr>
        <w:spacing w:after="0"/>
        <w:rPr>
          <w:sz w:val="16"/>
          <w:szCs w:val="16"/>
        </w:rPr>
      </w:pPr>
    </w:p>
    <w:tbl>
      <w:tblPr>
        <w:tblStyle w:val="Tabela-Siatka"/>
        <w:tblW w:w="9096" w:type="dxa"/>
        <w:tblInd w:w="-170" w:type="dxa"/>
        <w:tblLook w:val="04A0" w:firstRow="1" w:lastRow="0" w:firstColumn="1" w:lastColumn="0" w:noHBand="0" w:noVBand="1"/>
      </w:tblPr>
      <w:tblGrid>
        <w:gridCol w:w="3993"/>
        <w:gridCol w:w="5103"/>
      </w:tblGrid>
      <w:tr w:rsidR="003B2773" w:rsidRPr="002D08FF" w14:paraId="05B73CE1" w14:textId="77777777" w:rsidTr="003B2773">
        <w:tc>
          <w:tcPr>
            <w:tcW w:w="9096" w:type="dxa"/>
            <w:gridSpan w:val="2"/>
            <w:shd w:val="clear" w:color="auto" w:fill="D9D9D9" w:themeFill="background1" w:themeFillShade="D9"/>
            <w:vAlign w:val="center"/>
          </w:tcPr>
          <w:p w14:paraId="4CC6E7CB" w14:textId="77777777" w:rsidR="003B2773" w:rsidRPr="002D08FF" w:rsidRDefault="003B2773" w:rsidP="000E7968">
            <w:pPr>
              <w:spacing w:after="0"/>
              <w:jc w:val="center"/>
              <w:rPr>
                <w:b/>
                <w:sz w:val="16"/>
                <w:szCs w:val="16"/>
              </w:rPr>
            </w:pPr>
            <w:r w:rsidRPr="002D08FF">
              <w:rPr>
                <w:b/>
                <w:color w:val="000000" w:themeColor="text1"/>
                <w:sz w:val="16"/>
                <w:szCs w:val="16"/>
              </w:rPr>
              <w:t>Podstawa wykonania remontu:</w:t>
            </w:r>
          </w:p>
        </w:tc>
      </w:tr>
      <w:tr w:rsidR="000E7968" w:rsidRPr="002D08FF" w14:paraId="413BBFC9" w14:textId="77777777" w:rsidTr="00CA0322">
        <w:tc>
          <w:tcPr>
            <w:tcW w:w="3993" w:type="dxa"/>
            <w:vAlign w:val="center"/>
          </w:tcPr>
          <w:p w14:paraId="61A726F4" w14:textId="77777777" w:rsidR="000E7968" w:rsidRPr="002D08FF" w:rsidRDefault="000E7968" w:rsidP="000E7968">
            <w:pPr>
              <w:spacing w:after="0"/>
              <w:rPr>
                <w:color w:val="000000" w:themeColor="text1"/>
                <w:sz w:val="16"/>
                <w:szCs w:val="16"/>
              </w:rPr>
            </w:pPr>
            <w:r w:rsidRPr="002D08FF">
              <w:rPr>
                <w:color w:val="000000" w:themeColor="text1"/>
                <w:sz w:val="16"/>
                <w:szCs w:val="16"/>
              </w:rPr>
              <w:t>Numer Umowy:</w:t>
            </w:r>
          </w:p>
        </w:tc>
        <w:tc>
          <w:tcPr>
            <w:tcW w:w="5103" w:type="dxa"/>
            <w:vAlign w:val="center"/>
          </w:tcPr>
          <w:p w14:paraId="648E46B7" w14:textId="2D86818E" w:rsidR="000E7968" w:rsidRPr="002D08FF" w:rsidRDefault="000E7968" w:rsidP="00171149">
            <w:pPr>
              <w:spacing w:after="0"/>
              <w:jc w:val="center"/>
              <w:rPr>
                <w:color w:val="000000" w:themeColor="text1"/>
                <w:sz w:val="16"/>
                <w:szCs w:val="16"/>
              </w:rPr>
            </w:pPr>
          </w:p>
        </w:tc>
      </w:tr>
      <w:tr w:rsidR="000E7968" w:rsidRPr="002D08FF" w14:paraId="3169C03A" w14:textId="77777777" w:rsidTr="00CA0322">
        <w:tc>
          <w:tcPr>
            <w:tcW w:w="3993" w:type="dxa"/>
            <w:vAlign w:val="center"/>
          </w:tcPr>
          <w:p w14:paraId="2C394BAD" w14:textId="77777777" w:rsidR="000E7968" w:rsidRPr="002D08FF" w:rsidRDefault="000E7968" w:rsidP="000E7968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Numer Zlecenia:</w:t>
            </w:r>
          </w:p>
        </w:tc>
        <w:tc>
          <w:tcPr>
            <w:tcW w:w="5103" w:type="dxa"/>
            <w:vAlign w:val="center"/>
          </w:tcPr>
          <w:p w14:paraId="2D18F488" w14:textId="1C24E34E" w:rsidR="000E7968" w:rsidRPr="002D08FF" w:rsidRDefault="000E7968" w:rsidP="00171149">
            <w:pPr>
              <w:spacing w:after="0"/>
              <w:jc w:val="center"/>
              <w:rPr>
                <w:sz w:val="16"/>
                <w:szCs w:val="16"/>
              </w:rPr>
            </w:pPr>
          </w:p>
        </w:tc>
      </w:tr>
      <w:tr w:rsidR="00AE0D25" w:rsidRPr="002D08FF" w14:paraId="309E53E6" w14:textId="77777777" w:rsidTr="00AE0D25">
        <w:trPr>
          <w:trHeight w:val="40"/>
        </w:trPr>
        <w:tc>
          <w:tcPr>
            <w:tcW w:w="3993" w:type="dxa"/>
            <w:vAlign w:val="center"/>
          </w:tcPr>
          <w:p w14:paraId="5D28BF40" w14:textId="0264BF2A" w:rsidR="00AE0D25" w:rsidRPr="002D08FF" w:rsidRDefault="00AE0D25" w:rsidP="000E7968">
            <w:pPr>
              <w:spacing w:after="0"/>
              <w:rPr>
                <w:color w:val="000000" w:themeColor="text1"/>
                <w:sz w:val="16"/>
                <w:szCs w:val="16"/>
              </w:rPr>
            </w:pPr>
            <w:r w:rsidRPr="002D08FF">
              <w:rPr>
                <w:color w:val="000000" w:themeColor="text1"/>
                <w:sz w:val="16"/>
                <w:szCs w:val="16"/>
              </w:rPr>
              <w:t>Przedmiot odbioru:</w:t>
            </w:r>
          </w:p>
        </w:tc>
        <w:tc>
          <w:tcPr>
            <w:tcW w:w="5103" w:type="dxa"/>
            <w:vAlign w:val="center"/>
          </w:tcPr>
          <w:p w14:paraId="0237C572" w14:textId="4CD005AF" w:rsidR="00171149" w:rsidRPr="002D08FF" w:rsidRDefault="00171149" w:rsidP="00171149">
            <w:pPr>
              <w:pStyle w:val="Akapitzlist"/>
              <w:spacing w:after="0"/>
              <w:rPr>
                <w:color w:val="000000" w:themeColor="text1"/>
                <w:sz w:val="16"/>
                <w:szCs w:val="16"/>
              </w:rPr>
            </w:pPr>
          </w:p>
        </w:tc>
      </w:tr>
      <w:tr w:rsidR="00AE0D25" w:rsidRPr="002D08FF" w14:paraId="28B94574" w14:textId="77777777" w:rsidTr="00AE0D25">
        <w:trPr>
          <w:trHeight w:val="42"/>
        </w:trPr>
        <w:tc>
          <w:tcPr>
            <w:tcW w:w="3993" w:type="dxa"/>
            <w:vAlign w:val="center"/>
          </w:tcPr>
          <w:p w14:paraId="47D99F5E" w14:textId="01F0ABD0" w:rsidR="00AE0D25" w:rsidRPr="002D08FF" w:rsidRDefault="00AE0D25" w:rsidP="00AE0D25">
            <w:pPr>
              <w:spacing w:after="0"/>
              <w:rPr>
                <w:color w:val="000000" w:themeColor="text1"/>
                <w:sz w:val="16"/>
                <w:szCs w:val="16"/>
              </w:rPr>
            </w:pPr>
            <w:r w:rsidRPr="002D08FF">
              <w:rPr>
                <w:color w:val="000000" w:themeColor="text1"/>
                <w:sz w:val="16"/>
                <w:szCs w:val="16"/>
              </w:rPr>
              <w:t>Numer/y fabryczny/e:</w:t>
            </w:r>
          </w:p>
        </w:tc>
        <w:tc>
          <w:tcPr>
            <w:tcW w:w="5103" w:type="dxa"/>
            <w:vAlign w:val="center"/>
          </w:tcPr>
          <w:p w14:paraId="02C3B311" w14:textId="447F476C" w:rsidR="00AE0D25" w:rsidRPr="002D08FF" w:rsidRDefault="00AE0D25" w:rsidP="00171149">
            <w:pPr>
              <w:pStyle w:val="Akapitzlist"/>
              <w:spacing w:after="0"/>
              <w:rPr>
                <w:color w:val="000000" w:themeColor="text1"/>
                <w:sz w:val="16"/>
                <w:szCs w:val="16"/>
              </w:rPr>
            </w:pPr>
          </w:p>
        </w:tc>
      </w:tr>
      <w:tr w:rsidR="00AE0D25" w:rsidRPr="002D08FF" w14:paraId="3F5089EA" w14:textId="77777777" w:rsidTr="00CA0322">
        <w:tc>
          <w:tcPr>
            <w:tcW w:w="3993" w:type="dxa"/>
            <w:vAlign w:val="center"/>
          </w:tcPr>
          <w:p w14:paraId="66AA4869" w14:textId="77777777" w:rsidR="00AE0D25" w:rsidRPr="002D08FF" w:rsidRDefault="00AE0D25" w:rsidP="00AE0D25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Ilość:</w:t>
            </w:r>
          </w:p>
        </w:tc>
        <w:tc>
          <w:tcPr>
            <w:tcW w:w="5103" w:type="dxa"/>
            <w:vAlign w:val="center"/>
          </w:tcPr>
          <w:p w14:paraId="2DA8C9C0" w14:textId="6F98F253" w:rsidR="00AE0D25" w:rsidRPr="002D08FF" w:rsidRDefault="00AE0D25" w:rsidP="00171149">
            <w:pPr>
              <w:spacing w:after="0"/>
              <w:jc w:val="center"/>
              <w:rPr>
                <w:sz w:val="16"/>
                <w:szCs w:val="16"/>
              </w:rPr>
            </w:pPr>
          </w:p>
        </w:tc>
      </w:tr>
      <w:tr w:rsidR="00AE0D25" w:rsidRPr="002D08FF" w14:paraId="39ABE25D" w14:textId="77777777" w:rsidTr="00CA0322">
        <w:tc>
          <w:tcPr>
            <w:tcW w:w="3993" w:type="dxa"/>
            <w:vAlign w:val="center"/>
          </w:tcPr>
          <w:p w14:paraId="0FC7B492" w14:textId="77777777" w:rsidR="00AE0D25" w:rsidRPr="002D08FF" w:rsidRDefault="00AE0D25" w:rsidP="00AE0D25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Wartość Umowy/Zlecenia [netto]:</w:t>
            </w:r>
          </w:p>
        </w:tc>
        <w:tc>
          <w:tcPr>
            <w:tcW w:w="5103" w:type="dxa"/>
            <w:tcBorders>
              <w:bottom w:val="single" w:sz="4" w:space="0" w:color="auto"/>
            </w:tcBorders>
            <w:vAlign w:val="center"/>
          </w:tcPr>
          <w:p w14:paraId="7B67015A" w14:textId="5995551C" w:rsidR="00AE0D25" w:rsidRPr="002D08FF" w:rsidRDefault="00AE0D25" w:rsidP="00171149">
            <w:pPr>
              <w:spacing w:after="0"/>
              <w:jc w:val="center"/>
              <w:rPr>
                <w:sz w:val="16"/>
                <w:szCs w:val="16"/>
              </w:rPr>
            </w:pPr>
          </w:p>
        </w:tc>
      </w:tr>
      <w:tr w:rsidR="00AE0D25" w:rsidRPr="002D08FF" w14:paraId="3B502E1B" w14:textId="77777777" w:rsidTr="003B2773">
        <w:tc>
          <w:tcPr>
            <w:tcW w:w="9096" w:type="dxa"/>
            <w:gridSpan w:val="2"/>
            <w:shd w:val="clear" w:color="auto" w:fill="D9D9D9" w:themeFill="background1" w:themeFillShade="D9"/>
            <w:vAlign w:val="center"/>
          </w:tcPr>
          <w:p w14:paraId="1217EF9E" w14:textId="77777777" w:rsidR="00AE0D25" w:rsidRPr="002D08FF" w:rsidRDefault="00AE0D25" w:rsidP="00171149">
            <w:pPr>
              <w:spacing w:after="0"/>
              <w:jc w:val="center"/>
              <w:rPr>
                <w:b/>
                <w:sz w:val="16"/>
                <w:szCs w:val="16"/>
              </w:rPr>
            </w:pPr>
            <w:r w:rsidRPr="002D08FF">
              <w:rPr>
                <w:b/>
                <w:sz w:val="16"/>
                <w:szCs w:val="16"/>
              </w:rPr>
              <w:t>Termin realizacji przedmioty odbioru:</w:t>
            </w:r>
          </w:p>
        </w:tc>
      </w:tr>
      <w:tr w:rsidR="00AE0D25" w:rsidRPr="002D08FF" w14:paraId="6AF11F5C" w14:textId="77777777" w:rsidTr="00CA0322">
        <w:tc>
          <w:tcPr>
            <w:tcW w:w="3993" w:type="dxa"/>
            <w:vAlign w:val="center"/>
          </w:tcPr>
          <w:p w14:paraId="0E059402" w14:textId="77777777" w:rsidR="00AE0D25" w:rsidRPr="002D08FF" w:rsidRDefault="00AE0D25" w:rsidP="00AE0D25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Ilość dni na wykonanie remontu urządzeń:</w:t>
            </w:r>
          </w:p>
        </w:tc>
        <w:tc>
          <w:tcPr>
            <w:tcW w:w="5103" w:type="dxa"/>
            <w:vAlign w:val="center"/>
          </w:tcPr>
          <w:p w14:paraId="070BCE2C" w14:textId="77777777" w:rsidR="00AE0D25" w:rsidRPr="002D08FF" w:rsidRDefault="00AE0D25" w:rsidP="00171149">
            <w:pPr>
              <w:spacing w:after="0"/>
              <w:jc w:val="center"/>
              <w:rPr>
                <w:sz w:val="16"/>
                <w:szCs w:val="16"/>
              </w:rPr>
            </w:pPr>
          </w:p>
        </w:tc>
      </w:tr>
      <w:tr w:rsidR="00AE0D25" w:rsidRPr="002D08FF" w14:paraId="0EF60CF9" w14:textId="77777777" w:rsidTr="00CA0322">
        <w:tc>
          <w:tcPr>
            <w:tcW w:w="3993" w:type="dxa"/>
            <w:vAlign w:val="center"/>
          </w:tcPr>
          <w:p w14:paraId="3F4D0129" w14:textId="77777777" w:rsidR="00AE0D25" w:rsidRPr="002D08FF" w:rsidRDefault="00AE0D25" w:rsidP="00AE0D25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- określony w Umowie dla Zlecenia: (max.)</w:t>
            </w:r>
          </w:p>
        </w:tc>
        <w:tc>
          <w:tcPr>
            <w:tcW w:w="5103" w:type="dxa"/>
            <w:vAlign w:val="center"/>
          </w:tcPr>
          <w:p w14:paraId="08325BBD" w14:textId="77777777" w:rsidR="00AE0D25" w:rsidRPr="002D08FF" w:rsidRDefault="00AE0D25" w:rsidP="00171149">
            <w:pPr>
              <w:spacing w:after="0"/>
              <w:jc w:val="center"/>
              <w:rPr>
                <w:sz w:val="16"/>
                <w:szCs w:val="16"/>
              </w:rPr>
            </w:pPr>
          </w:p>
        </w:tc>
      </w:tr>
      <w:tr w:rsidR="00AE0D25" w:rsidRPr="002D08FF" w14:paraId="0A60B7D5" w14:textId="77777777" w:rsidTr="00CA0322">
        <w:tc>
          <w:tcPr>
            <w:tcW w:w="3993" w:type="dxa"/>
            <w:vAlign w:val="center"/>
          </w:tcPr>
          <w:p w14:paraId="0520F20E" w14:textId="77777777" w:rsidR="00AE0D25" w:rsidRPr="002D08FF" w:rsidRDefault="00AE0D25" w:rsidP="00AE0D25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- faktyczny termin realizacji odbioru:</w:t>
            </w:r>
          </w:p>
        </w:tc>
        <w:tc>
          <w:tcPr>
            <w:tcW w:w="5103" w:type="dxa"/>
            <w:vAlign w:val="center"/>
          </w:tcPr>
          <w:p w14:paraId="5BF2BD9B" w14:textId="77777777" w:rsidR="00AE0D25" w:rsidRPr="002D08FF" w:rsidRDefault="00AE0D25" w:rsidP="00171149">
            <w:pPr>
              <w:spacing w:after="0"/>
              <w:jc w:val="center"/>
              <w:rPr>
                <w:sz w:val="16"/>
                <w:szCs w:val="16"/>
              </w:rPr>
            </w:pPr>
          </w:p>
        </w:tc>
      </w:tr>
      <w:tr w:rsidR="00AE0D25" w:rsidRPr="002D08FF" w14:paraId="61FE5EF2" w14:textId="77777777" w:rsidTr="00CA0322">
        <w:tc>
          <w:tcPr>
            <w:tcW w:w="3993" w:type="dxa"/>
            <w:vAlign w:val="center"/>
          </w:tcPr>
          <w:p w14:paraId="3B7915A9" w14:textId="77777777" w:rsidR="00AE0D25" w:rsidRPr="002D08FF" w:rsidRDefault="00AE0D25" w:rsidP="00AE0D25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Miejsce dostawy przedmiotu odbioru:</w:t>
            </w:r>
          </w:p>
        </w:tc>
        <w:tc>
          <w:tcPr>
            <w:tcW w:w="5103" w:type="dxa"/>
            <w:vAlign w:val="center"/>
          </w:tcPr>
          <w:p w14:paraId="2F40BF79" w14:textId="77777777" w:rsidR="00AE0D25" w:rsidRPr="002D08FF" w:rsidRDefault="00AE0D25" w:rsidP="00171149">
            <w:pPr>
              <w:spacing w:after="0"/>
              <w:jc w:val="center"/>
              <w:rPr>
                <w:sz w:val="16"/>
                <w:szCs w:val="16"/>
              </w:rPr>
            </w:pPr>
          </w:p>
        </w:tc>
      </w:tr>
      <w:tr w:rsidR="00AE0D25" w:rsidRPr="002D08FF" w14:paraId="32F11611" w14:textId="77777777" w:rsidTr="00CA0322">
        <w:tc>
          <w:tcPr>
            <w:tcW w:w="3993" w:type="dxa"/>
            <w:vAlign w:val="center"/>
          </w:tcPr>
          <w:p w14:paraId="768D4985" w14:textId="77777777" w:rsidR="00AE0D25" w:rsidRPr="002D08FF" w:rsidRDefault="00AE0D25" w:rsidP="00AE0D25">
            <w:pPr>
              <w:spacing w:after="0"/>
              <w:rPr>
                <w:color w:val="000000" w:themeColor="text1"/>
                <w:sz w:val="16"/>
                <w:szCs w:val="16"/>
              </w:rPr>
            </w:pPr>
            <w:r w:rsidRPr="002D08FF">
              <w:rPr>
                <w:color w:val="000000" w:themeColor="text1"/>
                <w:sz w:val="16"/>
                <w:szCs w:val="16"/>
              </w:rPr>
              <w:t>Okres Gwarancji Jakości:</w:t>
            </w:r>
          </w:p>
        </w:tc>
        <w:tc>
          <w:tcPr>
            <w:tcW w:w="5103" w:type="dxa"/>
            <w:vAlign w:val="center"/>
          </w:tcPr>
          <w:p w14:paraId="254A6AD4" w14:textId="77777777" w:rsidR="00AE0D25" w:rsidRPr="002D08FF" w:rsidRDefault="00AE0D25" w:rsidP="00171149">
            <w:pPr>
              <w:spacing w:after="0"/>
              <w:jc w:val="center"/>
              <w:rPr>
                <w:color w:val="FF0000"/>
                <w:sz w:val="16"/>
                <w:szCs w:val="16"/>
              </w:rPr>
            </w:pPr>
          </w:p>
        </w:tc>
      </w:tr>
      <w:tr w:rsidR="00AE0D25" w:rsidRPr="002D08FF" w14:paraId="3421DAAE" w14:textId="77777777" w:rsidTr="00CA0322">
        <w:tc>
          <w:tcPr>
            <w:tcW w:w="3993" w:type="dxa"/>
            <w:vAlign w:val="center"/>
          </w:tcPr>
          <w:p w14:paraId="65E855DA" w14:textId="77777777" w:rsidR="00AE0D25" w:rsidRPr="002D08FF" w:rsidRDefault="00AE0D25" w:rsidP="00AE0D25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Zabezpieczenie należytego wykonania Umowy:</w:t>
            </w:r>
          </w:p>
        </w:tc>
        <w:tc>
          <w:tcPr>
            <w:tcW w:w="5103" w:type="dxa"/>
            <w:vAlign w:val="center"/>
          </w:tcPr>
          <w:p w14:paraId="1D327792" w14:textId="77777777" w:rsidR="00AE0D25" w:rsidRPr="002D08FF" w:rsidRDefault="00AE0D25" w:rsidP="00171149">
            <w:pPr>
              <w:spacing w:after="0"/>
              <w:jc w:val="center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TAK/NIE*</w:t>
            </w:r>
          </w:p>
        </w:tc>
      </w:tr>
      <w:tr w:rsidR="00AE0D25" w:rsidRPr="002D08FF" w14:paraId="6A2C1763" w14:textId="77777777" w:rsidTr="006A7D1D">
        <w:trPr>
          <w:trHeight w:val="510"/>
        </w:trPr>
        <w:tc>
          <w:tcPr>
            <w:tcW w:w="3993" w:type="dxa"/>
            <w:vAlign w:val="center"/>
          </w:tcPr>
          <w:p w14:paraId="11CF195C" w14:textId="77777777" w:rsidR="00AE0D25" w:rsidRPr="002D08FF" w:rsidRDefault="00AE0D25" w:rsidP="00AE0D25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Termin wniesienia zabezpieczenia należytego wykonania Umowy:</w:t>
            </w:r>
          </w:p>
        </w:tc>
        <w:tc>
          <w:tcPr>
            <w:tcW w:w="5103" w:type="dxa"/>
            <w:vAlign w:val="center"/>
          </w:tcPr>
          <w:p w14:paraId="510C9139" w14:textId="1DD7288A" w:rsidR="00AE0D25" w:rsidRPr="002D08FF" w:rsidRDefault="00171149" w:rsidP="00171149">
            <w:pPr>
              <w:spacing w:after="0"/>
              <w:jc w:val="center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Nie dotyczy</w:t>
            </w:r>
          </w:p>
        </w:tc>
      </w:tr>
      <w:tr w:rsidR="00AE0D25" w:rsidRPr="002D08FF" w14:paraId="5E636326" w14:textId="77777777" w:rsidTr="00CA0322">
        <w:tc>
          <w:tcPr>
            <w:tcW w:w="3993" w:type="dxa"/>
            <w:vAlign w:val="center"/>
          </w:tcPr>
          <w:p w14:paraId="388A2F72" w14:textId="77777777" w:rsidR="00AE0D25" w:rsidRPr="002D08FF" w:rsidRDefault="00AE0D25" w:rsidP="00AE0D25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Wysokość wniesionego zabezpieczenia:</w:t>
            </w:r>
          </w:p>
        </w:tc>
        <w:tc>
          <w:tcPr>
            <w:tcW w:w="5103" w:type="dxa"/>
            <w:vAlign w:val="center"/>
          </w:tcPr>
          <w:p w14:paraId="284AF345" w14:textId="3D2A46A7" w:rsidR="00AE0D25" w:rsidRPr="002D08FF" w:rsidRDefault="00171149" w:rsidP="00171149">
            <w:pPr>
              <w:spacing w:after="0"/>
              <w:jc w:val="center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Nie dotyczy</w:t>
            </w:r>
          </w:p>
        </w:tc>
      </w:tr>
      <w:tr w:rsidR="00AE0D25" w:rsidRPr="002D08FF" w14:paraId="06710AF8" w14:textId="77777777" w:rsidTr="00CA0322">
        <w:tc>
          <w:tcPr>
            <w:tcW w:w="3993" w:type="dxa"/>
            <w:vAlign w:val="center"/>
          </w:tcPr>
          <w:p w14:paraId="25DF94C7" w14:textId="77777777" w:rsidR="00AE0D25" w:rsidRPr="002D08FF" w:rsidRDefault="00AE0D25" w:rsidP="00AE0D25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Forma zabezpieczenia:</w:t>
            </w:r>
          </w:p>
        </w:tc>
        <w:tc>
          <w:tcPr>
            <w:tcW w:w="5103" w:type="dxa"/>
            <w:vAlign w:val="center"/>
          </w:tcPr>
          <w:p w14:paraId="0D5B6652" w14:textId="74E531DE" w:rsidR="00AE0D25" w:rsidRPr="002D08FF" w:rsidRDefault="00171149" w:rsidP="00171149">
            <w:pPr>
              <w:spacing w:after="0"/>
              <w:jc w:val="center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Nie dotyczy</w:t>
            </w:r>
          </w:p>
        </w:tc>
      </w:tr>
      <w:tr w:rsidR="00AE0D25" w:rsidRPr="002D08FF" w14:paraId="330A531E" w14:textId="77777777" w:rsidTr="00CA0322">
        <w:tc>
          <w:tcPr>
            <w:tcW w:w="3993" w:type="dxa"/>
            <w:vAlign w:val="center"/>
          </w:tcPr>
          <w:p w14:paraId="39BE81E5" w14:textId="77777777" w:rsidR="00AE0D25" w:rsidRPr="002D08FF" w:rsidRDefault="00AE0D25" w:rsidP="00AE0D25">
            <w:pPr>
              <w:spacing w:after="0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Termin zwrotu zabezpieczenia:</w:t>
            </w:r>
          </w:p>
        </w:tc>
        <w:tc>
          <w:tcPr>
            <w:tcW w:w="5103" w:type="dxa"/>
            <w:vAlign w:val="center"/>
          </w:tcPr>
          <w:p w14:paraId="5C89F1B3" w14:textId="3D491A29" w:rsidR="00AE0D25" w:rsidRPr="002D08FF" w:rsidRDefault="00171149" w:rsidP="00171149">
            <w:pPr>
              <w:spacing w:after="0"/>
              <w:jc w:val="center"/>
              <w:rPr>
                <w:sz w:val="16"/>
                <w:szCs w:val="16"/>
              </w:rPr>
            </w:pPr>
            <w:r w:rsidRPr="002D08FF">
              <w:rPr>
                <w:sz w:val="16"/>
                <w:szCs w:val="16"/>
              </w:rPr>
              <w:t>Nie dotyczy</w:t>
            </w:r>
          </w:p>
        </w:tc>
      </w:tr>
    </w:tbl>
    <w:p w14:paraId="0C376EF1" w14:textId="77777777" w:rsidR="002D08FF" w:rsidRDefault="002D08FF" w:rsidP="00171149">
      <w:pPr>
        <w:spacing w:after="0"/>
        <w:rPr>
          <w:sz w:val="16"/>
          <w:szCs w:val="16"/>
        </w:rPr>
      </w:pPr>
    </w:p>
    <w:p w14:paraId="44056145" w14:textId="0925DA61" w:rsidR="008420A4" w:rsidRPr="002D08FF" w:rsidRDefault="003908BF" w:rsidP="00171149">
      <w:pPr>
        <w:spacing w:after="0"/>
        <w:rPr>
          <w:sz w:val="16"/>
          <w:szCs w:val="16"/>
        </w:rPr>
      </w:pPr>
      <w:r w:rsidRPr="002D08FF">
        <w:rPr>
          <w:sz w:val="16"/>
          <w:szCs w:val="16"/>
        </w:rPr>
        <w:t>Komisja stwierdza, że przedmiot odbioru został wykonany:</w:t>
      </w:r>
    </w:p>
    <w:p w14:paraId="1D71624B" w14:textId="1BF3942B" w:rsidR="003908BF" w:rsidRPr="002D08FF" w:rsidRDefault="000E16FD" w:rsidP="00171149">
      <w:pPr>
        <w:pStyle w:val="Akapitzlist"/>
        <w:numPr>
          <w:ilvl w:val="0"/>
          <w:numId w:val="3"/>
        </w:numPr>
        <w:spacing w:after="0"/>
        <w:rPr>
          <w:sz w:val="16"/>
          <w:szCs w:val="16"/>
        </w:rPr>
      </w:pPr>
      <w:r w:rsidRPr="002D08FF">
        <w:rPr>
          <w:sz w:val="16"/>
          <w:szCs w:val="16"/>
        </w:rPr>
        <w:t>W</w:t>
      </w:r>
      <w:r w:rsidR="003908BF" w:rsidRPr="002D08FF">
        <w:rPr>
          <w:sz w:val="16"/>
          <w:szCs w:val="16"/>
        </w:rPr>
        <w:t xml:space="preserve"> terminie/po terminie*</w:t>
      </w:r>
    </w:p>
    <w:p w14:paraId="757E02F9" w14:textId="77777777" w:rsidR="00400FA4" w:rsidRPr="002D08FF" w:rsidRDefault="00400FA4" w:rsidP="00171149">
      <w:pPr>
        <w:pStyle w:val="Akapitzlist"/>
        <w:numPr>
          <w:ilvl w:val="0"/>
          <w:numId w:val="6"/>
        </w:numPr>
        <w:spacing w:after="0"/>
        <w:rPr>
          <w:sz w:val="16"/>
          <w:szCs w:val="16"/>
        </w:rPr>
      </w:pPr>
      <w:r w:rsidRPr="002D08FF">
        <w:rPr>
          <w:sz w:val="16"/>
          <w:szCs w:val="16"/>
        </w:rPr>
        <w:t>ilość dni opóźnienia: ………………</w:t>
      </w:r>
      <w:r w:rsidR="008420A4" w:rsidRPr="002D08FF">
        <w:rPr>
          <w:sz w:val="16"/>
          <w:szCs w:val="16"/>
        </w:rPr>
        <w:t>…..</w:t>
      </w:r>
    </w:p>
    <w:p w14:paraId="0F618740" w14:textId="016AF08B" w:rsidR="00D612C6" w:rsidRPr="002D08FF" w:rsidRDefault="000E16FD" w:rsidP="00171149">
      <w:pPr>
        <w:pStyle w:val="Akapitzlist"/>
        <w:numPr>
          <w:ilvl w:val="0"/>
          <w:numId w:val="6"/>
        </w:numPr>
        <w:spacing w:after="0"/>
        <w:rPr>
          <w:sz w:val="16"/>
          <w:szCs w:val="16"/>
        </w:rPr>
      </w:pPr>
      <w:r w:rsidRPr="002D08FF">
        <w:rPr>
          <w:sz w:val="16"/>
          <w:szCs w:val="16"/>
        </w:rPr>
        <w:t>W</w:t>
      </w:r>
      <w:r w:rsidR="00D612C6" w:rsidRPr="002D08FF">
        <w:rPr>
          <w:sz w:val="16"/>
          <w:szCs w:val="16"/>
        </w:rPr>
        <w:t>ydłużenie</w:t>
      </w:r>
      <w:r w:rsidR="008420A4" w:rsidRPr="002D08FF">
        <w:rPr>
          <w:sz w:val="16"/>
          <w:szCs w:val="16"/>
        </w:rPr>
        <w:t xml:space="preserve"> terminu Zlecenia z dnia: ( jeżeli dotyczy)</w:t>
      </w:r>
      <w:r w:rsidR="00D612C6" w:rsidRPr="002D08FF">
        <w:rPr>
          <w:sz w:val="16"/>
          <w:szCs w:val="16"/>
        </w:rPr>
        <w:tab/>
        <w:t>TAK/NIE*</w:t>
      </w:r>
    </w:p>
    <w:p w14:paraId="7E4511B3" w14:textId="33ECAE11" w:rsidR="008420A4" w:rsidRPr="002D08FF" w:rsidRDefault="00D612C6" w:rsidP="00171149">
      <w:pPr>
        <w:pStyle w:val="Akapitzlist"/>
        <w:spacing w:after="0"/>
        <w:ind w:left="1270"/>
        <w:rPr>
          <w:sz w:val="16"/>
          <w:szCs w:val="16"/>
        </w:rPr>
      </w:pPr>
      <w:r w:rsidRPr="002D08FF">
        <w:rPr>
          <w:sz w:val="16"/>
          <w:szCs w:val="16"/>
        </w:rPr>
        <w:t xml:space="preserve">z dnia : </w:t>
      </w:r>
      <w:r w:rsidR="008420A4" w:rsidRPr="002D08FF">
        <w:rPr>
          <w:sz w:val="16"/>
          <w:szCs w:val="16"/>
        </w:rPr>
        <w:t>………………………</w:t>
      </w:r>
    </w:p>
    <w:p w14:paraId="6FA3021B" w14:textId="4BC2C54B" w:rsidR="00E962BC" w:rsidRPr="002D08FF" w:rsidRDefault="00CA33D5" w:rsidP="00E962BC">
      <w:pPr>
        <w:pStyle w:val="Akapitzlist"/>
        <w:numPr>
          <w:ilvl w:val="0"/>
          <w:numId w:val="3"/>
        </w:numPr>
        <w:spacing w:after="0"/>
        <w:rPr>
          <w:sz w:val="16"/>
          <w:szCs w:val="16"/>
        </w:rPr>
      </w:pPr>
      <w:r w:rsidRPr="002D08FF">
        <w:rPr>
          <w:sz w:val="16"/>
          <w:szCs w:val="16"/>
        </w:rPr>
        <w:t>Z</w:t>
      </w:r>
      <w:r w:rsidR="003908BF" w:rsidRPr="002D08FF">
        <w:rPr>
          <w:sz w:val="16"/>
          <w:szCs w:val="16"/>
        </w:rPr>
        <w:t xml:space="preserve"> należytą/nienależytą starannością</w:t>
      </w:r>
      <w:r w:rsidR="00D60D93" w:rsidRPr="002D08FF">
        <w:rPr>
          <w:sz w:val="16"/>
          <w:szCs w:val="16"/>
        </w:rPr>
        <w:t>*</w:t>
      </w:r>
    </w:p>
    <w:p w14:paraId="5273D33B" w14:textId="36B072B8" w:rsidR="002D08FF" w:rsidRDefault="00CA33D5" w:rsidP="002D08FF">
      <w:pPr>
        <w:pStyle w:val="Akapitzlist"/>
        <w:numPr>
          <w:ilvl w:val="0"/>
          <w:numId w:val="3"/>
        </w:numPr>
        <w:spacing w:after="0"/>
        <w:rPr>
          <w:sz w:val="16"/>
          <w:szCs w:val="16"/>
        </w:rPr>
      </w:pPr>
      <w:r w:rsidRPr="002D08FF">
        <w:rPr>
          <w:sz w:val="16"/>
          <w:szCs w:val="16"/>
        </w:rPr>
        <w:t>Z</w:t>
      </w:r>
      <w:r w:rsidR="003908BF" w:rsidRPr="002D08FF">
        <w:rPr>
          <w:sz w:val="16"/>
          <w:szCs w:val="16"/>
        </w:rPr>
        <w:t>godnie z zakresem określonym w Umowie/Zleceniu</w:t>
      </w:r>
      <w:r w:rsidR="00D60D93" w:rsidRPr="002D08FF">
        <w:rPr>
          <w:sz w:val="16"/>
          <w:szCs w:val="16"/>
        </w:rPr>
        <w:t>*</w:t>
      </w:r>
      <w:r w:rsidR="0065366A" w:rsidRPr="002D08FF">
        <w:rPr>
          <w:sz w:val="16"/>
          <w:szCs w:val="16"/>
        </w:rPr>
        <w:t xml:space="preserve"> </w:t>
      </w:r>
      <w:r w:rsidR="00506F75" w:rsidRPr="002D08FF">
        <w:rPr>
          <w:sz w:val="16"/>
          <w:szCs w:val="16"/>
        </w:rPr>
        <w:t>…………………</w:t>
      </w:r>
      <w:r w:rsidR="003908BF" w:rsidRPr="002D08FF">
        <w:rPr>
          <w:sz w:val="16"/>
          <w:szCs w:val="16"/>
        </w:rPr>
        <w:t>, w pkt. ………,/niezgodnie z Umową/Zleceniem</w:t>
      </w:r>
      <w:r w:rsidR="00D60D93" w:rsidRPr="002D08FF">
        <w:rPr>
          <w:sz w:val="16"/>
          <w:szCs w:val="16"/>
        </w:rPr>
        <w:t>*</w:t>
      </w:r>
    </w:p>
    <w:p w14:paraId="2A2DE0BA" w14:textId="77777777" w:rsidR="002D08FF" w:rsidRPr="002D08FF" w:rsidRDefault="002D08FF" w:rsidP="002D08FF">
      <w:pPr>
        <w:spacing w:after="0"/>
        <w:rPr>
          <w:sz w:val="16"/>
          <w:szCs w:val="16"/>
        </w:rPr>
      </w:pPr>
    </w:p>
    <w:p w14:paraId="177435BA" w14:textId="77777777" w:rsidR="003908BF" w:rsidRPr="002D08FF" w:rsidRDefault="003908BF" w:rsidP="00171149">
      <w:pPr>
        <w:spacing w:after="0"/>
        <w:ind w:left="-170"/>
        <w:rPr>
          <w:sz w:val="16"/>
          <w:szCs w:val="16"/>
        </w:rPr>
      </w:pPr>
      <w:r w:rsidRPr="002D08FF">
        <w:rPr>
          <w:sz w:val="16"/>
          <w:szCs w:val="16"/>
        </w:rPr>
        <w:t>Uwagi</w:t>
      </w:r>
      <w:r w:rsidR="00D05525" w:rsidRPr="002D08FF">
        <w:rPr>
          <w:sz w:val="16"/>
          <w:szCs w:val="16"/>
        </w:rPr>
        <w:t xml:space="preserve"> i zastrzeżenia:</w:t>
      </w:r>
    </w:p>
    <w:p w14:paraId="4FAD0B8B" w14:textId="0FF2F36D" w:rsidR="00400FA4" w:rsidRPr="002D08FF" w:rsidRDefault="003908BF" w:rsidP="00171149">
      <w:pPr>
        <w:spacing w:after="0"/>
        <w:ind w:left="-170"/>
        <w:rPr>
          <w:sz w:val="16"/>
          <w:szCs w:val="16"/>
        </w:rPr>
      </w:pPr>
      <w:r w:rsidRPr="002D08FF">
        <w:rPr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171149" w:rsidRPr="002D08FF">
        <w:rPr>
          <w:sz w:val="16"/>
          <w:szCs w:val="16"/>
        </w:rPr>
        <w:t>…</w:t>
      </w:r>
    </w:p>
    <w:tbl>
      <w:tblPr>
        <w:tblStyle w:val="Tabela-Siatka"/>
        <w:tblW w:w="0" w:type="auto"/>
        <w:tblInd w:w="-170" w:type="dxa"/>
        <w:tblLook w:val="04A0" w:firstRow="1" w:lastRow="0" w:firstColumn="1" w:lastColumn="0" w:noHBand="0" w:noVBand="1"/>
      </w:tblPr>
      <w:tblGrid>
        <w:gridCol w:w="4530"/>
        <w:gridCol w:w="4535"/>
      </w:tblGrid>
      <w:tr w:rsidR="00400FA4" w:rsidRPr="002D08FF" w14:paraId="7C76DEC8" w14:textId="77777777" w:rsidTr="00E962BC">
        <w:trPr>
          <w:trHeight w:val="283"/>
        </w:trPr>
        <w:tc>
          <w:tcPr>
            <w:tcW w:w="9065" w:type="dxa"/>
            <w:gridSpan w:val="2"/>
            <w:vAlign w:val="center"/>
          </w:tcPr>
          <w:p w14:paraId="3CA0B61A" w14:textId="77777777" w:rsidR="00400FA4" w:rsidRPr="002D08FF" w:rsidRDefault="00400FA4" w:rsidP="00171149">
            <w:pPr>
              <w:spacing w:after="0"/>
              <w:jc w:val="center"/>
              <w:rPr>
                <w:b/>
                <w:sz w:val="16"/>
                <w:szCs w:val="16"/>
              </w:rPr>
            </w:pPr>
            <w:r w:rsidRPr="002D08FF">
              <w:rPr>
                <w:b/>
                <w:sz w:val="16"/>
                <w:szCs w:val="16"/>
              </w:rPr>
              <w:t>PODPISY CZŁONKÓW KOMISJI:</w:t>
            </w:r>
          </w:p>
        </w:tc>
      </w:tr>
      <w:tr w:rsidR="00400FA4" w:rsidRPr="002D08FF" w14:paraId="328799E6" w14:textId="77777777" w:rsidTr="00171149">
        <w:trPr>
          <w:trHeight w:val="241"/>
        </w:trPr>
        <w:tc>
          <w:tcPr>
            <w:tcW w:w="4530" w:type="dxa"/>
            <w:vAlign w:val="center"/>
          </w:tcPr>
          <w:p w14:paraId="774D889A" w14:textId="77777777" w:rsidR="00400FA4" w:rsidRPr="002D08FF" w:rsidRDefault="00400FA4" w:rsidP="00171149">
            <w:pPr>
              <w:spacing w:after="0"/>
              <w:jc w:val="center"/>
              <w:rPr>
                <w:b/>
                <w:sz w:val="16"/>
                <w:szCs w:val="16"/>
              </w:rPr>
            </w:pPr>
            <w:r w:rsidRPr="002D08FF">
              <w:rPr>
                <w:b/>
                <w:sz w:val="16"/>
                <w:szCs w:val="16"/>
              </w:rPr>
              <w:t>ZAMAWIAJĄCY</w:t>
            </w:r>
          </w:p>
        </w:tc>
        <w:tc>
          <w:tcPr>
            <w:tcW w:w="4535" w:type="dxa"/>
            <w:vAlign w:val="center"/>
          </w:tcPr>
          <w:p w14:paraId="747E7627" w14:textId="77777777" w:rsidR="00400FA4" w:rsidRPr="002D08FF" w:rsidRDefault="00400FA4" w:rsidP="00171149">
            <w:pPr>
              <w:spacing w:after="0"/>
              <w:jc w:val="center"/>
              <w:rPr>
                <w:b/>
                <w:sz w:val="16"/>
                <w:szCs w:val="16"/>
              </w:rPr>
            </w:pPr>
            <w:r w:rsidRPr="002D08FF">
              <w:rPr>
                <w:b/>
                <w:sz w:val="16"/>
                <w:szCs w:val="16"/>
              </w:rPr>
              <w:t>WYKONAWACA</w:t>
            </w:r>
          </w:p>
        </w:tc>
      </w:tr>
      <w:tr w:rsidR="00400FA4" w:rsidRPr="002D08FF" w14:paraId="269A604C" w14:textId="77777777" w:rsidTr="002D08FF">
        <w:trPr>
          <w:trHeight w:val="1421"/>
        </w:trPr>
        <w:tc>
          <w:tcPr>
            <w:tcW w:w="4530" w:type="dxa"/>
            <w:vAlign w:val="center"/>
          </w:tcPr>
          <w:p w14:paraId="1727DD68" w14:textId="77777777" w:rsidR="00B92422" w:rsidRPr="002D08FF" w:rsidRDefault="00B92422" w:rsidP="00400FA4">
            <w:pPr>
              <w:numPr>
                <w:ilvl w:val="0"/>
                <w:numId w:val="4"/>
              </w:numPr>
              <w:spacing w:after="0"/>
              <w:rPr>
                <w:sz w:val="16"/>
                <w:szCs w:val="16"/>
              </w:rPr>
            </w:pPr>
          </w:p>
        </w:tc>
        <w:tc>
          <w:tcPr>
            <w:tcW w:w="4535" w:type="dxa"/>
            <w:vAlign w:val="center"/>
          </w:tcPr>
          <w:p w14:paraId="6F6591E1" w14:textId="77777777" w:rsidR="00B92422" w:rsidRPr="002D08FF" w:rsidRDefault="00B92422" w:rsidP="00400FA4">
            <w:pPr>
              <w:numPr>
                <w:ilvl w:val="0"/>
                <w:numId w:val="5"/>
              </w:numPr>
              <w:spacing w:after="0"/>
              <w:rPr>
                <w:sz w:val="16"/>
                <w:szCs w:val="16"/>
              </w:rPr>
            </w:pPr>
          </w:p>
        </w:tc>
      </w:tr>
      <w:tr w:rsidR="00400FA4" w:rsidRPr="002D08FF" w14:paraId="567B79A0" w14:textId="77777777" w:rsidTr="002D08FF">
        <w:trPr>
          <w:trHeight w:val="1407"/>
        </w:trPr>
        <w:tc>
          <w:tcPr>
            <w:tcW w:w="4530" w:type="dxa"/>
            <w:vAlign w:val="center"/>
          </w:tcPr>
          <w:p w14:paraId="0B6D0B52" w14:textId="77777777" w:rsidR="00B92422" w:rsidRPr="002D08FF" w:rsidRDefault="00B92422" w:rsidP="00400FA4">
            <w:pPr>
              <w:numPr>
                <w:ilvl w:val="0"/>
                <w:numId w:val="4"/>
              </w:numPr>
              <w:spacing w:after="0"/>
              <w:rPr>
                <w:sz w:val="16"/>
                <w:szCs w:val="16"/>
              </w:rPr>
            </w:pPr>
          </w:p>
        </w:tc>
        <w:tc>
          <w:tcPr>
            <w:tcW w:w="4535" w:type="dxa"/>
            <w:vAlign w:val="center"/>
          </w:tcPr>
          <w:p w14:paraId="7157F5BE" w14:textId="77777777" w:rsidR="00B92422" w:rsidRPr="002D08FF" w:rsidRDefault="00B92422" w:rsidP="00400FA4">
            <w:pPr>
              <w:numPr>
                <w:ilvl w:val="0"/>
                <w:numId w:val="5"/>
              </w:numPr>
              <w:spacing w:after="0"/>
              <w:rPr>
                <w:sz w:val="16"/>
                <w:szCs w:val="16"/>
              </w:rPr>
            </w:pPr>
          </w:p>
        </w:tc>
      </w:tr>
    </w:tbl>
    <w:p w14:paraId="511BC6DD" w14:textId="6547E3DB" w:rsidR="00171149" w:rsidRPr="009F294C" w:rsidRDefault="009F294C">
      <w:pPr>
        <w:rPr>
          <w:sz w:val="18"/>
          <w:szCs w:val="18"/>
        </w:rPr>
      </w:pPr>
      <w:bookmarkStart w:id="1" w:name="_GoBack"/>
      <w:bookmarkEnd w:id="1"/>
      <w:r>
        <w:rPr>
          <w:sz w:val="18"/>
          <w:szCs w:val="18"/>
        </w:rPr>
        <w:t>*</w:t>
      </w:r>
      <w:r w:rsidRPr="00171149">
        <w:rPr>
          <w:sz w:val="18"/>
          <w:szCs w:val="18"/>
        </w:rPr>
        <w:t xml:space="preserve">-niepotrzebne skreślić </w:t>
      </w:r>
    </w:p>
    <w:sectPr w:rsidR="00171149" w:rsidRPr="009F294C" w:rsidSect="00E962BC">
      <w:footerReference w:type="default" r:id="rId8"/>
      <w:headerReference w:type="first" r:id="rId9"/>
      <w:footerReference w:type="first" r:id="rId10"/>
      <w:type w:val="continuous"/>
      <w:pgSz w:w="11906" w:h="16838" w:code="9"/>
      <w:pgMar w:top="1418" w:right="1418" w:bottom="993" w:left="1418" w:header="0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EDAB675" w14:textId="77777777" w:rsidR="002D47A7" w:rsidRDefault="002D47A7" w:rsidP="003B2394">
      <w:pPr>
        <w:spacing w:after="0" w:line="240" w:lineRule="auto"/>
      </w:pPr>
      <w:r>
        <w:separator/>
      </w:r>
    </w:p>
  </w:endnote>
  <w:endnote w:type="continuationSeparator" w:id="0">
    <w:p w14:paraId="4775574C" w14:textId="77777777" w:rsidR="002D47A7" w:rsidRDefault="002D47A7" w:rsidP="003B23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ontserrat">
    <w:panose1 w:val="00000000000000000000"/>
    <w:charset w:val="00"/>
    <w:family w:val="auto"/>
    <w:pitch w:val="variable"/>
    <w:sig w:usb0="A00002FF" w:usb1="4000207B" w:usb2="00000000" w:usb3="00000000" w:csb0="00000197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1DD332" w14:textId="3A3064D4" w:rsidR="00137BD9" w:rsidRDefault="00137BD9">
    <w:pPr>
      <w:pStyle w:val="Stopka"/>
    </w:pPr>
    <w:r>
      <w:rPr>
        <w:rFonts w:ascii="Montserrat" w:hAnsi="Montserrat"/>
        <w:noProof/>
        <w:sz w:val="14"/>
        <w:szCs w:val="14"/>
        <w:lang w:eastAsia="pl-PL"/>
      </w:rPr>
      <w:drawing>
        <wp:anchor distT="0" distB="0" distL="114300" distR="114300" simplePos="0" relativeHeight="251667456" behindDoc="1" locked="0" layoutInCell="1" allowOverlap="1" wp14:anchorId="6D98EAAF" wp14:editId="57B939DB">
          <wp:simplePos x="0" y="0"/>
          <wp:positionH relativeFrom="column">
            <wp:posOffset>-177800</wp:posOffset>
          </wp:positionH>
          <wp:positionV relativeFrom="paragraph">
            <wp:posOffset>-71120</wp:posOffset>
          </wp:positionV>
          <wp:extent cx="5886450" cy="576580"/>
          <wp:effectExtent l="0" t="0" r="0" b="0"/>
          <wp:wrapThrough wrapText="bothSides">
            <wp:wrapPolygon edited="0">
              <wp:start x="0" y="0"/>
              <wp:lineTo x="0" y="20696"/>
              <wp:lineTo x="21530" y="20696"/>
              <wp:lineTo x="21530" y="0"/>
              <wp:lineTo x="0" y="0"/>
            </wp:wrapPolygon>
          </wp:wrapThrough>
          <wp:docPr id="25" name="Obraz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stopka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886450" cy="5765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23E704" w14:textId="04218AAF" w:rsidR="00E962BC" w:rsidRPr="00171149" w:rsidRDefault="00E962BC" w:rsidP="00E962BC">
    <w:pPr>
      <w:rPr>
        <w:sz w:val="18"/>
        <w:szCs w:val="18"/>
      </w:rPr>
    </w:pPr>
    <w:r>
      <w:rPr>
        <w:rFonts w:ascii="Montserrat" w:hAnsi="Montserrat"/>
        <w:noProof/>
        <w:sz w:val="14"/>
        <w:szCs w:val="14"/>
        <w:lang w:eastAsia="pl-PL"/>
      </w:rPr>
      <w:drawing>
        <wp:anchor distT="0" distB="0" distL="114300" distR="114300" simplePos="0" relativeHeight="251665408" behindDoc="1" locked="0" layoutInCell="1" allowOverlap="1" wp14:anchorId="58A01A8B" wp14:editId="751FABAE">
          <wp:simplePos x="0" y="0"/>
          <wp:positionH relativeFrom="column">
            <wp:posOffset>-131132</wp:posOffset>
          </wp:positionH>
          <wp:positionV relativeFrom="paragraph">
            <wp:posOffset>245110</wp:posOffset>
          </wp:positionV>
          <wp:extent cx="5886450" cy="576580"/>
          <wp:effectExtent l="0" t="0" r="0" b="0"/>
          <wp:wrapThrough wrapText="bothSides">
            <wp:wrapPolygon edited="0">
              <wp:start x="0" y="0"/>
              <wp:lineTo x="0" y="20696"/>
              <wp:lineTo x="21530" y="20696"/>
              <wp:lineTo x="21530" y="0"/>
              <wp:lineTo x="0" y="0"/>
            </wp:wrapPolygon>
          </wp:wrapThrough>
          <wp:docPr id="27" name="Obraz 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stopka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886450" cy="5765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71149">
      <w:rPr>
        <w:sz w:val="18"/>
        <w:szCs w:val="18"/>
      </w:rPr>
      <w:t xml:space="preserve"> </w:t>
    </w:r>
  </w:p>
  <w:p w14:paraId="235A859B" w14:textId="40139D32" w:rsidR="00F74497" w:rsidRDefault="00F7449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8D78F54" w14:textId="77777777" w:rsidR="002D47A7" w:rsidRDefault="002D47A7" w:rsidP="003B2394">
      <w:pPr>
        <w:spacing w:after="0" w:line="240" w:lineRule="auto"/>
      </w:pPr>
      <w:r>
        <w:separator/>
      </w:r>
    </w:p>
  </w:footnote>
  <w:footnote w:type="continuationSeparator" w:id="0">
    <w:p w14:paraId="79D15C0A" w14:textId="77777777" w:rsidR="002D47A7" w:rsidRDefault="002D47A7" w:rsidP="003B23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F34933" w14:textId="77777777" w:rsidR="00F74497" w:rsidRDefault="00FF472E">
    <w:pPr>
      <w:pStyle w:val="Nagwek"/>
    </w:pPr>
    <w:r>
      <w:rPr>
        <w:noProof/>
        <w:lang w:eastAsia="pl-PL"/>
      </w:rPr>
      <w:drawing>
        <wp:anchor distT="0" distB="0" distL="114300" distR="114300" simplePos="0" relativeHeight="251663360" behindDoc="1" locked="0" layoutInCell="1" allowOverlap="1" wp14:anchorId="1501ED66" wp14:editId="05FD11CA">
          <wp:simplePos x="0" y="0"/>
          <wp:positionH relativeFrom="column">
            <wp:posOffset>-500380</wp:posOffset>
          </wp:positionH>
          <wp:positionV relativeFrom="paragraph">
            <wp:posOffset>-40640</wp:posOffset>
          </wp:positionV>
          <wp:extent cx="2890202" cy="1019011"/>
          <wp:effectExtent l="0" t="0" r="5715" b="0"/>
          <wp:wrapNone/>
          <wp:docPr id="26" name="Obraz 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logo_kolor_cmyk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90202" cy="101901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2C300B"/>
    <w:multiLevelType w:val="hybridMultilevel"/>
    <w:tmpl w:val="8662D8D6"/>
    <w:lvl w:ilvl="0" w:tplc="04150003">
      <w:start w:val="1"/>
      <w:numFmt w:val="bullet"/>
      <w:lvlText w:val="o"/>
      <w:lvlJc w:val="left"/>
      <w:pPr>
        <w:ind w:left="1295" w:hanging="360"/>
      </w:pPr>
      <w:rPr>
        <w:rFonts w:ascii="Courier New" w:hAnsi="Courier New" w:cs="Courier New" w:hint="default"/>
      </w:rPr>
    </w:lvl>
    <w:lvl w:ilvl="1" w:tplc="04150003">
      <w:start w:val="1"/>
      <w:numFmt w:val="bullet"/>
      <w:lvlText w:val="o"/>
      <w:lvlJc w:val="left"/>
      <w:pPr>
        <w:ind w:left="201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3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5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7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9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1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3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55" w:hanging="360"/>
      </w:pPr>
      <w:rPr>
        <w:rFonts w:ascii="Wingdings" w:hAnsi="Wingdings" w:hint="default"/>
      </w:rPr>
    </w:lvl>
  </w:abstractNum>
  <w:abstractNum w:abstractNumId="1" w15:restartNumberingAfterBreak="0">
    <w:nsid w:val="09F22D83"/>
    <w:multiLevelType w:val="hybridMultilevel"/>
    <w:tmpl w:val="E27E7B16"/>
    <w:lvl w:ilvl="0" w:tplc="3F7E3A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7871B5"/>
    <w:multiLevelType w:val="hybridMultilevel"/>
    <w:tmpl w:val="1570E69A"/>
    <w:lvl w:ilvl="0" w:tplc="04150001">
      <w:start w:val="1"/>
      <w:numFmt w:val="bullet"/>
      <w:lvlText w:val=""/>
      <w:lvlJc w:val="left"/>
      <w:pPr>
        <w:ind w:left="55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27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7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4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310" w:hanging="360"/>
      </w:pPr>
      <w:rPr>
        <w:rFonts w:ascii="Wingdings" w:hAnsi="Wingdings" w:hint="default"/>
      </w:rPr>
    </w:lvl>
  </w:abstractNum>
  <w:abstractNum w:abstractNumId="3" w15:restartNumberingAfterBreak="0">
    <w:nsid w:val="27FB702B"/>
    <w:multiLevelType w:val="hybridMultilevel"/>
    <w:tmpl w:val="C78CF56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7A82F72"/>
    <w:multiLevelType w:val="hybridMultilevel"/>
    <w:tmpl w:val="C78CF56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4F1775F"/>
    <w:multiLevelType w:val="hybridMultilevel"/>
    <w:tmpl w:val="CF34B3A2"/>
    <w:lvl w:ilvl="0" w:tplc="3F7E3A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9DF031C"/>
    <w:multiLevelType w:val="hybridMultilevel"/>
    <w:tmpl w:val="CF34B3A2"/>
    <w:lvl w:ilvl="0" w:tplc="3F7E3A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C3F2540"/>
    <w:multiLevelType w:val="hybridMultilevel"/>
    <w:tmpl w:val="A0BA8F0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1E37C4D"/>
    <w:multiLevelType w:val="hybridMultilevel"/>
    <w:tmpl w:val="205CD3C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3766469"/>
    <w:multiLevelType w:val="hybridMultilevel"/>
    <w:tmpl w:val="9312C2B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74F0029"/>
    <w:multiLevelType w:val="hybridMultilevel"/>
    <w:tmpl w:val="A0BA8F0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7"/>
  </w:num>
  <w:num w:numId="3">
    <w:abstractNumId w:val="2"/>
  </w:num>
  <w:num w:numId="4">
    <w:abstractNumId w:val="4"/>
  </w:num>
  <w:num w:numId="5">
    <w:abstractNumId w:val="10"/>
  </w:num>
  <w:num w:numId="6">
    <w:abstractNumId w:val="0"/>
  </w:num>
  <w:num w:numId="7">
    <w:abstractNumId w:val="1"/>
  </w:num>
  <w:num w:numId="8">
    <w:abstractNumId w:val="5"/>
  </w:num>
  <w:num w:numId="9">
    <w:abstractNumId w:val="6"/>
  </w:num>
  <w:num w:numId="10">
    <w:abstractNumId w:val="8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mirrorMargins/>
  <w:proofState w:spelling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70B70"/>
    <w:rsid w:val="000066B2"/>
    <w:rsid w:val="00051DDB"/>
    <w:rsid w:val="00060620"/>
    <w:rsid w:val="000C1DE8"/>
    <w:rsid w:val="000E16FD"/>
    <w:rsid w:val="000E7968"/>
    <w:rsid w:val="00116D45"/>
    <w:rsid w:val="00137BD9"/>
    <w:rsid w:val="001527AA"/>
    <w:rsid w:val="00171149"/>
    <w:rsid w:val="00196081"/>
    <w:rsid w:val="001C283C"/>
    <w:rsid w:val="001C60C1"/>
    <w:rsid w:val="001E33F8"/>
    <w:rsid w:val="001F37CD"/>
    <w:rsid w:val="00204BAA"/>
    <w:rsid w:val="002076E1"/>
    <w:rsid w:val="00234488"/>
    <w:rsid w:val="00246338"/>
    <w:rsid w:val="002A034C"/>
    <w:rsid w:val="002B2B35"/>
    <w:rsid w:val="002C5D6C"/>
    <w:rsid w:val="002D08FF"/>
    <w:rsid w:val="002D47A7"/>
    <w:rsid w:val="00301FE1"/>
    <w:rsid w:val="00350FE9"/>
    <w:rsid w:val="00370B70"/>
    <w:rsid w:val="003908BF"/>
    <w:rsid w:val="003B2394"/>
    <w:rsid w:val="003B2773"/>
    <w:rsid w:val="003D2C09"/>
    <w:rsid w:val="003E77A9"/>
    <w:rsid w:val="00400FA4"/>
    <w:rsid w:val="004027B3"/>
    <w:rsid w:val="00412290"/>
    <w:rsid w:val="00470932"/>
    <w:rsid w:val="00496160"/>
    <w:rsid w:val="004A7FE5"/>
    <w:rsid w:val="004D182D"/>
    <w:rsid w:val="00506F75"/>
    <w:rsid w:val="0053012A"/>
    <w:rsid w:val="00542A8D"/>
    <w:rsid w:val="005528C1"/>
    <w:rsid w:val="0058370B"/>
    <w:rsid w:val="005922AA"/>
    <w:rsid w:val="005C36BE"/>
    <w:rsid w:val="00612B8B"/>
    <w:rsid w:val="00631145"/>
    <w:rsid w:val="006400CD"/>
    <w:rsid w:val="00646599"/>
    <w:rsid w:val="0065366A"/>
    <w:rsid w:val="0067246C"/>
    <w:rsid w:val="006A7D1D"/>
    <w:rsid w:val="006E73C6"/>
    <w:rsid w:val="007343AA"/>
    <w:rsid w:val="007445E7"/>
    <w:rsid w:val="00754A30"/>
    <w:rsid w:val="0078456D"/>
    <w:rsid w:val="00794F32"/>
    <w:rsid w:val="007C3106"/>
    <w:rsid w:val="007D3ECE"/>
    <w:rsid w:val="00825F69"/>
    <w:rsid w:val="008420A4"/>
    <w:rsid w:val="008539CB"/>
    <w:rsid w:val="008A386E"/>
    <w:rsid w:val="008C3EDD"/>
    <w:rsid w:val="008D177A"/>
    <w:rsid w:val="00901D88"/>
    <w:rsid w:val="00915AE8"/>
    <w:rsid w:val="00933417"/>
    <w:rsid w:val="00952FDF"/>
    <w:rsid w:val="00967787"/>
    <w:rsid w:val="009B248D"/>
    <w:rsid w:val="009B7F3B"/>
    <w:rsid w:val="009F294C"/>
    <w:rsid w:val="00A00A20"/>
    <w:rsid w:val="00A51732"/>
    <w:rsid w:val="00A574D0"/>
    <w:rsid w:val="00A65341"/>
    <w:rsid w:val="00A91111"/>
    <w:rsid w:val="00A97C2A"/>
    <w:rsid w:val="00AC24D7"/>
    <w:rsid w:val="00AE0D25"/>
    <w:rsid w:val="00AF4906"/>
    <w:rsid w:val="00B8025E"/>
    <w:rsid w:val="00B92422"/>
    <w:rsid w:val="00BD343A"/>
    <w:rsid w:val="00C12340"/>
    <w:rsid w:val="00C41708"/>
    <w:rsid w:val="00C87A42"/>
    <w:rsid w:val="00CA0322"/>
    <w:rsid w:val="00CA33D5"/>
    <w:rsid w:val="00CB05C8"/>
    <w:rsid w:val="00CE3812"/>
    <w:rsid w:val="00D05525"/>
    <w:rsid w:val="00D3242A"/>
    <w:rsid w:val="00D54B3C"/>
    <w:rsid w:val="00D60D93"/>
    <w:rsid w:val="00D612C6"/>
    <w:rsid w:val="00D65A6F"/>
    <w:rsid w:val="00DE5601"/>
    <w:rsid w:val="00E12F2C"/>
    <w:rsid w:val="00E962BC"/>
    <w:rsid w:val="00EA0296"/>
    <w:rsid w:val="00EB6149"/>
    <w:rsid w:val="00F3495E"/>
    <w:rsid w:val="00F7306F"/>
    <w:rsid w:val="00F74497"/>
    <w:rsid w:val="00FB496D"/>
    <w:rsid w:val="00FD258B"/>
    <w:rsid w:val="00FF47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1328A48"/>
  <w15:chartTrackingRefBased/>
  <w15:docId w15:val="{B667BC8B-25A2-475C-B490-66EE23B970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400FA4"/>
    <w:pPr>
      <w:spacing w:after="200" w:line="276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3B23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B2394"/>
  </w:style>
  <w:style w:type="paragraph" w:styleId="Stopka">
    <w:name w:val="footer"/>
    <w:basedOn w:val="Normalny"/>
    <w:link w:val="StopkaZnak"/>
    <w:uiPriority w:val="99"/>
    <w:unhideWhenUsed/>
    <w:rsid w:val="003B23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B2394"/>
  </w:style>
  <w:style w:type="paragraph" w:styleId="Tekstdymka">
    <w:name w:val="Balloon Text"/>
    <w:basedOn w:val="Normalny"/>
    <w:link w:val="TekstdymkaZnak"/>
    <w:uiPriority w:val="99"/>
    <w:semiHidden/>
    <w:unhideWhenUsed/>
    <w:rsid w:val="003B23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3B2394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rsid w:val="002C5D6C"/>
    <w:pPr>
      <w:spacing w:after="0" w:line="240" w:lineRule="auto"/>
      <w:jc w:val="center"/>
    </w:pPr>
    <w:rPr>
      <w:rFonts w:ascii="Times New Roman" w:eastAsia="Times New Roman" w:hAnsi="Times New Roman"/>
      <w:b/>
      <w:spacing w:val="-2"/>
      <w:sz w:val="28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2C5D6C"/>
    <w:rPr>
      <w:rFonts w:ascii="Times New Roman" w:eastAsia="Times New Roman" w:hAnsi="Times New Roman"/>
      <w:b/>
      <w:spacing w:val="-2"/>
      <w:sz w:val="28"/>
    </w:rPr>
  </w:style>
  <w:style w:type="paragraph" w:styleId="Bezodstpw">
    <w:name w:val="No Spacing"/>
    <w:uiPriority w:val="1"/>
    <w:qFormat/>
    <w:rsid w:val="0053012A"/>
    <w:rPr>
      <w:sz w:val="22"/>
      <w:szCs w:val="22"/>
      <w:lang w:eastAsia="en-US"/>
    </w:rPr>
  </w:style>
  <w:style w:type="table" w:styleId="Tabela-Siatka">
    <w:name w:val="Table Grid"/>
    <w:basedOn w:val="Standardowy"/>
    <w:uiPriority w:val="59"/>
    <w:rsid w:val="007445E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A574D0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420A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420A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420A4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420A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420A4"/>
    <w:rPr>
      <w:b/>
      <w:bCs/>
      <w:lang w:eastAsia="en-US"/>
    </w:rPr>
  </w:style>
  <w:style w:type="paragraph" w:styleId="Poprawka">
    <w:name w:val="Revision"/>
    <w:hidden/>
    <w:uiPriority w:val="99"/>
    <w:semiHidden/>
    <w:rsid w:val="008420A4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wojewoda\Desktop\firmowkalwb_a4_20111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171A3D-0CFF-420B-A36A-16EFF8933C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firmowkalwb_a4_20111</Template>
  <TotalTime>30</TotalTime>
  <Pages>1</Pages>
  <Words>205</Words>
  <Characters>1236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firmówka A4 - 1 strona</vt:lpstr>
    </vt:vector>
  </TitlesOfParts>
  <Manager>REKLAMA I PROMOCJA</Manager>
  <Company>LW BOGDANKA SA</Company>
  <LinksUpToDate>false</LinksUpToDate>
  <CharactersWithSpaces>1439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firmówka A4 - 1 strona</dc:title>
  <dc:subject/>
  <dc:creator>Jarosław Wojewoda</dc:creator>
  <cp:keywords/>
  <dc:description/>
  <cp:lastModifiedBy>Jarosław Czubacki</cp:lastModifiedBy>
  <cp:revision>14</cp:revision>
  <cp:lastPrinted>2025-07-07T10:33:00Z</cp:lastPrinted>
  <dcterms:created xsi:type="dcterms:W3CDTF">2025-07-08T10:04:00Z</dcterms:created>
  <dcterms:modified xsi:type="dcterms:W3CDTF">2025-08-21T08:58:00Z</dcterms:modified>
</cp:coreProperties>
</file>