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F98076" w14:textId="305FD7D1" w:rsidR="00D65A6F" w:rsidRPr="002D08FF" w:rsidRDefault="00D65A6F" w:rsidP="005C36BE">
      <w:pPr>
        <w:spacing w:after="0"/>
        <w:rPr>
          <w:b/>
          <w:sz w:val="16"/>
          <w:szCs w:val="16"/>
        </w:rPr>
      </w:pPr>
      <w:bookmarkStart w:id="0" w:name="_GoBack"/>
      <w:bookmarkEnd w:id="0"/>
    </w:p>
    <w:tbl>
      <w:tblPr>
        <w:tblStyle w:val="Tabela-Siatka"/>
        <w:tblW w:w="9044" w:type="dxa"/>
        <w:tblInd w:w="-170" w:type="dxa"/>
        <w:tblLook w:val="04A0" w:firstRow="1" w:lastRow="0" w:firstColumn="1" w:lastColumn="0" w:noHBand="0" w:noVBand="1"/>
      </w:tblPr>
      <w:tblGrid>
        <w:gridCol w:w="6917"/>
        <w:gridCol w:w="2127"/>
      </w:tblGrid>
      <w:tr w:rsidR="007445E7" w:rsidRPr="002D08FF" w14:paraId="30DB7946" w14:textId="77777777" w:rsidTr="003908BF">
        <w:tc>
          <w:tcPr>
            <w:tcW w:w="6917" w:type="dxa"/>
            <w:vAlign w:val="center"/>
          </w:tcPr>
          <w:p w14:paraId="4AC20C74" w14:textId="77777777" w:rsidR="007445E7" w:rsidRPr="002D08FF" w:rsidRDefault="007445E7" w:rsidP="007445E7">
            <w:pPr>
              <w:spacing w:after="0"/>
              <w:jc w:val="center"/>
              <w:rPr>
                <w:b/>
                <w:sz w:val="16"/>
                <w:szCs w:val="16"/>
              </w:rPr>
            </w:pPr>
            <w:bookmarkStart w:id="1" w:name="_Hlk200452637"/>
            <w:r w:rsidRPr="002D08FF">
              <w:rPr>
                <w:b/>
                <w:sz w:val="16"/>
                <w:szCs w:val="16"/>
              </w:rPr>
              <w:t>PROTOKÓŁ ODBIORU PRZEDMIOTU UMOWY</w:t>
            </w:r>
            <w:r w:rsidR="000E7968" w:rsidRPr="002D08FF">
              <w:rPr>
                <w:b/>
                <w:sz w:val="16"/>
                <w:szCs w:val="16"/>
              </w:rPr>
              <w:t>/ZLECENIA</w:t>
            </w:r>
            <w:bookmarkEnd w:id="1"/>
          </w:p>
        </w:tc>
        <w:tc>
          <w:tcPr>
            <w:tcW w:w="2127" w:type="dxa"/>
            <w:vAlign w:val="center"/>
          </w:tcPr>
          <w:p w14:paraId="116492F6" w14:textId="77777777" w:rsidR="007445E7" w:rsidRPr="002D08FF" w:rsidRDefault="007445E7" w:rsidP="007445E7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DATA</w:t>
            </w:r>
          </w:p>
          <w:p w14:paraId="5A66B285" w14:textId="14EBE530" w:rsidR="007445E7" w:rsidRPr="002D08FF" w:rsidRDefault="00171149" w:rsidP="007445E7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………………………..</w:t>
            </w:r>
          </w:p>
        </w:tc>
      </w:tr>
    </w:tbl>
    <w:p w14:paraId="6EC84DEA" w14:textId="77777777" w:rsidR="00A91111" w:rsidRPr="002D08FF" w:rsidRDefault="00A91111" w:rsidP="00171149">
      <w:pPr>
        <w:spacing w:after="0"/>
        <w:ind w:left="-170"/>
        <w:rPr>
          <w:sz w:val="16"/>
          <w:szCs w:val="16"/>
        </w:rPr>
      </w:pPr>
    </w:p>
    <w:tbl>
      <w:tblPr>
        <w:tblStyle w:val="Tabela-Siatka"/>
        <w:tblW w:w="0" w:type="auto"/>
        <w:tblInd w:w="-170" w:type="dxa"/>
        <w:tblLook w:val="04A0" w:firstRow="1" w:lastRow="0" w:firstColumn="1" w:lastColumn="0" w:noHBand="0" w:noVBand="1"/>
      </w:tblPr>
      <w:tblGrid>
        <w:gridCol w:w="4530"/>
        <w:gridCol w:w="4530"/>
      </w:tblGrid>
      <w:tr w:rsidR="00B92422" w:rsidRPr="002D08FF" w14:paraId="6BEF79A4" w14:textId="77777777" w:rsidTr="00A574D0">
        <w:tc>
          <w:tcPr>
            <w:tcW w:w="9060" w:type="dxa"/>
            <w:gridSpan w:val="2"/>
            <w:vAlign w:val="center"/>
          </w:tcPr>
          <w:p w14:paraId="156201E5" w14:textId="77777777" w:rsidR="00B92422" w:rsidRPr="002D08FF" w:rsidRDefault="00A574D0" w:rsidP="00A574D0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KOMISJA ODBIOROWA</w:t>
            </w:r>
          </w:p>
        </w:tc>
      </w:tr>
      <w:tr w:rsidR="00B92422" w:rsidRPr="002D08FF" w14:paraId="1982BC92" w14:textId="77777777" w:rsidTr="00A574D0">
        <w:tc>
          <w:tcPr>
            <w:tcW w:w="4530" w:type="dxa"/>
            <w:vAlign w:val="center"/>
          </w:tcPr>
          <w:p w14:paraId="5D1A8568" w14:textId="77777777" w:rsidR="00B92422" w:rsidRPr="002D08FF" w:rsidRDefault="00A574D0" w:rsidP="00A574D0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ZAMAWIAJĄCY</w:t>
            </w:r>
          </w:p>
        </w:tc>
        <w:tc>
          <w:tcPr>
            <w:tcW w:w="4530" w:type="dxa"/>
            <w:vAlign w:val="center"/>
          </w:tcPr>
          <w:p w14:paraId="5D7CD84C" w14:textId="77777777" w:rsidR="00B92422" w:rsidRPr="002D08FF" w:rsidRDefault="00CA0322" w:rsidP="00A574D0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WYKONAW</w:t>
            </w:r>
            <w:r w:rsidR="00A574D0" w:rsidRPr="002D08FF">
              <w:rPr>
                <w:b/>
                <w:sz w:val="16"/>
                <w:szCs w:val="16"/>
              </w:rPr>
              <w:t>CA</w:t>
            </w:r>
          </w:p>
        </w:tc>
      </w:tr>
      <w:tr w:rsidR="00B92422" w:rsidRPr="002D08FF" w14:paraId="1E97621D" w14:textId="77777777" w:rsidTr="00B92422">
        <w:tc>
          <w:tcPr>
            <w:tcW w:w="4530" w:type="dxa"/>
          </w:tcPr>
          <w:p w14:paraId="4788E22A" w14:textId="77777777" w:rsidR="00B92422" w:rsidRPr="002D08FF" w:rsidRDefault="00B92422" w:rsidP="003908BF">
            <w:pPr>
              <w:pStyle w:val="Akapitzlist"/>
              <w:numPr>
                <w:ilvl w:val="0"/>
                <w:numId w:val="1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  <w:tc>
          <w:tcPr>
            <w:tcW w:w="4530" w:type="dxa"/>
          </w:tcPr>
          <w:p w14:paraId="695936C7" w14:textId="77777777" w:rsidR="00B92422" w:rsidRPr="002D08FF" w:rsidRDefault="00B92422" w:rsidP="003908BF">
            <w:pPr>
              <w:pStyle w:val="Akapitzlist"/>
              <w:numPr>
                <w:ilvl w:val="0"/>
                <w:numId w:val="2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</w:tr>
      <w:tr w:rsidR="00B92422" w:rsidRPr="002D08FF" w14:paraId="72767F26" w14:textId="77777777" w:rsidTr="00B92422">
        <w:tc>
          <w:tcPr>
            <w:tcW w:w="4530" w:type="dxa"/>
          </w:tcPr>
          <w:p w14:paraId="309BA2A4" w14:textId="77777777" w:rsidR="00B92422" w:rsidRPr="002D08FF" w:rsidRDefault="00B92422" w:rsidP="003908BF">
            <w:pPr>
              <w:pStyle w:val="Akapitzlist"/>
              <w:numPr>
                <w:ilvl w:val="0"/>
                <w:numId w:val="1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  <w:tc>
          <w:tcPr>
            <w:tcW w:w="4530" w:type="dxa"/>
          </w:tcPr>
          <w:p w14:paraId="5DBB3894" w14:textId="77777777" w:rsidR="00B92422" w:rsidRPr="002D08FF" w:rsidRDefault="00B92422" w:rsidP="003908BF">
            <w:pPr>
              <w:pStyle w:val="Akapitzlist"/>
              <w:numPr>
                <w:ilvl w:val="0"/>
                <w:numId w:val="2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</w:tr>
    </w:tbl>
    <w:p w14:paraId="5118517A" w14:textId="77777777" w:rsidR="007445E7" w:rsidRPr="002D08FF" w:rsidRDefault="007445E7" w:rsidP="00171149">
      <w:pPr>
        <w:spacing w:after="0"/>
        <w:rPr>
          <w:sz w:val="16"/>
          <w:szCs w:val="16"/>
        </w:rPr>
      </w:pPr>
    </w:p>
    <w:tbl>
      <w:tblPr>
        <w:tblStyle w:val="Tabela-Siatka"/>
        <w:tblW w:w="0" w:type="auto"/>
        <w:tblInd w:w="-170" w:type="dxa"/>
        <w:tblLook w:val="04A0" w:firstRow="1" w:lastRow="0" w:firstColumn="1" w:lastColumn="0" w:noHBand="0" w:noVBand="1"/>
      </w:tblPr>
      <w:tblGrid>
        <w:gridCol w:w="2575"/>
        <w:gridCol w:w="6485"/>
      </w:tblGrid>
      <w:tr w:rsidR="00A574D0" w:rsidRPr="002D08FF" w14:paraId="58E555F2" w14:textId="77777777" w:rsidTr="00A574D0">
        <w:tc>
          <w:tcPr>
            <w:tcW w:w="2575" w:type="dxa"/>
            <w:vAlign w:val="center"/>
          </w:tcPr>
          <w:p w14:paraId="2CFAA351" w14:textId="77777777" w:rsidR="00A574D0" w:rsidRPr="002D08FF" w:rsidRDefault="00A574D0" w:rsidP="00A574D0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DANE WYKOWNAWCY</w:t>
            </w:r>
          </w:p>
        </w:tc>
        <w:tc>
          <w:tcPr>
            <w:tcW w:w="6485" w:type="dxa"/>
            <w:vAlign w:val="center"/>
          </w:tcPr>
          <w:p w14:paraId="265826C8" w14:textId="77777777" w:rsidR="00A574D0" w:rsidRPr="002D08FF" w:rsidRDefault="00A574D0" w:rsidP="00A574D0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NAZWA:</w:t>
            </w:r>
          </w:p>
          <w:p w14:paraId="1ED47DA8" w14:textId="77777777" w:rsidR="00A574D0" w:rsidRPr="002D08FF" w:rsidRDefault="00A574D0" w:rsidP="00A574D0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ADRES:</w:t>
            </w:r>
          </w:p>
        </w:tc>
      </w:tr>
    </w:tbl>
    <w:p w14:paraId="711EFC6D" w14:textId="77777777" w:rsidR="00A574D0" w:rsidRPr="002D08FF" w:rsidRDefault="00A574D0" w:rsidP="00171149">
      <w:pPr>
        <w:spacing w:after="0"/>
        <w:rPr>
          <w:sz w:val="16"/>
          <w:szCs w:val="16"/>
        </w:rPr>
      </w:pPr>
    </w:p>
    <w:tbl>
      <w:tblPr>
        <w:tblStyle w:val="Tabela-Siatka"/>
        <w:tblW w:w="9096" w:type="dxa"/>
        <w:tblInd w:w="-170" w:type="dxa"/>
        <w:tblLook w:val="04A0" w:firstRow="1" w:lastRow="0" w:firstColumn="1" w:lastColumn="0" w:noHBand="0" w:noVBand="1"/>
      </w:tblPr>
      <w:tblGrid>
        <w:gridCol w:w="3993"/>
        <w:gridCol w:w="5103"/>
      </w:tblGrid>
      <w:tr w:rsidR="003B2773" w:rsidRPr="002D08FF" w14:paraId="05B73CE1" w14:textId="77777777" w:rsidTr="003B2773">
        <w:tc>
          <w:tcPr>
            <w:tcW w:w="9096" w:type="dxa"/>
            <w:gridSpan w:val="2"/>
            <w:shd w:val="clear" w:color="auto" w:fill="D9D9D9" w:themeFill="background1" w:themeFillShade="D9"/>
            <w:vAlign w:val="center"/>
          </w:tcPr>
          <w:p w14:paraId="4CC6E7CB" w14:textId="77777777" w:rsidR="003B2773" w:rsidRPr="002D08FF" w:rsidRDefault="003B2773" w:rsidP="000E7968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color w:val="000000" w:themeColor="text1"/>
                <w:sz w:val="16"/>
                <w:szCs w:val="16"/>
              </w:rPr>
              <w:t>Podstawa wykonania remontu:</w:t>
            </w:r>
          </w:p>
        </w:tc>
      </w:tr>
      <w:tr w:rsidR="000E7968" w:rsidRPr="002D08FF" w14:paraId="413BBFC9" w14:textId="77777777" w:rsidTr="00CA0322">
        <w:tc>
          <w:tcPr>
            <w:tcW w:w="3993" w:type="dxa"/>
            <w:vAlign w:val="center"/>
          </w:tcPr>
          <w:p w14:paraId="61A726F4" w14:textId="77777777" w:rsidR="000E7968" w:rsidRPr="002D08FF" w:rsidRDefault="000E7968" w:rsidP="000E7968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Numer Umowy:</w:t>
            </w:r>
          </w:p>
        </w:tc>
        <w:tc>
          <w:tcPr>
            <w:tcW w:w="5103" w:type="dxa"/>
            <w:vAlign w:val="center"/>
          </w:tcPr>
          <w:p w14:paraId="648E46B7" w14:textId="2D86818E" w:rsidR="000E7968" w:rsidRPr="002D08FF" w:rsidRDefault="000E7968" w:rsidP="00171149">
            <w:pPr>
              <w:spacing w:after="0"/>
              <w:jc w:val="center"/>
              <w:rPr>
                <w:color w:val="000000" w:themeColor="text1"/>
                <w:sz w:val="16"/>
                <w:szCs w:val="16"/>
              </w:rPr>
            </w:pPr>
          </w:p>
        </w:tc>
      </w:tr>
      <w:tr w:rsidR="000E7968" w:rsidRPr="002D08FF" w14:paraId="3169C03A" w14:textId="77777777" w:rsidTr="00CA0322">
        <w:tc>
          <w:tcPr>
            <w:tcW w:w="3993" w:type="dxa"/>
            <w:vAlign w:val="center"/>
          </w:tcPr>
          <w:p w14:paraId="2C394BAD" w14:textId="77777777" w:rsidR="000E7968" w:rsidRPr="002D08FF" w:rsidRDefault="000E7968" w:rsidP="000E7968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Numer Zlecenia:</w:t>
            </w:r>
          </w:p>
        </w:tc>
        <w:tc>
          <w:tcPr>
            <w:tcW w:w="5103" w:type="dxa"/>
            <w:vAlign w:val="center"/>
          </w:tcPr>
          <w:p w14:paraId="2D18F488" w14:textId="1C24E34E" w:rsidR="000E7968" w:rsidRPr="002D08FF" w:rsidRDefault="000E7968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09E53E6" w14:textId="77777777" w:rsidTr="00AE0D25">
        <w:trPr>
          <w:trHeight w:val="40"/>
        </w:trPr>
        <w:tc>
          <w:tcPr>
            <w:tcW w:w="3993" w:type="dxa"/>
            <w:vAlign w:val="center"/>
          </w:tcPr>
          <w:p w14:paraId="5D28BF40" w14:textId="0264BF2A" w:rsidR="00AE0D25" w:rsidRPr="002D08FF" w:rsidRDefault="00AE0D25" w:rsidP="000E7968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Przedmiot odbioru:</w:t>
            </w:r>
          </w:p>
        </w:tc>
        <w:tc>
          <w:tcPr>
            <w:tcW w:w="5103" w:type="dxa"/>
            <w:vAlign w:val="center"/>
          </w:tcPr>
          <w:p w14:paraId="0237C572" w14:textId="4CD005AF" w:rsidR="00171149" w:rsidRPr="002D08FF" w:rsidRDefault="00171149" w:rsidP="00171149">
            <w:pPr>
              <w:pStyle w:val="Akapitzlist"/>
              <w:spacing w:after="0"/>
              <w:rPr>
                <w:color w:val="000000" w:themeColor="text1"/>
                <w:sz w:val="16"/>
                <w:szCs w:val="16"/>
              </w:rPr>
            </w:pPr>
          </w:p>
        </w:tc>
      </w:tr>
      <w:tr w:rsidR="00AE0D25" w:rsidRPr="002D08FF" w14:paraId="28B94574" w14:textId="77777777" w:rsidTr="00AE0D25">
        <w:trPr>
          <w:trHeight w:val="42"/>
        </w:trPr>
        <w:tc>
          <w:tcPr>
            <w:tcW w:w="3993" w:type="dxa"/>
            <w:vAlign w:val="center"/>
          </w:tcPr>
          <w:p w14:paraId="47D99F5E" w14:textId="01F0ABD0" w:rsidR="00AE0D25" w:rsidRPr="002D08FF" w:rsidRDefault="00AE0D25" w:rsidP="00AE0D25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Numer/y fabryczny/e:</w:t>
            </w:r>
          </w:p>
        </w:tc>
        <w:tc>
          <w:tcPr>
            <w:tcW w:w="5103" w:type="dxa"/>
            <w:vAlign w:val="center"/>
          </w:tcPr>
          <w:p w14:paraId="02C3B311" w14:textId="447F476C" w:rsidR="00AE0D25" w:rsidRPr="002D08FF" w:rsidRDefault="00AE0D25" w:rsidP="00171149">
            <w:pPr>
              <w:pStyle w:val="Akapitzlist"/>
              <w:spacing w:after="0"/>
              <w:rPr>
                <w:color w:val="000000" w:themeColor="text1"/>
                <w:sz w:val="16"/>
                <w:szCs w:val="16"/>
              </w:rPr>
            </w:pPr>
          </w:p>
        </w:tc>
      </w:tr>
      <w:tr w:rsidR="00AE0D25" w:rsidRPr="002D08FF" w14:paraId="3F5089EA" w14:textId="77777777" w:rsidTr="00CA0322">
        <w:tc>
          <w:tcPr>
            <w:tcW w:w="3993" w:type="dxa"/>
            <w:vAlign w:val="center"/>
          </w:tcPr>
          <w:p w14:paraId="66AA4869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Ilość:</w:t>
            </w:r>
          </w:p>
        </w:tc>
        <w:tc>
          <w:tcPr>
            <w:tcW w:w="5103" w:type="dxa"/>
            <w:vAlign w:val="center"/>
          </w:tcPr>
          <w:p w14:paraId="2DA8C9C0" w14:textId="6F98F253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9ABE25D" w14:textId="77777777" w:rsidTr="00CA0322">
        <w:tc>
          <w:tcPr>
            <w:tcW w:w="3993" w:type="dxa"/>
            <w:vAlign w:val="center"/>
          </w:tcPr>
          <w:p w14:paraId="0FC7B492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Wartość Umowy/Zlecenia [netto]: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vAlign w:val="center"/>
          </w:tcPr>
          <w:p w14:paraId="7B67015A" w14:textId="5995551C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B502E1B" w14:textId="77777777" w:rsidTr="003B2773">
        <w:tc>
          <w:tcPr>
            <w:tcW w:w="9096" w:type="dxa"/>
            <w:gridSpan w:val="2"/>
            <w:shd w:val="clear" w:color="auto" w:fill="D9D9D9" w:themeFill="background1" w:themeFillShade="D9"/>
            <w:vAlign w:val="center"/>
          </w:tcPr>
          <w:p w14:paraId="1217EF9E" w14:textId="77777777" w:rsidR="00AE0D25" w:rsidRPr="002D08FF" w:rsidRDefault="00AE0D25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Termin realizacji przedmioty odbioru:</w:t>
            </w:r>
          </w:p>
        </w:tc>
      </w:tr>
      <w:tr w:rsidR="00AE0D25" w:rsidRPr="002D08FF" w14:paraId="6AF11F5C" w14:textId="77777777" w:rsidTr="00CA0322">
        <w:tc>
          <w:tcPr>
            <w:tcW w:w="3993" w:type="dxa"/>
            <w:vAlign w:val="center"/>
          </w:tcPr>
          <w:p w14:paraId="0E059402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Ilość dni na wykonanie remontu urządzeń:</w:t>
            </w:r>
          </w:p>
        </w:tc>
        <w:tc>
          <w:tcPr>
            <w:tcW w:w="5103" w:type="dxa"/>
            <w:vAlign w:val="center"/>
          </w:tcPr>
          <w:p w14:paraId="070BCE2C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0EF60CF9" w14:textId="77777777" w:rsidTr="00CA0322">
        <w:tc>
          <w:tcPr>
            <w:tcW w:w="3993" w:type="dxa"/>
            <w:vAlign w:val="center"/>
          </w:tcPr>
          <w:p w14:paraId="3F4D0129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- określony w Umowie dla Zlecenia: (max.)</w:t>
            </w:r>
          </w:p>
        </w:tc>
        <w:tc>
          <w:tcPr>
            <w:tcW w:w="5103" w:type="dxa"/>
            <w:vAlign w:val="center"/>
          </w:tcPr>
          <w:p w14:paraId="08325BBD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0A60B7D5" w14:textId="77777777" w:rsidTr="00CA0322">
        <w:tc>
          <w:tcPr>
            <w:tcW w:w="3993" w:type="dxa"/>
            <w:vAlign w:val="center"/>
          </w:tcPr>
          <w:p w14:paraId="0520F20E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- faktyczny termin realizacji odbioru:</w:t>
            </w:r>
          </w:p>
        </w:tc>
        <w:tc>
          <w:tcPr>
            <w:tcW w:w="5103" w:type="dxa"/>
            <w:vAlign w:val="center"/>
          </w:tcPr>
          <w:p w14:paraId="5BF2BD9B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61FE5EF2" w14:textId="77777777" w:rsidTr="00CA0322">
        <w:tc>
          <w:tcPr>
            <w:tcW w:w="3993" w:type="dxa"/>
            <w:vAlign w:val="center"/>
          </w:tcPr>
          <w:p w14:paraId="3B7915A9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Miejsce dostawy przedmiotu odbioru:</w:t>
            </w:r>
          </w:p>
        </w:tc>
        <w:tc>
          <w:tcPr>
            <w:tcW w:w="5103" w:type="dxa"/>
            <w:vAlign w:val="center"/>
          </w:tcPr>
          <w:p w14:paraId="2F40BF79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2F11611" w14:textId="77777777" w:rsidTr="00CA0322">
        <w:tc>
          <w:tcPr>
            <w:tcW w:w="3993" w:type="dxa"/>
            <w:vAlign w:val="center"/>
          </w:tcPr>
          <w:p w14:paraId="768D4985" w14:textId="77777777" w:rsidR="00AE0D25" w:rsidRPr="002D08FF" w:rsidRDefault="00AE0D25" w:rsidP="00AE0D25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Okres Gwarancji Jakości:</w:t>
            </w:r>
          </w:p>
        </w:tc>
        <w:tc>
          <w:tcPr>
            <w:tcW w:w="5103" w:type="dxa"/>
            <w:vAlign w:val="center"/>
          </w:tcPr>
          <w:p w14:paraId="254A6AD4" w14:textId="77777777" w:rsidR="00AE0D25" w:rsidRPr="002D08FF" w:rsidRDefault="00AE0D25" w:rsidP="00171149">
            <w:pPr>
              <w:spacing w:after="0"/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AE0D25" w:rsidRPr="002D08FF" w14:paraId="3421DAAE" w14:textId="77777777" w:rsidTr="00CA0322">
        <w:tc>
          <w:tcPr>
            <w:tcW w:w="3993" w:type="dxa"/>
            <w:vAlign w:val="center"/>
          </w:tcPr>
          <w:p w14:paraId="65E855DA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Zabezpieczenie należytego wykonania Umowy:</w:t>
            </w:r>
          </w:p>
        </w:tc>
        <w:tc>
          <w:tcPr>
            <w:tcW w:w="5103" w:type="dxa"/>
            <w:vAlign w:val="center"/>
          </w:tcPr>
          <w:p w14:paraId="1D327792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TAK/NIE*</w:t>
            </w:r>
          </w:p>
        </w:tc>
      </w:tr>
      <w:tr w:rsidR="00AE0D25" w:rsidRPr="002D08FF" w14:paraId="6A2C1763" w14:textId="77777777" w:rsidTr="006A7D1D">
        <w:trPr>
          <w:trHeight w:val="510"/>
        </w:trPr>
        <w:tc>
          <w:tcPr>
            <w:tcW w:w="3993" w:type="dxa"/>
            <w:vAlign w:val="center"/>
          </w:tcPr>
          <w:p w14:paraId="11CF195C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Termin wniesienia zabezpieczenia należytego wykonania Umowy:</w:t>
            </w:r>
          </w:p>
        </w:tc>
        <w:tc>
          <w:tcPr>
            <w:tcW w:w="5103" w:type="dxa"/>
            <w:vAlign w:val="center"/>
          </w:tcPr>
          <w:p w14:paraId="510C9139" w14:textId="1DD7288A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  <w:tr w:rsidR="00AE0D25" w:rsidRPr="002D08FF" w14:paraId="5E636326" w14:textId="77777777" w:rsidTr="00CA0322">
        <w:tc>
          <w:tcPr>
            <w:tcW w:w="3993" w:type="dxa"/>
            <w:vAlign w:val="center"/>
          </w:tcPr>
          <w:p w14:paraId="388A2F72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Wysokość wniesionego zabezpieczenia:</w:t>
            </w:r>
          </w:p>
        </w:tc>
        <w:tc>
          <w:tcPr>
            <w:tcW w:w="5103" w:type="dxa"/>
            <w:vAlign w:val="center"/>
          </w:tcPr>
          <w:p w14:paraId="284AF345" w14:textId="3D2A46A7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  <w:tr w:rsidR="00AE0D25" w:rsidRPr="002D08FF" w14:paraId="06710AF8" w14:textId="77777777" w:rsidTr="00CA0322">
        <w:tc>
          <w:tcPr>
            <w:tcW w:w="3993" w:type="dxa"/>
            <w:vAlign w:val="center"/>
          </w:tcPr>
          <w:p w14:paraId="25DF94C7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Forma zabezpieczenia:</w:t>
            </w:r>
          </w:p>
        </w:tc>
        <w:tc>
          <w:tcPr>
            <w:tcW w:w="5103" w:type="dxa"/>
            <w:vAlign w:val="center"/>
          </w:tcPr>
          <w:p w14:paraId="0D5B6652" w14:textId="74E531DE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  <w:tr w:rsidR="00AE0D25" w:rsidRPr="002D08FF" w14:paraId="330A531E" w14:textId="77777777" w:rsidTr="00CA0322">
        <w:tc>
          <w:tcPr>
            <w:tcW w:w="3993" w:type="dxa"/>
            <w:vAlign w:val="center"/>
          </w:tcPr>
          <w:p w14:paraId="39BE81E5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Termin zwrotu zabezpieczenia:</w:t>
            </w:r>
          </w:p>
        </w:tc>
        <w:tc>
          <w:tcPr>
            <w:tcW w:w="5103" w:type="dxa"/>
            <w:vAlign w:val="center"/>
          </w:tcPr>
          <w:p w14:paraId="5C89F1B3" w14:textId="3D491A29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</w:tbl>
    <w:p w14:paraId="0C376EF1" w14:textId="77777777" w:rsidR="002D08FF" w:rsidRDefault="002D08FF" w:rsidP="00171149">
      <w:pPr>
        <w:spacing w:after="0"/>
        <w:rPr>
          <w:sz w:val="16"/>
          <w:szCs w:val="16"/>
        </w:rPr>
      </w:pPr>
    </w:p>
    <w:p w14:paraId="44056145" w14:textId="0925DA61" w:rsidR="008420A4" w:rsidRPr="002D08FF" w:rsidRDefault="003908BF" w:rsidP="00171149">
      <w:p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Komisja stwierdza, że przedmiot odbioru został wykonany:</w:t>
      </w:r>
    </w:p>
    <w:p w14:paraId="1D71624B" w14:textId="1BF3942B" w:rsidR="003908BF" w:rsidRPr="002D08FF" w:rsidRDefault="000E16FD" w:rsidP="00171149">
      <w:pPr>
        <w:pStyle w:val="Akapitzlist"/>
        <w:numPr>
          <w:ilvl w:val="0"/>
          <w:numId w:val="3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W</w:t>
      </w:r>
      <w:r w:rsidR="003908BF" w:rsidRPr="002D08FF">
        <w:rPr>
          <w:sz w:val="16"/>
          <w:szCs w:val="16"/>
        </w:rPr>
        <w:t xml:space="preserve"> terminie/po terminie*</w:t>
      </w:r>
    </w:p>
    <w:p w14:paraId="757E02F9" w14:textId="77777777" w:rsidR="00400FA4" w:rsidRPr="002D08FF" w:rsidRDefault="00400FA4" w:rsidP="00171149">
      <w:pPr>
        <w:pStyle w:val="Akapitzlist"/>
        <w:numPr>
          <w:ilvl w:val="0"/>
          <w:numId w:val="6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ilość dni opóźnienia: ………………</w:t>
      </w:r>
      <w:r w:rsidR="008420A4" w:rsidRPr="002D08FF">
        <w:rPr>
          <w:sz w:val="16"/>
          <w:szCs w:val="16"/>
        </w:rPr>
        <w:t>…..</w:t>
      </w:r>
    </w:p>
    <w:p w14:paraId="0F618740" w14:textId="016AF08B" w:rsidR="00D612C6" w:rsidRPr="002D08FF" w:rsidRDefault="000E16FD" w:rsidP="00171149">
      <w:pPr>
        <w:pStyle w:val="Akapitzlist"/>
        <w:numPr>
          <w:ilvl w:val="0"/>
          <w:numId w:val="6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W</w:t>
      </w:r>
      <w:r w:rsidR="00D612C6" w:rsidRPr="002D08FF">
        <w:rPr>
          <w:sz w:val="16"/>
          <w:szCs w:val="16"/>
        </w:rPr>
        <w:t>ydłużenie</w:t>
      </w:r>
      <w:r w:rsidR="008420A4" w:rsidRPr="002D08FF">
        <w:rPr>
          <w:sz w:val="16"/>
          <w:szCs w:val="16"/>
        </w:rPr>
        <w:t xml:space="preserve"> terminu Zlecenia z dnia: ( jeżeli dotyczy)</w:t>
      </w:r>
      <w:r w:rsidR="00D612C6" w:rsidRPr="002D08FF">
        <w:rPr>
          <w:sz w:val="16"/>
          <w:szCs w:val="16"/>
        </w:rPr>
        <w:tab/>
        <w:t>TAK/NIE*</w:t>
      </w:r>
    </w:p>
    <w:p w14:paraId="7E4511B3" w14:textId="33ECAE11" w:rsidR="008420A4" w:rsidRPr="002D08FF" w:rsidRDefault="00D612C6" w:rsidP="00171149">
      <w:pPr>
        <w:pStyle w:val="Akapitzlist"/>
        <w:spacing w:after="0"/>
        <w:ind w:left="1270"/>
        <w:rPr>
          <w:sz w:val="16"/>
          <w:szCs w:val="16"/>
        </w:rPr>
      </w:pPr>
      <w:r w:rsidRPr="002D08FF">
        <w:rPr>
          <w:sz w:val="16"/>
          <w:szCs w:val="16"/>
        </w:rPr>
        <w:t xml:space="preserve">z dnia : </w:t>
      </w:r>
      <w:r w:rsidR="008420A4" w:rsidRPr="002D08FF">
        <w:rPr>
          <w:sz w:val="16"/>
          <w:szCs w:val="16"/>
        </w:rPr>
        <w:t>………………………</w:t>
      </w:r>
    </w:p>
    <w:p w14:paraId="6FA3021B" w14:textId="4BC2C54B" w:rsidR="00E962BC" w:rsidRPr="002D08FF" w:rsidRDefault="00CA33D5" w:rsidP="00E962BC">
      <w:pPr>
        <w:pStyle w:val="Akapitzlist"/>
        <w:numPr>
          <w:ilvl w:val="0"/>
          <w:numId w:val="3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Z</w:t>
      </w:r>
      <w:r w:rsidR="003908BF" w:rsidRPr="002D08FF">
        <w:rPr>
          <w:sz w:val="16"/>
          <w:szCs w:val="16"/>
        </w:rPr>
        <w:t xml:space="preserve"> należytą/nienależytą starannością</w:t>
      </w:r>
      <w:r w:rsidR="00D60D93" w:rsidRPr="002D08FF">
        <w:rPr>
          <w:sz w:val="16"/>
          <w:szCs w:val="16"/>
        </w:rPr>
        <w:t>*</w:t>
      </w:r>
    </w:p>
    <w:p w14:paraId="5273D33B" w14:textId="36B072B8" w:rsidR="002D08FF" w:rsidRDefault="00CA33D5" w:rsidP="002D08FF">
      <w:pPr>
        <w:pStyle w:val="Akapitzlist"/>
        <w:numPr>
          <w:ilvl w:val="0"/>
          <w:numId w:val="3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Z</w:t>
      </w:r>
      <w:r w:rsidR="003908BF" w:rsidRPr="002D08FF">
        <w:rPr>
          <w:sz w:val="16"/>
          <w:szCs w:val="16"/>
        </w:rPr>
        <w:t>godnie z zakresem określonym w Umowie/Zleceniu</w:t>
      </w:r>
      <w:r w:rsidR="00D60D93" w:rsidRPr="002D08FF">
        <w:rPr>
          <w:sz w:val="16"/>
          <w:szCs w:val="16"/>
        </w:rPr>
        <w:t>*</w:t>
      </w:r>
      <w:r w:rsidR="0065366A" w:rsidRPr="002D08FF">
        <w:rPr>
          <w:sz w:val="16"/>
          <w:szCs w:val="16"/>
        </w:rPr>
        <w:t xml:space="preserve"> </w:t>
      </w:r>
      <w:r w:rsidR="00506F75" w:rsidRPr="002D08FF">
        <w:rPr>
          <w:sz w:val="16"/>
          <w:szCs w:val="16"/>
        </w:rPr>
        <w:t>…………………</w:t>
      </w:r>
      <w:r w:rsidR="003908BF" w:rsidRPr="002D08FF">
        <w:rPr>
          <w:sz w:val="16"/>
          <w:szCs w:val="16"/>
        </w:rPr>
        <w:t>, w pkt. ………,/niezgodnie z Umową/Zleceniem</w:t>
      </w:r>
      <w:r w:rsidR="00D60D93" w:rsidRPr="002D08FF">
        <w:rPr>
          <w:sz w:val="16"/>
          <w:szCs w:val="16"/>
        </w:rPr>
        <w:t>*</w:t>
      </w:r>
    </w:p>
    <w:p w14:paraId="2A2DE0BA" w14:textId="77777777" w:rsidR="002D08FF" w:rsidRPr="002D08FF" w:rsidRDefault="002D08FF" w:rsidP="002D08FF">
      <w:pPr>
        <w:spacing w:after="0"/>
        <w:rPr>
          <w:sz w:val="16"/>
          <w:szCs w:val="16"/>
        </w:rPr>
      </w:pPr>
    </w:p>
    <w:p w14:paraId="177435BA" w14:textId="77777777" w:rsidR="003908BF" w:rsidRPr="002D08FF" w:rsidRDefault="003908BF" w:rsidP="00171149">
      <w:pPr>
        <w:spacing w:after="0"/>
        <w:ind w:left="-170"/>
        <w:rPr>
          <w:sz w:val="16"/>
          <w:szCs w:val="16"/>
        </w:rPr>
      </w:pPr>
      <w:r w:rsidRPr="002D08FF">
        <w:rPr>
          <w:sz w:val="16"/>
          <w:szCs w:val="16"/>
        </w:rPr>
        <w:t>Uwagi</w:t>
      </w:r>
      <w:r w:rsidR="00D05525" w:rsidRPr="002D08FF">
        <w:rPr>
          <w:sz w:val="16"/>
          <w:szCs w:val="16"/>
        </w:rPr>
        <w:t xml:space="preserve"> i zastrzeżenia:</w:t>
      </w:r>
    </w:p>
    <w:p w14:paraId="4FAD0B8B" w14:textId="0FF2F36D" w:rsidR="00400FA4" w:rsidRPr="002D08FF" w:rsidRDefault="003908BF" w:rsidP="00171149">
      <w:pPr>
        <w:spacing w:after="0"/>
        <w:ind w:left="-170"/>
        <w:rPr>
          <w:sz w:val="16"/>
          <w:szCs w:val="16"/>
        </w:rPr>
      </w:pPr>
      <w:r w:rsidRPr="002D08FF">
        <w:rPr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171149" w:rsidRPr="002D08FF">
        <w:rPr>
          <w:sz w:val="16"/>
          <w:szCs w:val="16"/>
        </w:rPr>
        <w:t>…</w:t>
      </w:r>
    </w:p>
    <w:tbl>
      <w:tblPr>
        <w:tblStyle w:val="Tabela-Siatka"/>
        <w:tblW w:w="0" w:type="auto"/>
        <w:tblInd w:w="-170" w:type="dxa"/>
        <w:tblLook w:val="04A0" w:firstRow="1" w:lastRow="0" w:firstColumn="1" w:lastColumn="0" w:noHBand="0" w:noVBand="1"/>
      </w:tblPr>
      <w:tblGrid>
        <w:gridCol w:w="4530"/>
        <w:gridCol w:w="4535"/>
      </w:tblGrid>
      <w:tr w:rsidR="00400FA4" w:rsidRPr="002D08FF" w14:paraId="7C76DEC8" w14:textId="77777777" w:rsidTr="00E962BC">
        <w:trPr>
          <w:trHeight w:val="283"/>
        </w:trPr>
        <w:tc>
          <w:tcPr>
            <w:tcW w:w="9065" w:type="dxa"/>
            <w:gridSpan w:val="2"/>
            <w:vAlign w:val="center"/>
          </w:tcPr>
          <w:p w14:paraId="3CA0B61A" w14:textId="77777777" w:rsidR="00400FA4" w:rsidRPr="002D08FF" w:rsidRDefault="00400FA4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PODPISY CZŁONKÓW KOMISJI:</w:t>
            </w:r>
          </w:p>
        </w:tc>
      </w:tr>
      <w:tr w:rsidR="00400FA4" w:rsidRPr="002D08FF" w14:paraId="328799E6" w14:textId="77777777" w:rsidTr="00171149">
        <w:trPr>
          <w:trHeight w:val="241"/>
        </w:trPr>
        <w:tc>
          <w:tcPr>
            <w:tcW w:w="4530" w:type="dxa"/>
            <w:vAlign w:val="center"/>
          </w:tcPr>
          <w:p w14:paraId="774D889A" w14:textId="77777777" w:rsidR="00400FA4" w:rsidRPr="002D08FF" w:rsidRDefault="00400FA4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ZAMAWIAJĄCY</w:t>
            </w:r>
          </w:p>
        </w:tc>
        <w:tc>
          <w:tcPr>
            <w:tcW w:w="4535" w:type="dxa"/>
            <w:vAlign w:val="center"/>
          </w:tcPr>
          <w:p w14:paraId="747E7627" w14:textId="77777777" w:rsidR="00400FA4" w:rsidRPr="002D08FF" w:rsidRDefault="00400FA4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WYKONAWACA</w:t>
            </w:r>
          </w:p>
        </w:tc>
      </w:tr>
      <w:tr w:rsidR="00400FA4" w:rsidRPr="002D08FF" w14:paraId="269A604C" w14:textId="77777777" w:rsidTr="002D08FF">
        <w:trPr>
          <w:trHeight w:val="1421"/>
        </w:trPr>
        <w:tc>
          <w:tcPr>
            <w:tcW w:w="4530" w:type="dxa"/>
            <w:vAlign w:val="center"/>
          </w:tcPr>
          <w:p w14:paraId="1727DD68" w14:textId="77777777" w:rsidR="00B92422" w:rsidRPr="002D08FF" w:rsidRDefault="00B92422" w:rsidP="00400FA4">
            <w:pPr>
              <w:numPr>
                <w:ilvl w:val="0"/>
                <w:numId w:val="4"/>
              </w:numPr>
              <w:spacing w:after="0"/>
              <w:rPr>
                <w:sz w:val="16"/>
                <w:szCs w:val="16"/>
              </w:rPr>
            </w:pPr>
          </w:p>
        </w:tc>
        <w:tc>
          <w:tcPr>
            <w:tcW w:w="4535" w:type="dxa"/>
            <w:vAlign w:val="center"/>
          </w:tcPr>
          <w:p w14:paraId="6F6591E1" w14:textId="77777777" w:rsidR="00B92422" w:rsidRPr="002D08FF" w:rsidRDefault="00B92422" w:rsidP="00400FA4">
            <w:pPr>
              <w:numPr>
                <w:ilvl w:val="0"/>
                <w:numId w:val="5"/>
              </w:numPr>
              <w:spacing w:after="0"/>
              <w:rPr>
                <w:sz w:val="16"/>
                <w:szCs w:val="16"/>
              </w:rPr>
            </w:pPr>
          </w:p>
        </w:tc>
      </w:tr>
      <w:tr w:rsidR="00400FA4" w:rsidRPr="002D08FF" w14:paraId="567B79A0" w14:textId="77777777" w:rsidTr="002D08FF">
        <w:trPr>
          <w:trHeight w:val="1407"/>
        </w:trPr>
        <w:tc>
          <w:tcPr>
            <w:tcW w:w="4530" w:type="dxa"/>
            <w:vAlign w:val="center"/>
          </w:tcPr>
          <w:p w14:paraId="0B6D0B52" w14:textId="77777777" w:rsidR="00B92422" w:rsidRPr="002D08FF" w:rsidRDefault="00B92422" w:rsidP="00400FA4">
            <w:pPr>
              <w:numPr>
                <w:ilvl w:val="0"/>
                <w:numId w:val="4"/>
              </w:numPr>
              <w:spacing w:after="0"/>
              <w:rPr>
                <w:sz w:val="16"/>
                <w:szCs w:val="16"/>
              </w:rPr>
            </w:pPr>
          </w:p>
        </w:tc>
        <w:tc>
          <w:tcPr>
            <w:tcW w:w="4535" w:type="dxa"/>
            <w:vAlign w:val="center"/>
          </w:tcPr>
          <w:p w14:paraId="7157F5BE" w14:textId="77777777" w:rsidR="00B92422" w:rsidRPr="002D08FF" w:rsidRDefault="00B92422" w:rsidP="00400FA4">
            <w:pPr>
              <w:numPr>
                <w:ilvl w:val="0"/>
                <w:numId w:val="5"/>
              </w:numPr>
              <w:spacing w:after="0"/>
              <w:rPr>
                <w:sz w:val="16"/>
                <w:szCs w:val="16"/>
              </w:rPr>
            </w:pPr>
          </w:p>
        </w:tc>
      </w:tr>
    </w:tbl>
    <w:p w14:paraId="511BC6DD" w14:textId="6547E3DB" w:rsidR="00171149" w:rsidRPr="009F294C" w:rsidRDefault="009F294C">
      <w:pPr>
        <w:rPr>
          <w:sz w:val="18"/>
          <w:szCs w:val="18"/>
        </w:rPr>
      </w:pPr>
      <w:r>
        <w:rPr>
          <w:sz w:val="18"/>
          <w:szCs w:val="18"/>
        </w:rPr>
        <w:t>*</w:t>
      </w:r>
      <w:r w:rsidRPr="00171149">
        <w:rPr>
          <w:sz w:val="18"/>
          <w:szCs w:val="18"/>
        </w:rPr>
        <w:t xml:space="preserve">-niepotrzebne skreślić </w:t>
      </w:r>
    </w:p>
    <w:sectPr w:rsidR="00171149" w:rsidRPr="009F294C" w:rsidSect="00E962BC">
      <w:footerReference w:type="default" r:id="rId8"/>
      <w:headerReference w:type="first" r:id="rId9"/>
      <w:footerReference w:type="first" r:id="rId10"/>
      <w:type w:val="continuous"/>
      <w:pgSz w:w="11906" w:h="16838" w:code="9"/>
      <w:pgMar w:top="1418" w:right="1418" w:bottom="993" w:left="1418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DAB675" w14:textId="77777777" w:rsidR="002D47A7" w:rsidRDefault="002D47A7" w:rsidP="003B2394">
      <w:pPr>
        <w:spacing w:after="0" w:line="240" w:lineRule="auto"/>
      </w:pPr>
      <w:r>
        <w:separator/>
      </w:r>
    </w:p>
  </w:endnote>
  <w:endnote w:type="continuationSeparator" w:id="0">
    <w:p w14:paraId="4775574C" w14:textId="77777777" w:rsidR="002D47A7" w:rsidRDefault="002D47A7" w:rsidP="003B23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tserrat">
    <w:panose1 w:val="00000000000000000000"/>
    <w:charset w:val="EE"/>
    <w:family w:val="auto"/>
    <w:pitch w:val="variable"/>
    <w:sig w:usb0="A00002FF" w:usb1="4000207B" w:usb2="00000000" w:usb3="00000000" w:csb0="00000197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1DD332" w14:textId="3A3064D4" w:rsidR="00137BD9" w:rsidRDefault="00137BD9">
    <w:pPr>
      <w:pStyle w:val="Stopka"/>
    </w:pPr>
    <w:r>
      <w:rPr>
        <w:rFonts w:ascii="Montserrat" w:hAnsi="Montserrat"/>
        <w:noProof/>
        <w:sz w:val="14"/>
        <w:szCs w:val="14"/>
        <w:lang w:eastAsia="pl-PL"/>
      </w:rPr>
      <w:drawing>
        <wp:anchor distT="0" distB="0" distL="114300" distR="114300" simplePos="0" relativeHeight="251667456" behindDoc="1" locked="0" layoutInCell="1" allowOverlap="1" wp14:anchorId="6D98EAAF" wp14:editId="57B939DB">
          <wp:simplePos x="0" y="0"/>
          <wp:positionH relativeFrom="column">
            <wp:posOffset>-177800</wp:posOffset>
          </wp:positionH>
          <wp:positionV relativeFrom="paragraph">
            <wp:posOffset>-71120</wp:posOffset>
          </wp:positionV>
          <wp:extent cx="5886450" cy="576580"/>
          <wp:effectExtent l="0" t="0" r="0" b="0"/>
          <wp:wrapThrough wrapText="bothSides">
            <wp:wrapPolygon edited="0">
              <wp:start x="0" y="0"/>
              <wp:lineTo x="0" y="20696"/>
              <wp:lineTo x="21530" y="20696"/>
              <wp:lineTo x="21530" y="0"/>
              <wp:lineTo x="0" y="0"/>
            </wp:wrapPolygon>
          </wp:wrapThrough>
          <wp:docPr id="25" name="Obraz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top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86450" cy="576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23E704" w14:textId="04218AAF" w:rsidR="00E962BC" w:rsidRPr="00171149" w:rsidRDefault="00E962BC" w:rsidP="00E962BC">
    <w:pPr>
      <w:rPr>
        <w:sz w:val="18"/>
        <w:szCs w:val="18"/>
      </w:rPr>
    </w:pPr>
    <w:r>
      <w:rPr>
        <w:rFonts w:ascii="Montserrat" w:hAnsi="Montserrat"/>
        <w:noProof/>
        <w:sz w:val="14"/>
        <w:szCs w:val="14"/>
        <w:lang w:eastAsia="pl-PL"/>
      </w:rPr>
      <w:drawing>
        <wp:anchor distT="0" distB="0" distL="114300" distR="114300" simplePos="0" relativeHeight="251665408" behindDoc="1" locked="0" layoutInCell="1" allowOverlap="1" wp14:anchorId="58A01A8B" wp14:editId="751FABAE">
          <wp:simplePos x="0" y="0"/>
          <wp:positionH relativeFrom="column">
            <wp:posOffset>-131132</wp:posOffset>
          </wp:positionH>
          <wp:positionV relativeFrom="paragraph">
            <wp:posOffset>245110</wp:posOffset>
          </wp:positionV>
          <wp:extent cx="5886450" cy="576580"/>
          <wp:effectExtent l="0" t="0" r="0" b="0"/>
          <wp:wrapThrough wrapText="bothSides">
            <wp:wrapPolygon edited="0">
              <wp:start x="0" y="0"/>
              <wp:lineTo x="0" y="20696"/>
              <wp:lineTo x="21530" y="20696"/>
              <wp:lineTo x="21530" y="0"/>
              <wp:lineTo x="0" y="0"/>
            </wp:wrapPolygon>
          </wp:wrapThrough>
          <wp:docPr id="27" name="Obraz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top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86450" cy="576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71149">
      <w:rPr>
        <w:sz w:val="18"/>
        <w:szCs w:val="18"/>
      </w:rPr>
      <w:t xml:space="preserve"> </w:t>
    </w:r>
  </w:p>
  <w:p w14:paraId="235A859B" w14:textId="40139D32" w:rsidR="00F74497" w:rsidRDefault="00F74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D78F54" w14:textId="77777777" w:rsidR="002D47A7" w:rsidRDefault="002D47A7" w:rsidP="003B2394">
      <w:pPr>
        <w:spacing w:after="0" w:line="240" w:lineRule="auto"/>
      </w:pPr>
      <w:r>
        <w:separator/>
      </w:r>
    </w:p>
  </w:footnote>
  <w:footnote w:type="continuationSeparator" w:id="0">
    <w:p w14:paraId="79D15C0A" w14:textId="77777777" w:rsidR="002D47A7" w:rsidRDefault="002D47A7" w:rsidP="003B23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F34933" w14:textId="77777777" w:rsidR="00F74497" w:rsidRDefault="00FF472E">
    <w:pPr>
      <w:pStyle w:val="Nagwek"/>
    </w:pPr>
    <w:r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1501ED66" wp14:editId="05FD11CA">
          <wp:simplePos x="0" y="0"/>
          <wp:positionH relativeFrom="column">
            <wp:posOffset>-500380</wp:posOffset>
          </wp:positionH>
          <wp:positionV relativeFrom="paragraph">
            <wp:posOffset>-40640</wp:posOffset>
          </wp:positionV>
          <wp:extent cx="2890202" cy="1019011"/>
          <wp:effectExtent l="0" t="0" r="5715" b="0"/>
          <wp:wrapNone/>
          <wp:docPr id="26" name="Obraz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_kolor_cmy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90202" cy="10190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C300B"/>
    <w:multiLevelType w:val="hybridMultilevel"/>
    <w:tmpl w:val="8662D8D6"/>
    <w:lvl w:ilvl="0" w:tplc="04150003">
      <w:start w:val="1"/>
      <w:numFmt w:val="bullet"/>
      <w:lvlText w:val="o"/>
      <w:lvlJc w:val="left"/>
      <w:pPr>
        <w:ind w:left="1295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20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5" w:hanging="360"/>
      </w:pPr>
      <w:rPr>
        <w:rFonts w:ascii="Wingdings" w:hAnsi="Wingdings" w:hint="default"/>
      </w:rPr>
    </w:lvl>
  </w:abstractNum>
  <w:abstractNum w:abstractNumId="1" w15:restartNumberingAfterBreak="0">
    <w:nsid w:val="09F22D83"/>
    <w:multiLevelType w:val="hybridMultilevel"/>
    <w:tmpl w:val="E27E7B16"/>
    <w:lvl w:ilvl="0" w:tplc="3F7E3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7871B5"/>
    <w:multiLevelType w:val="hybridMultilevel"/>
    <w:tmpl w:val="1570E69A"/>
    <w:lvl w:ilvl="0" w:tplc="04150001">
      <w:start w:val="1"/>
      <w:numFmt w:val="bullet"/>
      <w:lvlText w:val=""/>
      <w:lvlJc w:val="left"/>
      <w:pPr>
        <w:ind w:left="55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2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10" w:hanging="360"/>
      </w:pPr>
      <w:rPr>
        <w:rFonts w:ascii="Wingdings" w:hAnsi="Wingdings" w:hint="default"/>
      </w:rPr>
    </w:lvl>
  </w:abstractNum>
  <w:abstractNum w:abstractNumId="3" w15:restartNumberingAfterBreak="0">
    <w:nsid w:val="27FB702B"/>
    <w:multiLevelType w:val="hybridMultilevel"/>
    <w:tmpl w:val="C78CF5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A82F72"/>
    <w:multiLevelType w:val="hybridMultilevel"/>
    <w:tmpl w:val="C78CF5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F1775F"/>
    <w:multiLevelType w:val="hybridMultilevel"/>
    <w:tmpl w:val="CF34B3A2"/>
    <w:lvl w:ilvl="0" w:tplc="3F7E3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DF031C"/>
    <w:multiLevelType w:val="hybridMultilevel"/>
    <w:tmpl w:val="CF34B3A2"/>
    <w:lvl w:ilvl="0" w:tplc="3F7E3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3F2540"/>
    <w:multiLevelType w:val="hybridMultilevel"/>
    <w:tmpl w:val="A0BA8F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E37C4D"/>
    <w:multiLevelType w:val="hybridMultilevel"/>
    <w:tmpl w:val="205CD3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766469"/>
    <w:multiLevelType w:val="hybridMultilevel"/>
    <w:tmpl w:val="9312C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4F0029"/>
    <w:multiLevelType w:val="hybridMultilevel"/>
    <w:tmpl w:val="A0BA8F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4"/>
  </w:num>
  <w:num w:numId="5">
    <w:abstractNumId w:val="10"/>
  </w:num>
  <w:num w:numId="6">
    <w:abstractNumId w:val="0"/>
  </w:num>
  <w:num w:numId="7">
    <w:abstractNumId w:val="1"/>
  </w:num>
  <w:num w:numId="8">
    <w:abstractNumId w:val="5"/>
  </w:num>
  <w:num w:numId="9">
    <w:abstractNumId w:val="6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proofState w:spelling="clean"/>
  <w:attachedTemplate r:id="rId1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0B70"/>
    <w:rsid w:val="000066B2"/>
    <w:rsid w:val="00051DDB"/>
    <w:rsid w:val="00060620"/>
    <w:rsid w:val="000C1DE8"/>
    <w:rsid w:val="000E16FD"/>
    <w:rsid w:val="000E7968"/>
    <w:rsid w:val="00116D45"/>
    <w:rsid w:val="00137BD9"/>
    <w:rsid w:val="001527AA"/>
    <w:rsid w:val="00171149"/>
    <w:rsid w:val="00196081"/>
    <w:rsid w:val="001C283C"/>
    <w:rsid w:val="001C60C1"/>
    <w:rsid w:val="001E33F8"/>
    <w:rsid w:val="001F37CD"/>
    <w:rsid w:val="00204BAA"/>
    <w:rsid w:val="002076E1"/>
    <w:rsid w:val="00234488"/>
    <w:rsid w:val="00246338"/>
    <w:rsid w:val="002A034C"/>
    <w:rsid w:val="002B2B35"/>
    <w:rsid w:val="002C5D6C"/>
    <w:rsid w:val="002D08FF"/>
    <w:rsid w:val="002D47A7"/>
    <w:rsid w:val="00301FE1"/>
    <w:rsid w:val="00350FE9"/>
    <w:rsid w:val="00370B70"/>
    <w:rsid w:val="003908BF"/>
    <w:rsid w:val="003B2394"/>
    <w:rsid w:val="003B2773"/>
    <w:rsid w:val="003D2C09"/>
    <w:rsid w:val="003E77A9"/>
    <w:rsid w:val="00400FA4"/>
    <w:rsid w:val="004027B3"/>
    <w:rsid w:val="00412290"/>
    <w:rsid w:val="00470932"/>
    <w:rsid w:val="00496160"/>
    <w:rsid w:val="004A7FE5"/>
    <w:rsid w:val="004D182D"/>
    <w:rsid w:val="00506F75"/>
    <w:rsid w:val="0053012A"/>
    <w:rsid w:val="00542A8D"/>
    <w:rsid w:val="005528C1"/>
    <w:rsid w:val="0058370B"/>
    <w:rsid w:val="005922AA"/>
    <w:rsid w:val="005C36BE"/>
    <w:rsid w:val="00612B8B"/>
    <w:rsid w:val="00631145"/>
    <w:rsid w:val="006400CD"/>
    <w:rsid w:val="00646599"/>
    <w:rsid w:val="0065366A"/>
    <w:rsid w:val="0067246C"/>
    <w:rsid w:val="006A7D1D"/>
    <w:rsid w:val="006E73C6"/>
    <w:rsid w:val="007343AA"/>
    <w:rsid w:val="007445E7"/>
    <w:rsid w:val="00754A30"/>
    <w:rsid w:val="0078456D"/>
    <w:rsid w:val="00794F32"/>
    <w:rsid w:val="007C3106"/>
    <w:rsid w:val="007D3ECE"/>
    <w:rsid w:val="00825F69"/>
    <w:rsid w:val="008420A4"/>
    <w:rsid w:val="008539CB"/>
    <w:rsid w:val="008A386E"/>
    <w:rsid w:val="008C3EDD"/>
    <w:rsid w:val="008D177A"/>
    <w:rsid w:val="00901D88"/>
    <w:rsid w:val="00915AE8"/>
    <w:rsid w:val="00933417"/>
    <w:rsid w:val="00952FDF"/>
    <w:rsid w:val="00967787"/>
    <w:rsid w:val="009B248D"/>
    <w:rsid w:val="009B7F3B"/>
    <w:rsid w:val="009F294C"/>
    <w:rsid w:val="00A00A20"/>
    <w:rsid w:val="00A51732"/>
    <w:rsid w:val="00A574D0"/>
    <w:rsid w:val="00A65341"/>
    <w:rsid w:val="00A91111"/>
    <w:rsid w:val="00A97C2A"/>
    <w:rsid w:val="00AC24D7"/>
    <w:rsid w:val="00AE0D25"/>
    <w:rsid w:val="00AF4906"/>
    <w:rsid w:val="00B8025E"/>
    <w:rsid w:val="00B92422"/>
    <w:rsid w:val="00BC77FC"/>
    <w:rsid w:val="00BD343A"/>
    <w:rsid w:val="00C12340"/>
    <w:rsid w:val="00C41708"/>
    <w:rsid w:val="00C87A42"/>
    <w:rsid w:val="00CA0322"/>
    <w:rsid w:val="00CA33D5"/>
    <w:rsid w:val="00CB05C8"/>
    <w:rsid w:val="00CE3812"/>
    <w:rsid w:val="00D05525"/>
    <w:rsid w:val="00D3242A"/>
    <w:rsid w:val="00D54B3C"/>
    <w:rsid w:val="00D60D93"/>
    <w:rsid w:val="00D612C6"/>
    <w:rsid w:val="00D65A6F"/>
    <w:rsid w:val="00DE5601"/>
    <w:rsid w:val="00E12F2C"/>
    <w:rsid w:val="00E962BC"/>
    <w:rsid w:val="00EA0296"/>
    <w:rsid w:val="00EB6149"/>
    <w:rsid w:val="00F3495E"/>
    <w:rsid w:val="00F7306F"/>
    <w:rsid w:val="00F74497"/>
    <w:rsid w:val="00FB496D"/>
    <w:rsid w:val="00FD258B"/>
    <w:rsid w:val="00FF4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1328A48"/>
  <w15:chartTrackingRefBased/>
  <w15:docId w15:val="{B667BC8B-25A2-475C-B490-66EE23B97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00FA4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B23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B2394"/>
  </w:style>
  <w:style w:type="paragraph" w:styleId="Stopka">
    <w:name w:val="footer"/>
    <w:basedOn w:val="Normalny"/>
    <w:link w:val="StopkaZnak"/>
    <w:uiPriority w:val="99"/>
    <w:unhideWhenUsed/>
    <w:rsid w:val="003B23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B2394"/>
  </w:style>
  <w:style w:type="paragraph" w:styleId="Tekstdymka">
    <w:name w:val="Balloon Text"/>
    <w:basedOn w:val="Normalny"/>
    <w:link w:val="TekstdymkaZnak"/>
    <w:uiPriority w:val="99"/>
    <w:semiHidden/>
    <w:unhideWhenUsed/>
    <w:rsid w:val="003B23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3B2394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2C5D6C"/>
    <w:pPr>
      <w:spacing w:after="0" w:line="240" w:lineRule="auto"/>
      <w:jc w:val="center"/>
    </w:pPr>
    <w:rPr>
      <w:rFonts w:ascii="Times New Roman" w:eastAsia="Times New Roman" w:hAnsi="Times New Roman"/>
      <w:b/>
      <w:spacing w:val="-2"/>
      <w:sz w:val="2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2C5D6C"/>
    <w:rPr>
      <w:rFonts w:ascii="Times New Roman" w:eastAsia="Times New Roman" w:hAnsi="Times New Roman"/>
      <w:b/>
      <w:spacing w:val="-2"/>
      <w:sz w:val="28"/>
    </w:rPr>
  </w:style>
  <w:style w:type="paragraph" w:styleId="Bezodstpw">
    <w:name w:val="No Spacing"/>
    <w:uiPriority w:val="1"/>
    <w:qFormat/>
    <w:rsid w:val="0053012A"/>
    <w:rPr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7445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A574D0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420A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420A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420A4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420A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420A4"/>
    <w:rPr>
      <w:b/>
      <w:bCs/>
      <w:lang w:eastAsia="en-US"/>
    </w:rPr>
  </w:style>
  <w:style w:type="paragraph" w:styleId="Poprawka">
    <w:name w:val="Revision"/>
    <w:hidden/>
    <w:uiPriority w:val="99"/>
    <w:semiHidden/>
    <w:rsid w:val="008420A4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wojewoda\Desktop\firmowkalwb_a4_20111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7C2900-CF99-43F8-BA1F-C45599D5B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firmowkalwb_a4_20111</Template>
  <TotalTime>3</TotalTime>
  <Pages>1</Pages>
  <Words>205</Words>
  <Characters>1236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A4 - 1 strona</vt:lpstr>
    </vt:vector>
  </TitlesOfParts>
  <Manager>REKLAMA I PROMOCJA</Manager>
  <Company>LW BOGDANKA SA</Company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A4 - 1 strona</dc:title>
  <dc:subject/>
  <dc:creator>Jarosław Wojewoda</dc:creator>
  <cp:keywords/>
  <dc:description/>
  <cp:lastModifiedBy>Karol Soroczyński</cp:lastModifiedBy>
  <cp:revision>2</cp:revision>
  <cp:lastPrinted>2025-07-07T10:33:00Z</cp:lastPrinted>
  <dcterms:created xsi:type="dcterms:W3CDTF">2026-03-31T11:05:00Z</dcterms:created>
  <dcterms:modified xsi:type="dcterms:W3CDTF">2026-03-31T11:05:00Z</dcterms:modified>
</cp:coreProperties>
</file>