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4E02A6B0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</w:t>
                              </w:r>
                              <w:r w:rsidR="00EA67B8">
                                <w:t>/I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02F50EC4" w:rsidR="00662D09" w:rsidRDefault="00000000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Content>
                                  <w:r w:rsidR="00BC01D3" w:rsidRPr="00BC01D3">
                                    <w:t>EF Zabrodzie – pole o WN4 15kV – 1 szt.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14FD940A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r w:rsidR="00BC01D3" w:rsidRPr="00BC01D3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POST/HZ/EO/HZL/00140/2026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44F69715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BC01D3">
                                <w:fldChar w:fldCharType="begin"/>
                              </w:r>
                              <w:r w:rsidRPr="00BC01D3">
                                <w:instrText xml:space="preserve"> TIME \@ "d MMMM yyyy" </w:instrText>
                              </w:r>
                              <w:r w:rsidRPr="00BC01D3">
                                <w:fldChar w:fldCharType="separate"/>
                              </w:r>
                              <w:r w:rsidR="004352D1">
                                <w:rPr>
                                  <w:noProof/>
                                </w:rPr>
                                <w:t>14 maja 2026</w:t>
                              </w:r>
                              <w:r w:rsidRPr="00BC01D3">
                                <w:fldChar w:fldCharType="end"/>
                              </w:r>
                              <w:r w:rsidR="00BC01D3">
                                <w:t xml:space="preserve"> </w:t>
                              </w:r>
                              <w:r w:rsidRPr="00BC01D3">
                                <w:t>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4E02A6B0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</w:t>
                        </w:r>
                        <w:r w:rsidR="00EA67B8">
                          <w:t>/I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02F50EC4" w:rsidR="00662D09" w:rsidRDefault="00000000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Content>
                            <w:r w:rsidR="00BC01D3" w:rsidRPr="00BC01D3">
                              <w:t>EF Zabrodzie – pole o WN4 15kV – 1 szt.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14FD940A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r w:rsidR="00BC01D3" w:rsidRPr="00BC01D3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POST/HZ/EO/HZL/00140/2026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44F69715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BC01D3">
                          <w:fldChar w:fldCharType="begin"/>
                        </w:r>
                        <w:r w:rsidRPr="00BC01D3">
                          <w:instrText xml:space="preserve"> TIME \@ "d MMMM yyyy" </w:instrText>
                        </w:r>
                        <w:r w:rsidRPr="00BC01D3">
                          <w:fldChar w:fldCharType="separate"/>
                        </w:r>
                        <w:r w:rsidR="004352D1">
                          <w:rPr>
                            <w:noProof/>
                          </w:rPr>
                          <w:t>14 maja 2026</w:t>
                        </w:r>
                        <w:r w:rsidRPr="00BC01D3">
                          <w:fldChar w:fldCharType="end"/>
                        </w:r>
                        <w:r w:rsidR="00BC01D3">
                          <w:t xml:space="preserve"> </w:t>
                        </w:r>
                        <w:r w:rsidRPr="00BC01D3">
                          <w:t>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2AABEF66" w:rsidR="00847B49" w:rsidRDefault="00000000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24C58" w:rsidRPr="00F93DA5">
            <w:rPr>
              <w:rFonts w:cstheme="minorHAnsi"/>
              <w:b/>
              <w:kern w:val="20"/>
              <w:lang w:eastAsia="zh-CN"/>
            </w:rPr>
            <w:t xml:space="preserve">PGE ENERGETYKA KOLEJOWA </w:t>
          </w:r>
          <w:r w:rsidR="00F93DA5" w:rsidRPr="00F93DA5">
            <w:rPr>
              <w:rFonts w:cstheme="minorHAnsi"/>
              <w:b/>
              <w:kern w:val="20"/>
              <w:lang w:eastAsia="zh-CN"/>
            </w:rPr>
            <w:t xml:space="preserve">Operator Sp. z o.o. </w:t>
          </w:r>
        </w:sdtContent>
      </w:sdt>
      <w:r w:rsidR="00CB69CB" w:rsidRPr="00F93DA5">
        <w:t xml:space="preserve">, </w:t>
      </w:r>
      <w:r w:rsidR="00BC01D3" w:rsidRPr="00BC01D3">
        <w:t>ul Sławińska 7/9, 01-218 Warszawa, wpisana do Rejestru Przedsiębiorców Krajowego Rejestru Sądowego prowadzonego przez Sąd Rejonowy dla M. ST. Warszawy w Warszawie, XIII Wydział Gospodarczy Krajowego Rejestru Sądowego, pod numerem KRS: 0000610778, NIP: 7010564340, REGON: 364121434, kapitał zakładowy: 32 750 900 zł (kapitał wpłacony w całości),</w:t>
      </w:r>
    </w:p>
    <w:p w14:paraId="353337E9" w14:textId="77777777" w:rsidR="00BC01D3" w:rsidRPr="00BC01D3" w:rsidRDefault="00BC01D3" w:rsidP="00BC01D3"/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000000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2F42DBA7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EA7076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118B6B25" w:rsidR="00886557" w:rsidRPr="0057449F" w:rsidRDefault="00F93DA5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F93DA5">
        <w:rPr>
          <w:b/>
          <w:color w:val="auto"/>
        </w:rPr>
        <w:t xml:space="preserve">OWZT – </w:t>
      </w:r>
      <w:r w:rsidRPr="00F93DA5">
        <w:rPr>
          <w:bCs/>
          <w:color w:val="auto"/>
        </w:rPr>
        <w:t>Ogólne Warunki Zamówień Towarów dokument stanowiący</w:t>
      </w:r>
      <w:r w:rsidRPr="00F93DA5">
        <w:rPr>
          <w:b/>
          <w:color w:val="auto"/>
        </w:rPr>
        <w:t xml:space="preserve"> Załącznik nr 5 do SW</w:t>
      </w:r>
      <w:r w:rsidR="00886557" w:rsidRPr="0057449F">
        <w:rPr>
          <w:b/>
          <w:color w:val="auto"/>
        </w:rPr>
        <w:t>Z</w:t>
      </w:r>
      <w:r w:rsidR="00886557"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68D0B1F8" w:rsidR="001648DA" w:rsidRPr="00510B34" w:rsidRDefault="003836DE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510B34">
        <w:t xml:space="preserve">Zamawiający </w:t>
      </w:r>
      <w:r w:rsidR="00D278F9" w:rsidRPr="00510B34">
        <w:rPr>
          <w:b/>
          <w:bCs/>
        </w:rPr>
        <w:t>nie przewiduje odwróconej</w:t>
      </w:r>
      <w:r w:rsidR="00D278F9" w:rsidRPr="00510B34">
        <w:t xml:space="preserve"> oceny </w:t>
      </w:r>
      <w:r w:rsidR="00DC3996" w:rsidRPr="00510B34">
        <w:t>O</w:t>
      </w:r>
      <w:r w:rsidR="00D278F9" w:rsidRPr="00510B34">
        <w:t>fert</w:t>
      </w:r>
      <w:r w:rsidR="001648DA" w:rsidRPr="00510B34">
        <w:t>.</w:t>
      </w:r>
    </w:p>
    <w:p w14:paraId="6227DB14" w14:textId="041E44E6" w:rsidR="006E100D" w:rsidRPr="00886557" w:rsidRDefault="00F93DA5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 w:rsidRPr="009236B0">
        <w:t xml:space="preserve">Zamawiający </w:t>
      </w:r>
      <w:r w:rsidR="009236B0" w:rsidRPr="009236B0">
        <w:t>nie</w:t>
      </w:r>
      <w:r w:rsidR="009236B0">
        <w:t xml:space="preserve"> przewiduje przeprowadzenia negocjacji handlowych.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5F1180B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</w:t>
      </w:r>
      <w:r w:rsidR="009B3D0E">
        <w:t xml:space="preserve">złożyli oferty </w:t>
      </w:r>
      <w:r w:rsidRPr="00886557">
        <w:t>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0C85E65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FE0AD1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FE0AD1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67D43F08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t xml:space="preserve">Zamawiający </w:t>
      </w:r>
      <w:r w:rsidRPr="00F93DA5">
        <w:rPr>
          <w:b/>
        </w:rPr>
        <w:t>dopuszcza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F93DA5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93DA5">
        <w:lastRenderedPageBreak/>
        <w:t>Wykonawcy wchodzący w skład k</w:t>
      </w:r>
      <w:r w:rsidR="006E100D" w:rsidRPr="00F93DA5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0B932CC8" w:rsidR="00BB6DE8" w:rsidRPr="00F93DA5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93DA5">
        <w:t>Wykonawcy wspólnie ubiegający się o udzielenie Zamówienia powinni ustanowić pełnomocnika do reprezentowania ich w Postępowaniu albo reprezentowania w</w:t>
      </w:r>
      <w:r w:rsidR="00D22790" w:rsidRPr="00F93DA5">
        <w:t> </w:t>
      </w:r>
      <w:r w:rsidRPr="00F93DA5">
        <w:t xml:space="preserve">Postępowaniu i do zawarcia </w:t>
      </w:r>
      <w:r w:rsidR="00223C4C" w:rsidRPr="00F93DA5">
        <w:t>U</w:t>
      </w:r>
      <w:r w:rsidRPr="00F93DA5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F93DA5">
        <w:t> </w:t>
      </w:r>
      <w:r w:rsidRPr="00F93DA5">
        <w:t>udzielenie Zamówienia. Pełnomocnictwo należy załączyć do Oferty w formie oryginału lub kopii.</w:t>
      </w:r>
    </w:p>
    <w:p w14:paraId="7EFC2E9C" w14:textId="77777777" w:rsidR="00BB6DE8" w:rsidRPr="00F93DA5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93DA5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F93DA5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93DA5">
        <w:t>Oferta musi być podpisana w taki sposób, by prawnie zobowiązywała wszystkich Wykonawców wspólnie ubiegających się o Zamówienie.</w:t>
      </w:r>
    </w:p>
    <w:p w14:paraId="4F34DD8B" w14:textId="6A59187E" w:rsidR="006E100D" w:rsidRPr="004352D1" w:rsidRDefault="006E100D" w:rsidP="001936E9">
      <w:pPr>
        <w:pStyle w:val="Akapitzlist"/>
        <w:numPr>
          <w:ilvl w:val="2"/>
          <w:numId w:val="15"/>
        </w:numPr>
        <w:ind w:left="1276"/>
        <w:jc w:val="both"/>
        <w:rPr>
          <w:iCs/>
        </w:rPr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4352D1">
        <w:t xml:space="preserve">Zamawiający </w:t>
      </w:r>
      <w:r w:rsidRPr="004352D1">
        <w:rPr>
          <w:b/>
        </w:rPr>
        <w:t xml:space="preserve">dopuszcza </w:t>
      </w:r>
      <w:r w:rsidRPr="004352D1">
        <w:t>wykonywanie przedmiotu Zamówienia przez podwykonawców.</w:t>
      </w:r>
      <w:bookmarkEnd w:id="18"/>
      <w:r w:rsidR="00F61C65" w:rsidRPr="004352D1">
        <w:t xml:space="preserve">  </w:t>
      </w:r>
      <w:r w:rsidRPr="004352D1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4352D1">
        <w:rPr>
          <w:iCs/>
        </w:rPr>
        <w:t>.</w:t>
      </w:r>
      <w:r w:rsidRPr="004352D1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48357B0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 xml:space="preserve">koszty związane z przygotowaniem i dostarczeniem Oferty oraz udziałem Wykonawcy </w:t>
      </w:r>
      <w:r w:rsidR="008E321F">
        <w:t xml:space="preserve">w </w:t>
      </w:r>
      <w:r w:rsidR="003D6BF7" w:rsidRPr="003D6BF7">
        <w:t>Postępowaniu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073275EF" w14:textId="1E891C39" w:rsidR="004031AA" w:rsidRDefault="004031AA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>
        <w:t xml:space="preserve">Zamawiający wymaga od Wykonawców zachowania </w:t>
      </w:r>
      <w:r w:rsidRPr="002C5DD3">
        <w:rPr>
          <w:b/>
          <w:bCs/>
        </w:rPr>
        <w:t>poufności danych</w:t>
      </w:r>
      <w:r>
        <w:t xml:space="preserve"> dotyczących Zamówienia oraz Zamawiającego uzyskanych w toku niniejszego Postępowania </w:t>
      </w:r>
    </w:p>
    <w:p w14:paraId="714A9B58" w14:textId="77777777" w:rsidR="0091169A" w:rsidRDefault="00FE1946" w:rsidP="0091169A">
      <w:pPr>
        <w:pStyle w:val="Nagwek3"/>
        <w:keepNext w:val="0"/>
        <w:keepLines w:val="0"/>
        <w:numPr>
          <w:ilvl w:val="2"/>
          <w:numId w:val="20"/>
        </w:numPr>
        <w:ind w:left="1276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8D679F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4AF61656" w14:textId="77777777" w:rsidR="008E663E" w:rsidRDefault="0091169A" w:rsidP="008E663E">
      <w:pPr>
        <w:pStyle w:val="Nagwek3"/>
        <w:keepNext w:val="0"/>
        <w:keepLines w:val="0"/>
        <w:numPr>
          <w:ilvl w:val="2"/>
          <w:numId w:val="20"/>
        </w:numPr>
        <w:ind w:left="1276"/>
      </w:pPr>
      <w:r w:rsidRPr="0091169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bookmarkEnd w:id="24"/>
    <w:p w14:paraId="43AD1808" w14:textId="798EB075" w:rsidR="006E100D" w:rsidRPr="00865341" w:rsidRDefault="006E100D" w:rsidP="0073245F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198DC138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C01D3">
            <w:rPr>
              <w:b/>
              <w:bCs/>
            </w:rPr>
            <w:t>EF Zabrodzie – pole o WN4 15kV – 1 szt.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5D5848D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615E27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098C904A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dostaw/usług objętych przedmiotem Zamówienia w sposób bezstronny i rzetelny. </w:t>
      </w:r>
    </w:p>
    <w:p w14:paraId="25F178D3" w14:textId="25A1AE64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>
            <w:rPr>
              <w:rFonts w:asciiTheme="minorHAnsi" w:hAnsiTheme="minorHAnsi" w:cstheme="minorHAnsi"/>
              <w:szCs w:val="22"/>
            </w:rPr>
            <w:t>dostaw</w:t>
          </w:r>
        </w:sdtContent>
      </w:sdt>
      <w:r w:rsidRPr="00865341">
        <w:t xml:space="preserve"> zostały określone w załączonym </w:t>
      </w:r>
      <w:r w:rsidR="000C3026">
        <w:t>OWZT</w:t>
      </w:r>
      <w:r w:rsidRPr="00865341">
        <w:t xml:space="preserve">, który stanowi </w:t>
      </w:r>
      <w:r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lastRenderedPageBreak/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4E3297DF" w14:textId="0073D9A3" w:rsidR="00F04A07" w:rsidRPr="002269EF" w:rsidRDefault="00C22825" w:rsidP="000C3026">
      <w:pPr>
        <w:ind w:left="567"/>
      </w:pPr>
      <w:r>
        <w:t>Nie dotyczy</w:t>
      </w:r>
    </w:p>
    <w:p w14:paraId="1D820BEE" w14:textId="3A011821" w:rsidR="006E100D" w:rsidRPr="000C3026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0C3026">
        <w:t xml:space="preserve">Zamawiający </w:t>
      </w:r>
      <w:r w:rsidRPr="000C3026">
        <w:rPr>
          <w:b/>
          <w:bCs/>
        </w:rPr>
        <w:t>nie przewiduje</w:t>
      </w:r>
      <w:r w:rsidRPr="000C3026">
        <w:t xml:space="preserve"> możliwości udzielenia </w:t>
      </w:r>
      <w:r w:rsidRPr="000C3026">
        <w:rPr>
          <w:b/>
          <w:bCs/>
        </w:rPr>
        <w:t>Zamówień dodatkowych</w:t>
      </w:r>
      <w:r w:rsidRPr="000C3026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1D88B108" w14:textId="0179B18A" w:rsidR="004C4D78" w:rsidRPr="00705CC1" w:rsidRDefault="004C4D78" w:rsidP="001E33AB">
      <w:pPr>
        <w:pStyle w:val="Nagwek2"/>
        <w:keepNext w:val="0"/>
        <w:keepLines w:val="0"/>
        <w:numPr>
          <w:ilvl w:val="1"/>
          <w:numId w:val="25"/>
        </w:numPr>
      </w:pPr>
      <w:r w:rsidRPr="006F5F63">
        <w:t xml:space="preserve">Zamawiający </w:t>
      </w:r>
      <w:r w:rsidRPr="006F5F63">
        <w:rPr>
          <w:b/>
        </w:rPr>
        <w:t>nie przewiduje</w:t>
      </w:r>
      <w:r w:rsidRPr="006F5F63">
        <w:t xml:space="preserve"> </w:t>
      </w:r>
      <w:r w:rsidR="006D10EF">
        <w:t xml:space="preserve">przeprowadzenia </w:t>
      </w:r>
      <w:r w:rsidRPr="006F5F63">
        <w:t>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A52E550" w14:textId="708A6CEA" w:rsidR="006E100D" w:rsidRDefault="006E100D" w:rsidP="00162A1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 xml:space="preserve">Termin realizacji przedmiotu Zamówienia: </w:t>
      </w:r>
      <w:r w:rsidR="00162A1B">
        <w:t>do 28 tygodni</w:t>
      </w:r>
      <w:r w:rsidRPr="000552E0">
        <w:t xml:space="preserve"> od dnia </w:t>
      </w:r>
      <w:r w:rsidR="00162A1B">
        <w:t>przekazania zamówienia do realizacji</w:t>
      </w:r>
      <w:r w:rsidRPr="000552E0">
        <w:t>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22BF3E85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9F50A1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pracy małoletnich cudzoziemców, o których mowa w art. 9 ust. 2 ustawy z dnia 15 czerwca 2012 r. o skutkach powierzania </w:t>
      </w:r>
      <w:r w:rsidR="00F140EC">
        <w:lastRenderedPageBreak/>
        <w:t>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29DE322" w14:textId="42CD4ACD" w:rsidR="00670F53" w:rsidRDefault="006F685D" w:rsidP="00670F53">
      <w:pPr>
        <w:pStyle w:val="Akapitzlist"/>
        <w:ind w:left="2127" w:hanging="851"/>
        <w:jc w:val="both"/>
      </w:pPr>
      <w:r>
        <w:t>5.1.</w:t>
      </w:r>
      <w:r w:rsidRPr="00C634E0">
        <w:t>1.7. (</w:t>
      </w:r>
      <w:r w:rsidRPr="00C634E0">
        <w:rPr>
          <w:u w:val="single"/>
        </w:rPr>
        <w:t>zgodnie z pkt 9.4.2.</w:t>
      </w:r>
      <w:r w:rsidR="00E71B55" w:rsidRPr="00C634E0">
        <w:rPr>
          <w:u w:val="single"/>
        </w:rPr>
        <w:t>7</w:t>
      </w:r>
      <w:r w:rsidRPr="00C634E0">
        <w:rPr>
          <w:u w:val="single"/>
        </w:rPr>
        <w:t>. Procedury</w:t>
      </w:r>
      <w:r w:rsidRPr="00C634E0">
        <w:t xml:space="preserve">) </w:t>
      </w:r>
      <w:r w:rsidR="00A03401" w:rsidRPr="00C634E0">
        <w:t>w stosunku</w:t>
      </w:r>
      <w:r w:rsidR="00A03401">
        <w:t xml:space="preserve">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>
        <w:t>,</w:t>
      </w:r>
    </w:p>
    <w:p w14:paraId="3FC69AF4" w14:textId="3F7FA3CC" w:rsidR="006A7D54" w:rsidRPr="00F67FF3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F67FF3">
        <w:rPr>
          <w:rFonts w:cstheme="minorHAnsi"/>
          <w:iCs/>
          <w:color w:val="000000" w:themeColor="text1"/>
          <w:lang w:eastAsia="pl-PL"/>
        </w:rPr>
        <w:t>5.1.1.</w:t>
      </w:r>
      <w:r w:rsidR="00F5769B">
        <w:rPr>
          <w:rFonts w:cstheme="minorHAnsi"/>
          <w:iCs/>
          <w:color w:val="000000" w:themeColor="text1"/>
          <w:lang w:eastAsia="pl-PL"/>
        </w:rPr>
        <w:t>8</w:t>
      </w:r>
      <w:r w:rsidRPr="00F67FF3">
        <w:rPr>
          <w:rFonts w:cstheme="minorHAnsi"/>
          <w:iCs/>
          <w:color w:val="000000" w:themeColor="text1"/>
          <w:lang w:eastAsia="pl-PL"/>
        </w:rPr>
        <w:t>.(</w:t>
      </w:r>
      <w:r w:rsidRPr="00F67FF3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F67FF3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F67FF3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F67FF3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lastRenderedPageBreak/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513F8753" w14:textId="6FFA4089" w:rsidR="007F6FB5" w:rsidRDefault="0008267F" w:rsidP="00162A1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D91E1D" w:rsidRDefault="00BC2C91" w:rsidP="001643EA">
      <w:pPr>
        <w:pStyle w:val="Styl3"/>
        <w:numPr>
          <w:ilvl w:val="0"/>
          <w:numId w:val="0"/>
        </w:numPr>
        <w:ind w:left="2268"/>
      </w:pPr>
      <w:r w:rsidRPr="00D91E1D">
        <w:t>W celu potwierdzenia spełnienia warunku Wykonawca powinien wykazać, że:</w:t>
      </w:r>
    </w:p>
    <w:p w14:paraId="212E6A24" w14:textId="4797AD48" w:rsidR="007F6FB5" w:rsidRPr="00D91E1D" w:rsidRDefault="0089712F" w:rsidP="00D91E1D">
      <w:pPr>
        <w:pStyle w:val="Styl3"/>
        <w:numPr>
          <w:ilvl w:val="0"/>
          <w:numId w:val="0"/>
        </w:numPr>
        <w:ind w:left="2268"/>
      </w:pPr>
      <w:r w:rsidRPr="00D91E1D">
        <w:t xml:space="preserve">a. </w:t>
      </w:r>
      <w:r w:rsidR="00D91E1D">
        <w:t xml:space="preserve">W celu potwierdzenia spełnienia warunku Wykonawca powinien wykazać, że </w:t>
      </w:r>
      <w:r w:rsidR="00D91E1D" w:rsidRPr="0054300B">
        <w:t>w</w:t>
      </w:r>
      <w:r w:rsidR="00D91E1D">
        <w:t> </w:t>
      </w:r>
      <w:r w:rsidR="00D91E1D" w:rsidRPr="0054300B">
        <w:t xml:space="preserve">okresie </w:t>
      </w:r>
      <w:r w:rsidR="00D91E1D" w:rsidRPr="0012760F">
        <w:rPr>
          <w:b/>
          <w:bCs/>
        </w:rPr>
        <w:t xml:space="preserve">ostatnich </w:t>
      </w:r>
      <w:r w:rsidR="008E37FD">
        <w:rPr>
          <w:b/>
          <w:bCs/>
        </w:rPr>
        <w:t>5</w:t>
      </w:r>
      <w:r w:rsidR="00D91E1D" w:rsidRPr="0012760F">
        <w:rPr>
          <w:b/>
          <w:bCs/>
        </w:rPr>
        <w:t xml:space="preserve"> lat</w:t>
      </w:r>
      <w:r w:rsidR="00D91E1D" w:rsidRPr="0054300B">
        <w:t xml:space="preserve"> przed dniem składania ofert, a jeżeli okres prowadzenia działalności jest krótszy, w tym okresie, należycie zrealizowa</w:t>
      </w:r>
      <w:r w:rsidR="00D91E1D">
        <w:t>ł</w:t>
      </w:r>
      <w:r w:rsidR="00D91E1D" w:rsidRPr="0054300B">
        <w:t xml:space="preserve"> </w:t>
      </w:r>
      <w:r w:rsidR="00D91E1D" w:rsidRPr="0012760F">
        <w:rPr>
          <w:b/>
          <w:bCs/>
        </w:rPr>
        <w:t xml:space="preserve">co najmniej </w:t>
      </w:r>
      <w:r w:rsidR="00D91E1D">
        <w:rPr>
          <w:b/>
          <w:bCs/>
        </w:rPr>
        <w:t>2 </w:t>
      </w:r>
      <w:r w:rsidR="00D91E1D" w:rsidRPr="0012760F">
        <w:rPr>
          <w:b/>
          <w:bCs/>
        </w:rPr>
        <w:t>dostawy</w:t>
      </w:r>
      <w:r w:rsidR="00D91E1D" w:rsidRPr="0054300B">
        <w:t xml:space="preserve"> asortymentu identycznego lub analogicznego do wymaganego w SWZ o łącznej wartości netto wynoszącej </w:t>
      </w:r>
      <w:r w:rsidR="00D91E1D" w:rsidRPr="0012760F">
        <w:rPr>
          <w:b/>
          <w:bCs/>
        </w:rPr>
        <w:t xml:space="preserve">co najmniej </w:t>
      </w:r>
      <w:r w:rsidR="00D91E1D">
        <w:rPr>
          <w:b/>
          <w:bCs/>
        </w:rPr>
        <w:t>1</w:t>
      </w:r>
      <w:r w:rsidR="00D91E1D" w:rsidRPr="0012760F">
        <w:rPr>
          <w:b/>
          <w:bCs/>
        </w:rPr>
        <w:t>00 000,00 PLN</w:t>
      </w:r>
      <w:r w:rsidR="00D91E1D">
        <w:t>.</w:t>
      </w:r>
    </w:p>
    <w:p w14:paraId="6A0ED6D3" w14:textId="3A9B2DAD" w:rsidR="00C77FE5" w:rsidRDefault="00C77FE5" w:rsidP="00F727E4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862B29">
        <w:t>Z</w:t>
      </w:r>
      <w:r>
        <w:t>amówienia przez dwóch lub większą liczbę Wykonawców</w:t>
      </w:r>
      <w:r w:rsidR="001059DA">
        <w:t>, wystarczy, że Wykonawcy spełnią warunek wspólnie.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43A7FFA8" w:rsidR="001A1BB8" w:rsidRPr="00AE24AD" w:rsidRDefault="007F6FB5" w:rsidP="00AE24AD">
      <w:pPr>
        <w:pStyle w:val="Styl2"/>
        <w:ind w:left="2268" w:firstLine="0"/>
        <w:outlineLvl w:val="2"/>
        <w:rPr>
          <w:b/>
          <w:bCs/>
        </w:rPr>
      </w:pPr>
      <w:r w:rsidRPr="00AE24AD">
        <w:rPr>
          <w:b/>
          <w:bCs/>
        </w:rPr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77777777" w:rsidR="007F6FB5" w:rsidRPr="00AE24AD" w:rsidRDefault="007F6FB5" w:rsidP="00F727E4">
      <w:pPr>
        <w:pStyle w:val="Styl2"/>
        <w:ind w:left="2268" w:firstLine="0"/>
        <w:outlineLvl w:val="2"/>
        <w:rPr>
          <w:b/>
          <w:bCs/>
        </w:rPr>
      </w:pPr>
      <w:r w:rsidRPr="00AE24AD">
        <w:rPr>
          <w:b/>
          <w:bCs/>
        </w:rPr>
        <w:t>Zamawiający nie określa warunku w tym zakresie.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02319300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lastRenderedPageBreak/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>nia –</w:t>
      </w:r>
      <w:r w:rsidR="006F72EA">
        <w:t xml:space="preserve"> </w:t>
      </w:r>
      <w:r w:rsidR="00B36806" w:rsidRPr="008D13C2">
        <w:t xml:space="preserve">w treści Formularza Oferty wg </w:t>
      </w:r>
      <w:r w:rsidR="00B36806">
        <w:rPr>
          <w:b/>
        </w:rPr>
        <w:t>Załącznika n</w:t>
      </w:r>
      <w:r w:rsidR="00B36806" w:rsidRPr="008D13C2">
        <w:rPr>
          <w:b/>
        </w:rPr>
        <w:t>r 2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6D1B321" w14:textId="7A80F23D" w:rsidR="007F6FB5" w:rsidRPr="00374E89" w:rsidRDefault="004F6724" w:rsidP="00D93471">
      <w:pPr>
        <w:pStyle w:val="Styl2"/>
        <w:ind w:left="1418"/>
      </w:pPr>
      <w:r w:rsidRPr="00AE24AD">
        <w:rPr>
          <w:b/>
          <w:bCs/>
          <w:u w:val="single"/>
        </w:rPr>
        <w:t>UWAGA:</w:t>
      </w:r>
      <w:r w:rsidRPr="00AE24AD">
        <w:t xml:space="preserve"> </w:t>
      </w:r>
      <w:r w:rsidR="007F6FB5" w:rsidRPr="00AE24AD">
        <w:t>W przypadku Wykonawców wspólnie ubiegających się o Zamówienie, przedmiotowe oświadczenie składa każdy z tych Wykonawców lub Wykonawca upoważniony do ich reprezentowania.</w:t>
      </w:r>
    </w:p>
    <w:p w14:paraId="44B32082" w14:textId="12DE3F0D" w:rsidR="00985B3A" w:rsidRPr="00AE24AD" w:rsidRDefault="00985B3A" w:rsidP="00985B3A">
      <w:pPr>
        <w:pStyle w:val="Styl3"/>
        <w:numPr>
          <w:ilvl w:val="0"/>
          <w:numId w:val="0"/>
        </w:numPr>
        <w:ind w:left="2268" w:hanging="850"/>
      </w:pPr>
      <w:r w:rsidRPr="00AE24AD">
        <w:t xml:space="preserve">Wzór oświadczenia stanowi </w:t>
      </w:r>
      <w:r w:rsidRPr="00AE24AD">
        <w:rPr>
          <w:b/>
          <w:bCs/>
        </w:rPr>
        <w:t>Załącznik nr 7 do SWZ</w:t>
      </w:r>
      <w:r w:rsidRPr="00AE24AD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266CE653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BD1FBC">
        <w:t>oferty</w:t>
      </w:r>
      <w:r w:rsidR="007F6FB5">
        <w:t>,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30C9E664" w:rsidR="0033104D" w:rsidRDefault="0008267F" w:rsidP="000A5774">
      <w:pPr>
        <w:pStyle w:val="Nagwek3"/>
        <w:keepNext w:val="0"/>
        <w:keepLines w:val="0"/>
        <w:numPr>
          <w:ilvl w:val="2"/>
          <w:numId w:val="17"/>
        </w:numPr>
        <w:ind w:left="1418" w:hanging="716"/>
      </w:pPr>
      <w:r w:rsidRPr="0033104D">
        <w:rPr>
          <w:b/>
          <w:bCs/>
        </w:rPr>
        <w:t>O</w:t>
      </w:r>
      <w:r w:rsidR="007F6FB5" w:rsidRPr="0033104D">
        <w:rPr>
          <w:b/>
          <w:bCs/>
        </w:rPr>
        <w:t>świadczenie własne Wykonawcy potwierdzające, że nie zalega z opłacaniem podatków i opłat</w:t>
      </w:r>
      <w:r w:rsidR="004D5661" w:rsidRPr="0033104D">
        <w:rPr>
          <w:b/>
          <w:bCs/>
        </w:rPr>
        <w:t xml:space="preserve"> </w:t>
      </w:r>
      <w:r w:rsidR="004D5661" w:rsidRPr="004D5661">
        <w:t>(</w:t>
      </w:r>
      <w:r w:rsidR="0055382F">
        <w:t xml:space="preserve">w treści </w:t>
      </w:r>
      <w:r w:rsidR="0055382F" w:rsidRPr="0033104D">
        <w:rPr>
          <w:b/>
          <w:bCs/>
        </w:rPr>
        <w:t>Formularza oferty – Załącznik nr 2 do SWZ</w:t>
      </w:r>
      <w:r w:rsidR="0055382F">
        <w:t>)</w:t>
      </w:r>
      <w:r w:rsidR="0033104D">
        <w:t>.</w:t>
      </w:r>
      <w:r w:rsidR="007E59A8" w:rsidRPr="007E59A8">
        <w:t xml:space="preserve"> </w:t>
      </w:r>
    </w:p>
    <w:p w14:paraId="08827711" w14:textId="54F9AD2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AE24AD">
        <w:rPr>
          <w:b/>
          <w:bCs/>
          <w:u w:val="single"/>
        </w:rPr>
        <w:t>UWAGA:</w:t>
      </w:r>
      <w:r w:rsidRPr="00AE24AD">
        <w:t xml:space="preserve"> W</w:t>
      </w:r>
      <w:r w:rsidR="00EB2052" w:rsidRPr="00AE24AD">
        <w:t xml:space="preserve"> przypadku k</w:t>
      </w:r>
      <w:r w:rsidR="007F6FB5" w:rsidRPr="00AE24AD">
        <w:t>onsorcjum należy złożyć oświadczenie dotyczące wszystkich jego członków</w:t>
      </w:r>
      <w:r w:rsidRPr="00AE24AD">
        <w:t>.</w:t>
      </w:r>
      <w:r w:rsidR="007F6FB5" w:rsidRPr="00374E89">
        <w:t xml:space="preserve">  </w:t>
      </w:r>
    </w:p>
    <w:p w14:paraId="31E73FF5" w14:textId="63096B91" w:rsidR="00A334F0" w:rsidRPr="00D91E1D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D91E1D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 w:rsidRPr="00D91E1D">
            <w:rPr>
              <w:rFonts w:asciiTheme="minorHAnsi" w:hAnsiTheme="minorHAnsi" w:cstheme="minorHAnsi"/>
              <w:b/>
              <w:iCs/>
              <w:szCs w:val="22"/>
            </w:rPr>
            <w:t>dostaw</w:t>
          </w:r>
        </w:sdtContent>
      </w:sdt>
      <w:r w:rsidRPr="00D91E1D">
        <w:rPr>
          <w:b/>
        </w:rPr>
        <w:t>,</w:t>
      </w:r>
      <w:r w:rsidR="0008267F" w:rsidRPr="00D91E1D">
        <w:t xml:space="preserve"> </w:t>
      </w:r>
      <w:r w:rsidRPr="00D91E1D">
        <w:t xml:space="preserve">o których mowa w pkt 5.1.3.1 lit. a. SWZ, z podaniem informacji określonych we wzorze wykazu stanowiącym </w:t>
      </w:r>
      <w:r w:rsidRPr="00D91E1D">
        <w:rPr>
          <w:b/>
        </w:rPr>
        <w:t>Załącznik nr 3 do SWZ</w:t>
      </w:r>
      <w:r w:rsidRPr="00D91E1D">
        <w:t xml:space="preserve">, wraz z dokumentami potwierdzającymi należyte 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 w:rsidRPr="00D91E1D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Pr="00D91E1D">
        <w:t xml:space="preserve"> zamieszczonych w wykazie (np. referencje, protokoły odbioru itp. bądź inne dokumen</w:t>
      </w:r>
      <w:r w:rsidR="0008267F" w:rsidRPr="00D91E1D">
        <w:t xml:space="preserve">ty wystawione przez podmiot, na </w:t>
      </w:r>
      <w:r w:rsidRPr="00D91E1D">
        <w:t xml:space="preserve">rzecz którego były </w:t>
      </w:r>
      <w:r w:rsidR="00B02172" w:rsidRPr="00D91E1D">
        <w:t xml:space="preserve">one </w:t>
      </w:r>
      <w:r w:rsidRPr="00D91E1D">
        <w:t xml:space="preserve">wykonywane). W przypadku </w:t>
      </w:r>
      <w:r w:rsidR="003356EA" w:rsidRPr="00D91E1D">
        <w:t>kiedy Wykonawca z</w:t>
      </w:r>
      <w:r w:rsidR="001A771D" w:rsidRPr="00D91E1D">
        <w:t> </w:t>
      </w:r>
      <w:r w:rsidR="003356EA" w:rsidRPr="00D91E1D">
        <w:t>przyczyn niezależnych od niego nie jest w stanie uzyska</w:t>
      </w:r>
      <w:r w:rsidR="0008267F" w:rsidRPr="00D91E1D">
        <w:t xml:space="preserve">ć tych dokumentów dopuszcza się </w:t>
      </w:r>
      <w:r w:rsidR="00096FE0" w:rsidRPr="00D91E1D">
        <w:t xml:space="preserve">złożenie </w:t>
      </w:r>
      <w:r w:rsidR="003356EA" w:rsidRPr="00D91E1D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 w:rsidRPr="00D91E1D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="0043209F" w:rsidRPr="00D91E1D">
        <w:t xml:space="preserve"> wraz z uzasadnieniem braku dokumentów potwierdzających ich należyte wykonanie.</w:t>
      </w:r>
    </w:p>
    <w:p w14:paraId="0957744C" w14:textId="200BD263" w:rsidR="000B1E2D" w:rsidRPr="003F23E5" w:rsidRDefault="000B1E2D" w:rsidP="001E7270">
      <w:pPr>
        <w:ind w:left="1418"/>
        <w:jc w:val="both"/>
        <w:rPr>
          <w:iCs/>
        </w:rPr>
      </w:pPr>
      <w:r w:rsidRPr="003F23E5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630B58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434162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F42193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2460C199" w14:textId="32CCDDF4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BC2015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lastRenderedPageBreak/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350E915A" w14:textId="0893590B" w:rsidR="005E498C" w:rsidRPr="005E498C" w:rsidRDefault="005E498C" w:rsidP="001E33AB">
      <w:pPr>
        <w:pStyle w:val="Akapitzlist"/>
        <w:numPr>
          <w:ilvl w:val="1"/>
          <w:numId w:val="17"/>
        </w:numPr>
        <w:jc w:val="both"/>
      </w:pPr>
      <w:r w:rsidRPr="005E498C">
        <w:t xml:space="preserve">Zamawiający informuje, iż w przypadku oceny jako najkorzystniejszej Oferty danego Wykonawcy, zobligowany on będzie przed wyborem jego Oferty do złożenia na wezwanie Zamawiającego, </w:t>
      </w:r>
      <w:r w:rsidRPr="00374E89">
        <w:rPr>
          <w:b/>
          <w:bCs/>
        </w:rPr>
        <w:t>zaświadczenia właściwego naczelnika urzędu skarbowego</w:t>
      </w:r>
      <w:r w:rsidRPr="005E498C">
        <w:t xml:space="preserve"> wystawionego nie wcześniej niż 3 miesiące przed jego złożeniem, potwierdzającego, że Wykonawca nie zalega z opłacaniem podatków i </w:t>
      </w:r>
      <w:r w:rsidRPr="002A056A">
        <w:t>opłat [</w:t>
      </w:r>
      <w:r w:rsidRPr="009E4C8C">
        <w:rPr>
          <w:i/>
          <w:iCs/>
        </w:rPr>
        <w:t>w przypadku konsorcjum należy złożyć zaświadczenia dotyczące wszystkich jego członków</w:t>
      </w:r>
      <w:r w:rsidRPr="002A056A">
        <w:t>]</w:t>
      </w:r>
      <w:r w:rsidR="00392F50" w:rsidRPr="002A056A">
        <w:t xml:space="preserve"> </w:t>
      </w:r>
    </w:p>
    <w:p w14:paraId="7FB39D91" w14:textId="51270F5C" w:rsidR="007436A1" w:rsidRPr="00AE24AD" w:rsidRDefault="008576C2" w:rsidP="00D21BCD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02D5EFA9" w14:textId="03BEBFA1" w:rsidR="00FA5175" w:rsidRPr="00FA5175" w:rsidRDefault="00AF2710" w:rsidP="00AE24AD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2C412E8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07888B74" w14:textId="006D2AD8" w:rsidR="00D91E1D" w:rsidRPr="00D91E1D" w:rsidRDefault="00D91E1D" w:rsidP="00D91E1D">
      <w:pPr>
        <w:pStyle w:val="Akapitzlist"/>
        <w:numPr>
          <w:ilvl w:val="1"/>
          <w:numId w:val="17"/>
        </w:numPr>
        <w:rPr>
          <w:rFonts w:ascii="Verdana" w:eastAsiaTheme="majorEastAsia" w:hAnsi="Verdana" w:cstheme="majorBidi"/>
          <w:color w:val="000000" w:themeColor="text1"/>
          <w:szCs w:val="26"/>
        </w:rPr>
      </w:pPr>
      <w:r w:rsidRPr="00D91E1D">
        <w:rPr>
          <w:rFonts w:ascii="Verdana" w:eastAsiaTheme="majorEastAsia" w:hAnsi="Verdana" w:cstheme="majorBidi"/>
          <w:color w:val="000000" w:themeColor="text1"/>
          <w:szCs w:val="26"/>
        </w:rPr>
        <w:t>Zamawiający nie uznaje oferty podpisanej „faksymile”, rozumianej jako dokładna kopia dokumentu, rysunku lub odręcznego podpisu, wykonana mechanicznie, chemicznie lub elektronicznie.</w:t>
      </w:r>
    </w:p>
    <w:p w14:paraId="0ADFE155" w14:textId="214FA563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lastRenderedPageBreak/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4B5FB0F7" w:rsidR="005A4393" w:rsidRPr="008D13C2" w:rsidRDefault="00AE24AD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Nie dotyczy</w:t>
      </w:r>
    </w:p>
    <w:p w14:paraId="2D9D7A1A" w14:textId="3724E307" w:rsidR="00FA5175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/>
      </w:pPr>
      <w:r w:rsidRPr="00FA5175">
        <w:t xml:space="preserve">Dokumenty/oświadczenia/wykazy wymienione w </w:t>
      </w:r>
      <w:r w:rsidRPr="00E66641">
        <w:rPr>
          <w:b/>
          <w:bCs/>
        </w:rPr>
        <w:t>pkt 5.2. SWZ</w:t>
      </w:r>
      <w:r w:rsidRPr="00FA5175">
        <w:t>.</w:t>
      </w:r>
    </w:p>
    <w:p w14:paraId="22A7BA62" w14:textId="4BD14202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papierowej.</w:t>
      </w:r>
      <w:r w:rsidR="005A4393" w:rsidRPr="005A4393">
        <w:t xml:space="preserve"> </w:t>
      </w:r>
    </w:p>
    <w:p w14:paraId="2ED414BD" w14:textId="104B3411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FE0C00">
        <w:t>.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2A4EE0B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0D2555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D89D81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>zakresem przedmiot zamówienia,</w:t>
      </w:r>
    </w:p>
    <w:p w14:paraId="1D76BB7A" w14:textId="58D0EA79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0D2555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5F99C340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0D2555">
        <w:rPr>
          <w:rFonts w:eastAsiaTheme="minorHAnsi"/>
        </w:rPr>
        <w:t>Z</w:t>
      </w:r>
      <w:r w:rsidRPr="0058623A">
        <w:rPr>
          <w:rFonts w:eastAsiaTheme="minorHAnsi"/>
        </w:rPr>
        <w:t>amówienia.</w:t>
      </w:r>
    </w:p>
    <w:p w14:paraId="3722C31D" w14:textId="61B63CB1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zamówienia, powinni złożyć i załączyć udzielone na rzecz podmiotu będącego liderem konsorcjum / spółki cywilnej </w:t>
      </w:r>
      <w:r w:rsidRPr="00357A2C">
        <w:rPr>
          <w:b/>
          <w:bCs/>
        </w:rPr>
        <w:t>pełnomocnictwo</w:t>
      </w:r>
      <w:r w:rsidRPr="00AE54A0">
        <w:t xml:space="preserve"> do podpisania w ich imieniu Oferty,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8B6262">
        <w:t>.</w:t>
      </w:r>
    </w:p>
    <w:p w14:paraId="33A7352D" w14:textId="797D6A20" w:rsidR="008B6262" w:rsidRDefault="00AE24AD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</w:pPr>
      <w:r>
        <w:t>Nie dotyczy</w:t>
      </w:r>
    </w:p>
    <w:p w14:paraId="1A0AABC3" w14:textId="77777777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ewidencji.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1B8688C3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2B15A3">
        <w:t xml:space="preserve">Oświadczenie </w:t>
      </w:r>
      <w:r w:rsidRPr="000C1B6A">
        <w:t xml:space="preserve">członków konsorcjum i/lub podmiotów udostępniających zasoby o niepodleganiu </w:t>
      </w:r>
      <w:r w:rsidRPr="002B15A3">
        <w:t xml:space="preserve">wykluczeniu z Postępowania na podstawie art. 7 ust. 1 Ustawy Sankcyjnej oraz art. 5 k </w:t>
      </w:r>
      <w:r w:rsidRPr="002B15A3">
        <w:lastRenderedPageBreak/>
        <w:t>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0CC84AE6" w14:textId="77777777" w:rsidR="00FC183F" w:rsidRPr="00374786" w:rsidRDefault="00FC183F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 w:rsidRPr="00374786">
        <w:t>Dokumenty techniczne:</w:t>
      </w:r>
    </w:p>
    <w:p w14:paraId="3FC4A6EE" w14:textId="503A2094" w:rsidR="00AD7A26" w:rsidRPr="00374786" w:rsidRDefault="00150E8D" w:rsidP="00FC183F">
      <w:pPr>
        <w:pStyle w:val="Styl3"/>
      </w:pPr>
      <w:r w:rsidRPr="00374786">
        <w:t xml:space="preserve"> </w:t>
      </w:r>
      <w:r w:rsidR="00FC183F" w:rsidRPr="00374786">
        <w:t>Komplet dokumentacji techniczno-ruchowej (DTR), która potwierdza zgodność urządzenia z normami oraz umożliwia bezpieczną eksploatację</w:t>
      </w:r>
    </w:p>
    <w:p w14:paraId="0EBC5773" w14:textId="52D53D89" w:rsidR="00FC183F" w:rsidRPr="00374786" w:rsidRDefault="00FC183F" w:rsidP="00FC183F">
      <w:pPr>
        <w:pStyle w:val="Styl3"/>
      </w:pPr>
      <w:r w:rsidRPr="00374786">
        <w:t>Certyfikat zgodności (lub raport z badań). Wystawiany przez niezależną jednostkę certyfikującą (np. z akredytacją PCA) potwierdzający badania typu (próby zwarciowe, napięciowe)</w:t>
      </w:r>
    </w:p>
    <w:p w14:paraId="489C4AEC" w14:textId="7C9DF537" w:rsidR="00FC183F" w:rsidRPr="00374786" w:rsidRDefault="00374786" w:rsidP="00FC183F">
      <w:pPr>
        <w:pStyle w:val="Styl3"/>
      </w:pPr>
      <w:r w:rsidRPr="00374786">
        <w:t>Karty katalogowe zaoferowanego  pola zawierające dane techniczne, wraz z rysunkami oraz szczegółową specyfikację wyposażenia potwierdzające wymagane parametry techniczne i wymiary</w:t>
      </w:r>
    </w:p>
    <w:p w14:paraId="33010D11" w14:textId="77CDC343" w:rsidR="00150E8D" w:rsidRDefault="00AD7A2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 xml:space="preserve">Wykaz materiałów równoważnych wg </w:t>
      </w:r>
      <w:r w:rsidRPr="00AD7A26">
        <w:rPr>
          <w:b/>
          <w:bCs/>
        </w:rPr>
        <w:t>Załącznika nr 11 do SWZ</w:t>
      </w:r>
      <w:r w:rsidR="006A1CE0">
        <w:t xml:space="preserve"> wraz z dokumentami wskazanymi w</w:t>
      </w:r>
      <w:r w:rsidR="00493CA0">
        <w:t xml:space="preserve">e wskazanym </w:t>
      </w:r>
      <w:r w:rsidR="005740DD">
        <w:t>w</w:t>
      </w:r>
      <w:r w:rsidR="00493CA0">
        <w:t>ykazie</w:t>
      </w:r>
      <w:r w:rsidR="00650EF6">
        <w:t>,</w:t>
      </w:r>
      <w:r w:rsidR="006A1CE0" w:rsidRPr="005B2F18">
        <w:t xml:space="preserve"> 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362B11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EB48B9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lastRenderedPageBreak/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D39FE0F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EB48B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lastRenderedPageBreak/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7AA20552" w:rsidR="00A3492D" w:rsidRPr="00A3492D" w:rsidRDefault="00593497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>Magdalena Goliszewska</w:t>
      </w:r>
      <w:r w:rsidR="00A3492D" w:rsidRPr="007F7D40">
        <w:t xml:space="preserve">, Departament Zakupów PGE </w:t>
      </w:r>
      <w:r>
        <w:t>Energetyka Kolejowa Holding Sp. z o.o.</w:t>
      </w:r>
      <w:r w:rsidR="00A3492D" w:rsidRPr="007F7D40">
        <w:t xml:space="preserve">, tel.  </w:t>
      </w:r>
      <w:r>
        <w:t>697 049 230</w:t>
      </w:r>
      <w:r w:rsidR="00A3492D" w:rsidRPr="007F7D40">
        <w:t xml:space="preserve">; e-mail:  </w:t>
      </w:r>
      <w:r>
        <w:t>magdalena.goliszewska</w:t>
      </w:r>
      <w:r w:rsidR="00A3492D" w:rsidRPr="007F7D40">
        <w:t>@gkpge.pl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497696FB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C01D3" w:rsidRPr="00593497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POST/HZ/EO/HZL/00140/2026</w:t>
          </w:r>
        </w:sdtContent>
      </w:sdt>
      <w:r w:rsidR="00E766C3" w:rsidRPr="00593497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19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159B8E0D" w:rsidR="004119DA" w:rsidRPr="004352D1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4352D1" w:rsidRPr="004352D1">
        <w:rPr>
          <w:b/>
          <w:bCs/>
        </w:rPr>
        <w:t>25.05.</w:t>
      </w:r>
      <w:r w:rsidRPr="004352D1">
        <w:rPr>
          <w:b/>
          <w:bCs/>
        </w:rPr>
        <w:t>20</w:t>
      </w:r>
      <w:r w:rsidR="00593497" w:rsidRPr="004352D1">
        <w:rPr>
          <w:b/>
          <w:bCs/>
        </w:rPr>
        <w:t>26</w:t>
      </w:r>
      <w:r w:rsidRPr="004352D1">
        <w:rPr>
          <w:b/>
          <w:bCs/>
        </w:rPr>
        <w:t xml:space="preserve"> r. do</w:t>
      </w:r>
      <w:r w:rsidR="00836E90" w:rsidRPr="004352D1">
        <w:rPr>
          <w:b/>
          <w:bCs/>
        </w:rPr>
        <w:t xml:space="preserve"> godz</w:t>
      </w:r>
      <w:r w:rsidRPr="004352D1">
        <w:rPr>
          <w:b/>
          <w:bCs/>
        </w:rPr>
        <w:t xml:space="preserve">. </w:t>
      </w:r>
      <w:r w:rsidR="00593497" w:rsidRPr="004352D1">
        <w:rPr>
          <w:b/>
          <w:bCs/>
        </w:rPr>
        <w:t>10:00</w:t>
      </w:r>
      <w:r w:rsidRPr="004352D1">
        <w:t xml:space="preserve"> 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lastRenderedPageBreak/>
        <w:t xml:space="preserve">TERMIN ZWIĄZANIA OFERTĄ </w:t>
      </w:r>
    </w:p>
    <w:p w14:paraId="11F4DC22" w14:textId="7722E021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225525" w:rsidRPr="00617ADD">
            <w:rPr>
              <w:rFonts w:asciiTheme="minorHAnsi" w:hAnsiTheme="minorHAnsi" w:cstheme="minorHAnsi"/>
              <w:b/>
              <w:bCs/>
              <w:szCs w:val="22"/>
            </w:rPr>
            <w:t xml:space="preserve"> 90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617ADD" w:rsidRDefault="004119DA" w:rsidP="00681BDE">
      <w:pPr>
        <w:ind w:left="445" w:firstLine="576"/>
      </w:pPr>
      <w:r w:rsidRPr="00617ADD">
        <w:t>W kryterium „Cena netto” punkty zostaną przyznane zgodnie z poniższym wzorem:</w:t>
      </w:r>
    </w:p>
    <w:p w14:paraId="58E885CF" w14:textId="77777777" w:rsidR="004119DA" w:rsidRPr="00617ADD" w:rsidRDefault="004119DA" w:rsidP="00681BDE"/>
    <w:p w14:paraId="6B624637" w14:textId="77777777" w:rsidR="004119DA" w:rsidRPr="00617ADD" w:rsidRDefault="004119DA" w:rsidP="00681BDE">
      <w:pPr>
        <w:jc w:val="center"/>
        <w:rPr>
          <w:vertAlign w:val="subscript"/>
        </w:rPr>
      </w:pPr>
      <w:proofErr w:type="spellStart"/>
      <w:r w:rsidRPr="00617ADD">
        <w:t>C</w:t>
      </w:r>
      <w:r w:rsidRPr="00617ADD">
        <w:rPr>
          <w:vertAlign w:val="subscript"/>
        </w:rPr>
        <w:t>min</w:t>
      </w:r>
      <w:proofErr w:type="spellEnd"/>
    </w:p>
    <w:p w14:paraId="342C9B06" w14:textId="77777777" w:rsidR="004119DA" w:rsidRPr="00617ADD" w:rsidRDefault="004119DA" w:rsidP="00681BDE">
      <w:pPr>
        <w:jc w:val="center"/>
      </w:pPr>
      <w:r w:rsidRPr="00617ADD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617ADD">
        <w:t>C</w:t>
      </w:r>
      <w:r w:rsidRPr="00617ADD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55B59A40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617ADD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lastRenderedPageBreak/>
        <w:t xml:space="preserve">AUKCJA ELEKTRONICZNA </w:t>
      </w:r>
    </w:p>
    <w:p w14:paraId="17D7BC3A" w14:textId="7A2F53CB" w:rsidR="004119DA" w:rsidRPr="00617ADD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17ADD">
        <w:t xml:space="preserve">Zamawiający </w:t>
      </w:r>
      <w:r w:rsidRPr="00617ADD">
        <w:rPr>
          <w:b/>
          <w:bCs/>
        </w:rPr>
        <w:t>nie przewiduje</w:t>
      </w:r>
      <w:r w:rsidRPr="00617ADD">
        <w:t xml:space="preserve"> dokonania wyboru Oferty najkorzystniejszej z zastosowaniem aukcji elektronicznej. </w:t>
      </w:r>
    </w:p>
    <w:p w14:paraId="5BB55DFD" w14:textId="77777777" w:rsidR="00F35569" w:rsidRPr="00F35569" w:rsidRDefault="00F35569" w:rsidP="00D21BCD"/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00371CC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5F307C">
        <w:t>U</w:t>
      </w:r>
      <w:r w:rsidRPr="008C65DD">
        <w:t xml:space="preserve">mowy. </w:t>
      </w:r>
    </w:p>
    <w:p w14:paraId="1460CBC3" w14:textId="77777777" w:rsidR="00F35569" w:rsidRPr="00F35569" w:rsidRDefault="00F35569" w:rsidP="00D21BCD"/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500D85F2" w:rsidR="004F31B4" w:rsidRPr="00653F7F" w:rsidRDefault="1CE0416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53F7F">
        <w:rPr>
          <w:rFonts w:asciiTheme="minorHAnsi" w:eastAsia="Calibri" w:hAnsiTheme="minorHAnsi" w:cs="Calibri"/>
          <w:szCs w:val="18"/>
        </w:rPr>
        <w:t xml:space="preserve">Wykonawcy, którego Oferta zostanie wybrana jako Oferta najkorzystniejsza, zostanie udzielone Zamówienie zgodnie z postanowieniami </w:t>
      </w:r>
      <w:r w:rsidR="00617ADD">
        <w:rPr>
          <w:rFonts w:asciiTheme="minorHAnsi" w:eastAsia="Calibri" w:hAnsiTheme="minorHAnsi" w:cs="Calibri"/>
          <w:szCs w:val="18"/>
        </w:rPr>
        <w:t>OWZT.</w:t>
      </w:r>
    </w:p>
    <w:p w14:paraId="714203B7" w14:textId="1E8B0659" w:rsidR="008C65DD" w:rsidRPr="008C65DD" w:rsidRDefault="008C65DD" w:rsidP="004F711E"/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64996862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405E87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15B7CE43" w14:textId="2EC6A7A9" w:rsidR="007F4331" w:rsidRPr="007F4331" w:rsidRDefault="008C65DD" w:rsidP="00D21BCD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131F166C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F93DA5" w:rsidRPr="00617ADD">
            <w:rPr>
              <w:rFonts w:asciiTheme="minorHAnsi" w:hAnsiTheme="minorHAnsi" w:cstheme="minorHAnsi"/>
              <w:b/>
              <w:bCs/>
              <w:szCs w:val="22"/>
            </w:rPr>
            <w:t xml:space="preserve">PGE ENERGETYKA KOLEJOWA Operator Sp. z o.o. </w:t>
          </w:r>
        </w:sdtContent>
      </w:sdt>
      <w:r w:rsidRPr="00997E7F">
        <w:t xml:space="preserve"> </w:t>
      </w:r>
    </w:p>
    <w:p w14:paraId="035255AE" w14:textId="0736880A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</w:t>
      </w:r>
      <w:r w:rsidR="009236B0" w:rsidRPr="00DB586B">
        <w:t>iod@pgeekoperator.pl</w:t>
      </w:r>
      <w:r w:rsidR="009236B0">
        <w:t xml:space="preserve"> 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lastRenderedPageBreak/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275485BA" w:rsidR="00DC2E4C" w:rsidRPr="003145D4" w:rsidRDefault="00DB5B88" w:rsidP="001E33AB">
      <w:pPr>
        <w:pStyle w:val="Nagwek2"/>
        <w:keepNext w:val="0"/>
        <w:keepLines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B935FA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lastRenderedPageBreak/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0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Infolinia: +48 22 576 87 87</w:t>
      </w:r>
    </w:p>
    <w:p w14:paraId="52C44E9B" w14:textId="77777777" w:rsidR="00976FA1" w:rsidRPr="001E1135" w:rsidRDefault="0026333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e-mail: </w:t>
      </w:r>
      <w:hyperlink r:id="rId21" w:history="1">
        <w:r w:rsidRPr="001E1135">
          <w:rPr>
            <w:rFonts w:ascii="Verdana" w:eastAsiaTheme="majorEastAsia" w:hAnsi="Verdana" w:cstheme="majorBidi"/>
            <w:color w:val="000000" w:themeColor="text1"/>
            <w:szCs w:val="26"/>
          </w:rPr>
          <w:t>helpdesk.zakupy@gkpge.pl</w:t>
        </w:r>
      </w:hyperlink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r w:rsidR="00DC2E4C"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</w:p>
    <w:p w14:paraId="500868B9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formularz kontaktowy: </w:t>
      </w:r>
      <w:bookmarkStart w:id="58" w:name="_Hlk201757463"/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begin"/>
      </w:r>
      <w:r w:rsidRPr="001E1135">
        <w:rPr>
          <w:rFonts w:ascii="Verdana" w:eastAsiaTheme="majorEastAsia" w:hAnsi="Verdana" w:cstheme="majorBidi"/>
          <w:color w:val="00B0F0"/>
          <w:szCs w:val="26"/>
        </w:rPr>
        <w:instrText>HYPERLINK "https://swpp2.gkpge.pl/app/helpdesk/form"</w:instrText>
      </w:r>
      <w:r w:rsidRPr="001E1135">
        <w:rPr>
          <w:rFonts w:ascii="Verdana" w:eastAsiaTheme="majorEastAsia" w:hAnsi="Verdana" w:cstheme="majorBidi"/>
          <w:color w:val="00B0F0"/>
          <w:szCs w:val="26"/>
        </w:rPr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separate"/>
      </w:r>
      <w:r w:rsidRPr="001E1135">
        <w:rPr>
          <w:rFonts w:ascii="Verdana" w:eastAsiaTheme="majorEastAsia" w:hAnsi="Verdana" w:cstheme="majorBidi"/>
          <w:color w:val="00B0F0"/>
          <w:szCs w:val="26"/>
        </w:rPr>
        <w:t>https://swpp2.gkpge.pl/app/helpdesk/form</w:t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end"/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bookmarkEnd w:id="58"/>
    </w:p>
    <w:p w14:paraId="35247183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FBD4170" w14:textId="77777777" w:rsid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Godziny pracy:</w:t>
      </w:r>
    </w:p>
    <w:p w14:paraId="55BC7740" w14:textId="1A1F599B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Help </w:t>
      </w:r>
      <w:proofErr w:type="spellStart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Desk</w:t>
      </w:r>
      <w:proofErr w:type="spellEnd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Systemu Zakupowego dostępny jest codziennie od poniedziałku do</w:t>
      </w:r>
      <w:r w:rsidR="00AC41D8" w:rsidRPr="001E1135"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piątku w godzinach 08:00 - 16:00 (z wyłączeniem dni ustawowo wolnych od pracy).</w:t>
      </w:r>
    </w:p>
    <w:p w14:paraId="1BBFEFA9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A37A6EB" w14:textId="2345F991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lastRenderedPageBreak/>
        <w:t xml:space="preserve">Zakres wsparcia: </w:t>
      </w:r>
      <w:hyperlink r:id="rId22" w:history="1">
        <w:r w:rsidRPr="001E1135">
          <w:rPr>
            <w:rFonts w:ascii="Verdana" w:eastAsiaTheme="majorEastAsia" w:hAnsi="Verdana" w:cstheme="majorBidi"/>
            <w:color w:val="00B0F0"/>
            <w:szCs w:val="26"/>
          </w:rPr>
          <w:t>https://www.gkpge.pl/grupa-pge/przetargi/zakupy</w:t>
        </w:r>
      </w:hyperlink>
    </w:p>
    <w:p w14:paraId="6E078F27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77777777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C1EF422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4D4E5C97" w:rsidR="00CA1A5C" w:rsidRDefault="00617ADD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>Nie dotyczy</w:t>
            </w:r>
            <w:r w:rsidR="00CA1A5C">
              <w:t xml:space="preserve"> 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1096C7F2" w:rsidR="00CA1A5C" w:rsidRDefault="00FC183F" w:rsidP="00BD0C3A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Nie dotyczy</w:t>
            </w:r>
            <w:r w:rsidR="00BD0C3A" w:rsidRPr="00617ADD">
              <w:rPr>
                <w:szCs w:val="18"/>
              </w:rPr>
              <w:t xml:space="preserve"> 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2A8E622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="00151458">
                  <w:rPr>
                    <w:rFonts w:cstheme="minorHAnsi"/>
                    <w:iCs/>
                  </w:rPr>
                  <w:t>dostaw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6624E26B" w:rsidR="00CA1A5C" w:rsidRPr="00263331" w:rsidRDefault="00617ADD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6F1F800B" w:rsidR="00CA1A5C" w:rsidRPr="00263331" w:rsidRDefault="00617ADD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OWZT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6546B3AC" w:rsidR="00BD0C3A" w:rsidRPr="00263331" w:rsidRDefault="00617ADD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217AE36D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</w:t>
            </w:r>
            <w:bookmarkEnd w:id="60"/>
          </w:p>
        </w:tc>
      </w:tr>
      <w:tr w:rsidR="00617ADD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71FA21FD" w:rsidR="00617ADD" w:rsidDel="00A04428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617ADD" w:rsidRPr="00263331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9</w:t>
            </w:r>
          </w:p>
        </w:tc>
        <w:tc>
          <w:tcPr>
            <w:tcW w:w="6520" w:type="dxa"/>
            <w:vAlign w:val="center"/>
          </w:tcPr>
          <w:p w14:paraId="0CFCF27C" w14:textId="429D1E85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617ADD" w:rsidRPr="00263331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10</w:t>
            </w:r>
          </w:p>
        </w:tc>
        <w:tc>
          <w:tcPr>
            <w:tcW w:w="6520" w:type="dxa"/>
            <w:vAlign w:val="center"/>
          </w:tcPr>
          <w:p w14:paraId="7AF6C047" w14:textId="7758893F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617ADD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783E7D80" w:rsidR="00617ADD" w:rsidRDefault="00617ADD" w:rsidP="00617ADD">
            <w:pPr>
              <w:tabs>
                <w:tab w:val="left" w:pos="1980"/>
              </w:tabs>
              <w:spacing w:before="120" w:after="120" w:line="276" w:lineRule="auto"/>
            </w:pPr>
            <w:r>
              <w:t>Wykaz materiałów równoważnych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1298876D" w:rsidR="0043702F" w:rsidRDefault="0043702F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00900AF0" w14:textId="77777777" w:rsidR="003574D1" w:rsidRDefault="003574D1">
      <w:pPr>
        <w:rPr>
          <w:rFonts w:eastAsia="Times New Roman" w:cs="Times New Roman"/>
          <w:b/>
          <w:szCs w:val="18"/>
        </w:rPr>
      </w:pPr>
    </w:p>
    <w:p w14:paraId="4ADD6236" w14:textId="1308DBF2" w:rsidR="00735FA3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t>ZAŁĄCZNIK NR 1 DO SWZ – OPIS PRZEDMIOTU ZAMÓWIENIA</w:t>
      </w:r>
    </w:p>
    <w:p w14:paraId="640AD3D4" w14:textId="77777777" w:rsidR="006C355D" w:rsidRDefault="006C355D" w:rsidP="007E560C">
      <w:pPr>
        <w:jc w:val="center"/>
        <w:rPr>
          <w:b/>
        </w:rPr>
      </w:pPr>
    </w:p>
    <w:p w14:paraId="47D66F0B" w14:textId="57BADC32" w:rsidR="006C355D" w:rsidRPr="00367C9A" w:rsidRDefault="006C355D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731D746D" w14:textId="77777777" w:rsidR="00735FA3" w:rsidRDefault="00735FA3" w:rsidP="007E560C">
      <w:pPr>
        <w:jc w:val="right"/>
        <w:rPr>
          <w:b/>
        </w:rPr>
      </w:pPr>
    </w:p>
    <w:p w14:paraId="757CA7A4" w14:textId="23D3A86D" w:rsidR="003574D1" w:rsidRDefault="003574D1" w:rsidP="007E560C">
      <w:pPr>
        <w:rPr>
          <w:b/>
        </w:rPr>
      </w:pPr>
      <w:r>
        <w:rPr>
          <w:b/>
        </w:rPr>
        <w:br w:type="page"/>
      </w:r>
    </w:p>
    <w:p w14:paraId="07F60CC2" w14:textId="7DD9C0F8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2C6A6A23" w:rsidR="00F62662" w:rsidRPr="00F62662" w:rsidRDefault="00000000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F93DA5">
            <w:rPr>
              <w:rFonts w:cstheme="minorHAnsi"/>
              <w:b/>
              <w:bCs/>
            </w:rPr>
            <w:t xml:space="preserve">PGE ENERGETYKA KOLEJOWA Operator Sp. z o.o. 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000000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280C5C91" w:rsidR="00DC2E4C" w:rsidRPr="007F1989" w:rsidRDefault="00DC2E4C" w:rsidP="001E1135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C01D3">
            <w:rPr>
              <w:rFonts w:ascii="Verdana" w:hAnsi="Verdana" w:cstheme="majorBidi"/>
              <w:b/>
              <w:bCs/>
              <w:szCs w:val="26"/>
            </w:rPr>
            <w:t>EF Zabrodzie – pole o WN4 15kV – 1 szt.</w:t>
          </w:r>
        </w:sdtContent>
      </w:sdt>
    </w:p>
    <w:p w14:paraId="19EAABB1" w14:textId="25076362" w:rsidR="00DC2E4C" w:rsidRDefault="00DC2E4C" w:rsidP="001E1135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C01D3">
            <w:rPr>
              <w:b/>
              <w:bCs/>
            </w:rPr>
            <w:t>POST/HZ/EO/HZL/00140/2026</w:t>
          </w:r>
        </w:sdtContent>
      </w:sdt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5EAC70C4" w:rsidR="00C75417" w:rsidRPr="00604915" w:rsidRDefault="00000000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sdt>
              <w:sdtPr>
                <w:rPr>
                  <w:rFonts w:ascii="Verdana" w:hAnsi="Verdana" w:cstheme="majorBidi"/>
                  <w:b/>
                  <w:bCs/>
                  <w:szCs w:val="26"/>
                </w:rPr>
                <w:alias w:val="AUTOMAT- NIE uzupełniaj"/>
                <w:tag w:val=""/>
                <w:id w:val="138087878"/>
                <w:placeholder>
                  <w:docPart w:val="F3BF4E7F4F15405F8D0016D152DEE6E9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7E4C79">
                  <w:rPr>
                    <w:rFonts w:ascii="Verdana" w:hAnsi="Verdana" w:cstheme="majorBidi"/>
                    <w:b/>
                    <w:bCs/>
                    <w:szCs w:val="26"/>
                  </w:rPr>
                  <w:t>EF Zabrodzie – pole o WN4 15kV – 1 szt.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3FB5BB2C" w14:textId="53D431A0" w:rsidR="003C1D9C" w:rsidRDefault="00441F2F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>
        <w:rPr>
          <w:bCs/>
        </w:rPr>
        <w:lastRenderedPageBreak/>
        <w:t>Oferujemy rozwiązanie:</w:t>
      </w:r>
    </w:p>
    <w:p w14:paraId="778F36B1" w14:textId="654B5C45" w:rsidR="00441F2F" w:rsidRDefault="00000000" w:rsidP="001E1135">
      <w:pPr>
        <w:pStyle w:val="Akapitzlist"/>
        <w:spacing w:beforeLines="40" w:before="96" w:after="240"/>
        <w:ind w:left="993" w:hanging="273"/>
        <w:contextualSpacing w:val="0"/>
        <w:rPr>
          <w:bCs/>
        </w:rPr>
      </w:pPr>
      <w:sdt>
        <w:sdtPr>
          <w:rPr>
            <w:rFonts w:ascii="Segoe UI Symbol" w:hAnsi="Segoe UI Symbol" w:cs="Segoe UI Symbol"/>
          </w:rPr>
          <w:id w:val="413991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441F2F">
        <w:rPr>
          <w:bCs/>
        </w:rPr>
        <w:t>Wynikające z dokumentacji projektowej (oryginalne urządzenia),</w:t>
      </w:r>
    </w:p>
    <w:p w14:paraId="6296D37B" w14:textId="72C524E1" w:rsidR="00441F2F" w:rsidRPr="003C1D9C" w:rsidRDefault="00000000" w:rsidP="001E1135">
      <w:pPr>
        <w:pStyle w:val="Akapitzlist"/>
        <w:spacing w:beforeLines="40" w:before="96" w:after="240"/>
        <w:ind w:left="1050" w:hanging="330"/>
        <w:contextualSpacing w:val="0"/>
        <w:jc w:val="both"/>
        <w:rPr>
          <w:bCs/>
        </w:rPr>
      </w:pPr>
      <w:sdt>
        <w:sdtPr>
          <w:rPr>
            <w:rFonts w:ascii="Segoe UI Symbol" w:hAnsi="Segoe UI Symbol" w:cs="Segoe UI Symbol"/>
          </w:rPr>
          <w:id w:val="183764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441F2F">
        <w:rPr>
          <w:bCs/>
        </w:rPr>
        <w:t>Równoważne – zgodnie z za</w:t>
      </w:r>
      <w:r w:rsidR="00A608BF">
        <w:rPr>
          <w:bCs/>
        </w:rPr>
        <w:t>łączonymi dokumentami</w:t>
      </w:r>
      <w:r w:rsidR="00BD7BF2">
        <w:rPr>
          <w:bCs/>
        </w:rPr>
        <w:t xml:space="preserve">, o których mowa w </w:t>
      </w:r>
      <w:r w:rsidR="00BD7BF2" w:rsidRPr="00BD7BF2">
        <w:rPr>
          <w:b/>
        </w:rPr>
        <w:t>Załączniku nr 11 do</w:t>
      </w:r>
      <w:r w:rsidR="00BD7BF2">
        <w:rPr>
          <w:b/>
        </w:rPr>
        <w:t> </w:t>
      </w:r>
      <w:r w:rsidR="00BD7BF2" w:rsidRPr="00BD7BF2">
        <w:rPr>
          <w:b/>
        </w:rPr>
        <w:t>SWZ</w:t>
      </w:r>
      <w:r w:rsidR="00BD7BF2">
        <w:rPr>
          <w:bCs/>
        </w:rPr>
        <w:t xml:space="preserve"> – wykaz materiałów równoważnych</w:t>
      </w:r>
      <w:r w:rsidR="00A608BF">
        <w:rPr>
          <w:bCs/>
        </w:rPr>
        <w:t>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276CFBD0" w:rsidR="00463BA7" w:rsidRPr="00463BA7" w:rsidRDefault="00463BA7" w:rsidP="001E1135">
      <w:pPr>
        <w:pStyle w:val="Styl1"/>
        <w:numPr>
          <w:ilvl w:val="0"/>
          <w:numId w:val="8"/>
        </w:numPr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), w tym w szczególności posiada niezbędne m.in. certyfikaty, deklaracje, dopuszczenia, jakie są wymagane prawem powszechnie obowiązującym oraz standardami branżowymi</w:t>
      </w:r>
      <w:r w:rsidR="006F70CE">
        <w:t>,</w:t>
      </w:r>
    </w:p>
    <w:p w14:paraId="50CF7BBB" w14:textId="6066C290" w:rsidR="00063C0D" w:rsidRPr="007E4C79" w:rsidRDefault="002D655E" w:rsidP="007E4C79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zaoferowania </w:t>
      </w:r>
      <w:r w:rsidRPr="002D655E">
        <w:rPr>
          <w:color w:val="000000" w:themeColor="text1"/>
        </w:rPr>
        <w:t xml:space="preserve">realizacji przedmiotu zamówienia z wykorzystaniem rozwiązań </w:t>
      </w:r>
      <w:r w:rsidRPr="00A010E9">
        <w:rPr>
          <w:b/>
          <w:bCs/>
          <w:color w:val="000000" w:themeColor="text1"/>
        </w:rPr>
        <w:t>równoważnych</w:t>
      </w:r>
      <w:r w:rsidRPr="002D655E">
        <w:rPr>
          <w:color w:val="000000" w:themeColor="text1"/>
        </w:rPr>
        <w:t xml:space="preserve"> oraz wyboru naszej oferty jako najkorzystniejszej, przedstawimy dokumentację projektową zamienną (o ile będzie wymagana) w terminie 21 dni od daty zawarcia Umowy, w</w:t>
      </w:r>
      <w:r w:rsidR="00496AB1">
        <w:rPr>
          <w:color w:val="000000" w:themeColor="text1"/>
        </w:rPr>
        <w:t> </w:t>
      </w:r>
      <w:r w:rsidRPr="002D655E">
        <w:rPr>
          <w:color w:val="000000" w:themeColor="text1"/>
        </w:rPr>
        <w:t>przeciwnym wypadku zobowiązujemy się do realizacji przedmiotu zamówienia zgodnie z pierwotną dokumentacją projektową, w zaoferowanej cenie</w:t>
      </w:r>
      <w:r w:rsidR="00496AB1">
        <w:rPr>
          <w:color w:val="000000" w:themeColor="text1"/>
        </w:rPr>
        <w:t>.</w:t>
      </w:r>
      <w:r w:rsidR="00087646" w:rsidRPr="00515897">
        <w:rPr>
          <w:color w:val="000000" w:themeColor="text1"/>
        </w:rPr>
        <w:t xml:space="preserve"> 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3C087814" w:rsidR="009C5E9F" w:rsidRDefault="009C5E9F" w:rsidP="001E1135">
      <w:pPr>
        <w:pStyle w:val="Styl1"/>
        <w:jc w:val="both"/>
      </w:pPr>
      <w:r>
        <w:t>Akceptujemy treść projektowanych postanowień</w:t>
      </w:r>
      <w:r w:rsidR="00FD6B84">
        <w:t xml:space="preserve"> </w:t>
      </w:r>
      <w:r w:rsidR="00FD6B84" w:rsidRPr="007E4C79">
        <w:t>OWZ</w:t>
      </w:r>
      <w:r w:rsidR="007E4C79" w:rsidRPr="007E4C79">
        <w:t>T</w:t>
      </w:r>
      <w:r w:rsidRPr="007E4C79">
        <w:t xml:space="preserve"> załączonych do SWZ i</w:t>
      </w:r>
      <w:r w:rsidR="000F330D" w:rsidRPr="007E4C79">
        <w:t> </w:t>
      </w:r>
      <w:r w:rsidRPr="007E4C79">
        <w:t>w</w:t>
      </w:r>
      <w:r w:rsidR="000F330D" w:rsidRPr="007E4C79">
        <w:t> </w:t>
      </w:r>
      <w:r w:rsidRPr="007E4C79">
        <w:t xml:space="preserve">przypadku wyboru naszej Oferty </w:t>
      </w:r>
      <w:r w:rsidR="002F6D71" w:rsidRPr="007E4C79">
        <w:t xml:space="preserve">przyjmiemy Zamówienie do realizacji </w:t>
      </w:r>
      <w:r w:rsidRPr="007E4C79">
        <w:t>na</w:t>
      </w:r>
      <w:r>
        <w:t xml:space="preserve">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000000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000000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lastRenderedPageBreak/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0266E913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617ADD">
            <w:rPr>
              <w:rFonts w:cstheme="minorHAnsi"/>
              <w:b/>
              <w:bCs/>
            </w:rPr>
            <w:t xml:space="preserve"> 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 w14:paraId="50183FB0" w14:textId="5D46C85D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6D23CD37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5DC79DD7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C01D3">
            <w:rPr>
              <w:b/>
              <w:bCs/>
            </w:rPr>
            <w:t>POST/HZ/EO/HZL/00140/2026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lastRenderedPageBreak/>
        <w:t>__________________________________________</w:t>
      </w:r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64B10564" w14:textId="73EEFEFD" w:rsidR="00554AE1" w:rsidRDefault="00554AE1" w:rsidP="00374786">
      <w:pPr>
        <w:rPr>
          <w:rFonts w:eastAsia="Times New Roman" w:cs="Times New Roman"/>
          <w:b/>
          <w:szCs w:val="18"/>
        </w:rPr>
      </w:pPr>
    </w:p>
    <w:p w14:paraId="47E48A29" w14:textId="77777777" w:rsidR="0043702F" w:rsidRPr="0035204E" w:rsidRDefault="0043702F" w:rsidP="0043702F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25952754" w14:textId="77777777" w:rsidR="0043702F" w:rsidRPr="00225CCB" w:rsidRDefault="0043702F" w:rsidP="0043702F">
      <w:pPr>
        <w:tabs>
          <w:tab w:val="left" w:pos="851"/>
        </w:tabs>
        <w:suppressAutoHyphens/>
        <w:spacing w:after="0"/>
        <w:ind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0B1B59D" w14:textId="29E0FB3C" w:rsidR="00735FA3" w:rsidRDefault="00B61E3A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br w:type="page"/>
      </w:r>
      <w:r w:rsidR="00735FA3"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="00735FA3"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>
            <w:rPr>
              <w:rFonts w:cstheme="minorHAnsi"/>
              <w:b/>
              <w:iCs/>
            </w:rPr>
            <w:t>dostaw</w:t>
          </w:r>
        </w:sdtContent>
      </w:sdt>
      <w:r w:rsidR="00735FA3" w:rsidRPr="002F4834">
        <w:rPr>
          <w:rFonts w:ascii="Verdana" w:eastAsia="Times New Roman" w:hAnsi="Verdana" w:cs="Times New Roman"/>
          <w:b/>
          <w:szCs w:val="18"/>
        </w:rPr>
        <w:t xml:space="preserve"> 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1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24A41BD0" w:rsidR="00241139" w:rsidRPr="00B664B4" w:rsidRDefault="00000000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F93DA5">
                  <w:rPr>
                    <w:rFonts w:cstheme="minorHAnsi"/>
                    <w:b/>
                    <w:bCs/>
                  </w:rPr>
                  <w:t xml:space="preserve">PGE ENERGETYKA KOLEJOWA Operator Sp. z o.o. 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000000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1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5C037A9B" w:rsidR="00735FA3" w:rsidRPr="007E4C79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7E4C79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dostaw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587E736A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C01D3">
            <w:rPr>
              <w:rFonts w:ascii="Verdana" w:hAnsi="Verdana" w:cstheme="majorBidi"/>
              <w:b/>
              <w:bCs/>
              <w:szCs w:val="26"/>
            </w:rPr>
            <w:t>EF Zabrodzie – pole o WN4 15kV – 1 szt.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Postępowania: </w:t>
      </w:r>
      <w:sdt>
        <w:sdtPr>
          <w:rPr>
            <w:b/>
            <w:bCs/>
            <w:highlight w:val="lightGray"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C01D3">
            <w:rPr>
              <w:b/>
              <w:bCs/>
              <w:highlight w:val="lightGray"/>
            </w:rPr>
            <w:t>POST/HZ/EO/HZL/00140/2026</w:t>
          </w:r>
        </w:sdtContent>
      </w:sdt>
      <w:r w:rsidR="00536E11">
        <w:rPr>
          <w:b/>
          <w:bCs/>
        </w:rPr>
        <w:t xml:space="preserve">, </w:t>
      </w:r>
      <w:r w:rsidRPr="00225CCB">
        <w:rPr>
          <w:rFonts w:ascii="Verdana" w:eastAsia="Times New Roman" w:hAnsi="Verdana" w:cs="Times New Roman"/>
          <w:szCs w:val="18"/>
        </w:rPr>
        <w:t xml:space="preserve">przedstawiamy wykaz </w:t>
      </w:r>
      <w:r w:rsidRPr="00B02172">
        <w:rPr>
          <w:rFonts w:ascii="Verdana" w:eastAsia="Times New Roman" w:hAnsi="Verdana" w:cs="Times New Roman"/>
          <w:szCs w:val="18"/>
        </w:rPr>
        <w:t xml:space="preserve">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51458">
            <w:rPr>
              <w:rFonts w:cstheme="minorHAnsi"/>
              <w:iCs/>
            </w:rPr>
            <w:t>dostaw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43702F">
      <w:pPr>
        <w:tabs>
          <w:tab w:val="left" w:pos="851"/>
        </w:tabs>
        <w:suppressAutoHyphens/>
        <w:spacing w:after="0"/>
        <w:ind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58A5811F" w14:textId="460625C1" w:rsidR="00A82EC7" w:rsidRPr="00DC1E8C" w:rsidRDefault="00A82EC7" w:rsidP="00DC1E8C">
      <w:pPr>
        <w:rPr>
          <w:rFonts w:ascii="Verdana" w:eastAsia="Verdana" w:hAnsi="Verdana" w:cs="Times New Roman"/>
          <w:b/>
          <w:sz w:val="14"/>
          <w:szCs w:val="14"/>
        </w:rPr>
      </w:pPr>
    </w:p>
    <w:p w14:paraId="5D81F588" w14:textId="795FC175" w:rsidR="008164F4" w:rsidRDefault="000B34E4" w:rsidP="007E560C">
      <w:pPr>
        <w:rPr>
          <w:b/>
        </w:rPr>
      </w:pPr>
      <w:r>
        <w:rPr>
          <w:b/>
        </w:rPr>
        <w:br w:type="page"/>
      </w:r>
    </w:p>
    <w:p w14:paraId="786BC6EF" w14:textId="2D782927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 xml:space="preserve">POSTĘPOWANIA NA PODSTAWIE PRZESŁANEK WSKAZANYCH W PKT 5.1.2 SWZ 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2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0EE0A6C3" w:rsidR="00227DC5" w:rsidRPr="00BC5191" w:rsidRDefault="0000000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F93DA5">
                  <w:rPr>
                    <w:rFonts w:cstheme="minorHAnsi"/>
                    <w:b/>
                    <w:bCs/>
                  </w:rPr>
                  <w:t xml:space="preserve">PGE ENERGETYKA KOLEJOWA Operator Sp. z o.o. 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00000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2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30CE2837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C01D3">
            <w:rPr>
              <w:rFonts w:ascii="Verdana" w:hAnsi="Verdana" w:cstheme="majorBidi"/>
              <w:b/>
              <w:bCs/>
              <w:szCs w:val="26"/>
            </w:rPr>
            <w:t>EF Zabrodzie – pole o WN4 15kV – 1 szt.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C01D3">
            <w:rPr>
              <w:b/>
              <w:bCs/>
            </w:rPr>
            <w:t>POST/HZ/EO/HZL/00140/2026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77777777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09DCA641" w14:textId="7C798CBA" w:rsidR="00BE201B" w:rsidRDefault="00BE201B" w:rsidP="00BE201B">
      <w:pPr>
        <w:spacing w:after="0" w:line="288" w:lineRule="auto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A7409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 xml:space="preserve">ZAŁĄCZNIK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NR 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11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 –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="00013874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WYKAZ MATERIAŁÓW RÓWNOWAŻNYCH</w:t>
      </w:r>
    </w:p>
    <w:p w14:paraId="77F67515" w14:textId="77777777" w:rsidR="00013874" w:rsidRDefault="00013874" w:rsidP="00013874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76F9BBFC" w14:textId="3D72CCDF" w:rsidR="00013874" w:rsidRPr="00013874" w:rsidRDefault="00013874" w:rsidP="00013874">
      <w:pPr>
        <w:spacing w:before="120" w:after="120" w:line="276" w:lineRule="auto"/>
        <w:jc w:val="both"/>
        <w:rPr>
          <w:rFonts w:ascii="Aptos" w:eastAsia="Times New Roman" w:hAnsi="Aptos" w:cs="Calibri"/>
          <w:b/>
          <w:bCs/>
        </w:rPr>
      </w:pPr>
      <w:r w:rsidRPr="00013874">
        <w:rPr>
          <w:rFonts w:ascii="Aptos" w:eastAsia="Times New Roman" w:hAnsi="Aptos" w:cs="Calibri"/>
        </w:rPr>
        <w:t>Dotyczy postępowania zakupowego</w:t>
      </w:r>
      <w:r w:rsidRPr="00013874">
        <w:rPr>
          <w:rFonts w:ascii="Aptos" w:eastAsia="Times New Roman" w:hAnsi="Aptos" w:cs="Calibri"/>
          <w:b/>
          <w:bCs/>
        </w:rPr>
        <w:t xml:space="preserve"> nr </w:t>
      </w:r>
      <w:sdt>
        <w:sdtPr>
          <w:rPr>
            <w:b/>
            <w:bCs/>
          </w:rPr>
          <w:alias w:val="AUTOMAT - NIE uzupełniaj"/>
          <w:tag w:val=""/>
          <w:id w:val="-303002528"/>
          <w:placeholder>
            <w:docPart w:val="E653D22A2D694113AA18148CA626A2F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C01D3">
            <w:rPr>
              <w:b/>
              <w:bCs/>
            </w:rPr>
            <w:t>POST/HZ/EO/HZL/00140/2026</w:t>
          </w:r>
        </w:sdtContent>
      </w:sdt>
      <w:r w:rsidR="00C84A14" w:rsidRPr="00013874">
        <w:rPr>
          <w:rFonts w:ascii="Aptos" w:eastAsia="Times New Roman" w:hAnsi="Aptos" w:cs="Calibri"/>
        </w:rPr>
        <w:t xml:space="preserve"> </w:t>
      </w:r>
      <w:r w:rsidRPr="00013874">
        <w:rPr>
          <w:rFonts w:ascii="Aptos" w:eastAsia="Times New Roman" w:hAnsi="Aptos" w:cs="Calibri"/>
        </w:rPr>
        <w:t xml:space="preserve">prowadzonego w trybie przetargu nieograniczonego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350643297"/>
          <w:placeholder>
            <w:docPart w:val="3B85470204894382802A0808000007A6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C01D3">
            <w:rPr>
              <w:rFonts w:ascii="Verdana" w:hAnsi="Verdana" w:cstheme="majorBidi"/>
              <w:b/>
              <w:bCs/>
              <w:szCs w:val="26"/>
            </w:rPr>
            <w:t>EF Zabrodzie – pole o WN4 15kV – 1 szt.</w:t>
          </w:r>
        </w:sdtContent>
      </w:sdt>
    </w:p>
    <w:p w14:paraId="65ADB5BF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54223C53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Nazwa i adres Wykonawcy: ………………………………………………………………………………………………..</w:t>
      </w:r>
    </w:p>
    <w:p w14:paraId="4071111F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4CAAAB5A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Składając ofertę w ww. postępowaniu w oparciu o zasady zawarte w Umowie wraz załącznikami,</w:t>
      </w:r>
    </w:p>
    <w:p w14:paraId="4A7C7469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OŚWIADCZAM, ŻE:</w:t>
      </w:r>
    </w:p>
    <w:p w14:paraId="238ABC6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podane w poniższej tabeli rozwiązania równoważne:</w:t>
      </w:r>
    </w:p>
    <w:p w14:paraId="1C69C615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>nie spowodowują zmiany terminu realizacji Przedmiotu Umowy,</w:t>
      </w:r>
    </w:p>
    <w:p w14:paraId="20E0DC3D" w14:textId="77777777" w:rsidR="00013874" w:rsidRPr="00013874" w:rsidRDefault="00013874" w:rsidP="00013874">
      <w:pPr>
        <w:spacing w:before="120" w:after="120" w:line="276" w:lineRule="auto"/>
        <w:ind w:left="709" w:hanging="709"/>
        <w:jc w:val="both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 xml:space="preserve">posiadają parametry nie gorsze niż te, które są określone w </w:t>
      </w:r>
      <w:r w:rsidRPr="00013874">
        <w:rPr>
          <w:rFonts w:ascii="Aptos" w:eastAsia="Times New Roman" w:hAnsi="Aptos" w:cs="Calibri"/>
          <w:b/>
          <w:bCs/>
        </w:rPr>
        <w:t>Załączniku nr 1 do SWZ (OPZ wraz z załącznikami)</w:t>
      </w:r>
      <w:r w:rsidRPr="00013874">
        <w:rPr>
          <w:rFonts w:ascii="Aptos" w:eastAsia="Times New Roman" w:hAnsi="Aptos" w:cs="Calibri"/>
        </w:rPr>
        <w:t xml:space="preserve"> np. dobrane przez projektanta w Dokumentacji Projektowej oraz nie gorsze niż te określone w Standardach Technicznych (</w:t>
      </w:r>
      <w:r w:rsidRPr="00013874">
        <w:rPr>
          <w:rFonts w:ascii="Aptos" w:eastAsia="Times New Roman" w:hAnsi="Aptos" w:cs="Calibri"/>
          <w:i/>
          <w:iCs/>
        </w:rPr>
        <w:t>jeśli zostały udostępnione wraz z dokumentacją postępowania</w:t>
      </w:r>
      <w:r w:rsidRPr="00013874">
        <w:rPr>
          <w:rFonts w:ascii="Aptos" w:eastAsia="Times New Roman" w:hAnsi="Aptos" w:cs="Calibri"/>
        </w:rPr>
        <w:t>) i zagwarantują uzyskanie takich samych lub lepszych parametrów technicznych i eksploatacyjnych w porównaniu do materiałów i urządzeń ujętych w Dokumentacji Projektowej, oraz posiadają niezbędne deklaracje zgodności, atesty, certyfikaty, aprobaty techniczne i dopuszczenia do stosowania określone przepisami prawa.</w:t>
      </w:r>
    </w:p>
    <w:p w14:paraId="6D6DC40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 xml:space="preserve">Na potwierdzenie powyższego przedkładamy </w:t>
      </w:r>
      <w:r w:rsidRPr="00013874">
        <w:rPr>
          <w:rFonts w:ascii="Aptos" w:eastAsia="Times New Roman" w:hAnsi="Aptos" w:cs="Calibri"/>
          <w:vertAlign w:val="superscript"/>
        </w:rPr>
        <w:footnoteReference w:id="5"/>
      </w:r>
      <w:r w:rsidRPr="00013874">
        <w:rPr>
          <w:rFonts w:ascii="Aptos" w:eastAsia="Times New Roman" w:hAnsi="Aptos" w:cs="Calibri"/>
        </w:rPr>
        <w:t>:</w:t>
      </w:r>
    </w:p>
    <w:p w14:paraId="2705753E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1)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176F9063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2E02D6AB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3DF23A8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tbl>
      <w:tblPr>
        <w:tblStyle w:val="Tabela-Siatka21"/>
        <w:tblW w:w="9401" w:type="dxa"/>
        <w:tblInd w:w="0" w:type="dxa"/>
        <w:tblLook w:val="04A0" w:firstRow="1" w:lastRow="0" w:firstColumn="1" w:lastColumn="0" w:noHBand="0" w:noVBand="1"/>
      </w:tblPr>
      <w:tblGrid>
        <w:gridCol w:w="669"/>
        <w:gridCol w:w="1649"/>
        <w:gridCol w:w="2389"/>
        <w:gridCol w:w="1630"/>
        <w:gridCol w:w="3064"/>
      </w:tblGrid>
      <w:tr w:rsidR="00013874" w:rsidRPr="00013874" w14:paraId="7BA9CBB0" w14:textId="77777777">
        <w:trPr>
          <w:trHeight w:val="1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65A5" w14:textId="77777777" w:rsidR="00013874" w:rsidRPr="00013874" w:rsidRDefault="00013874" w:rsidP="00013874">
            <w:pPr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Lp.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2B4F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równoważnego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2A4C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równoważnego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316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określonego w dokumentacji projektowej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CF4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określonego w dokumentacji projektowej</w:t>
            </w:r>
          </w:p>
        </w:tc>
      </w:tr>
      <w:tr w:rsidR="00013874" w:rsidRPr="00013874" w14:paraId="387DAD34" w14:textId="77777777">
        <w:trPr>
          <w:trHeight w:val="73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0FB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258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088268C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23B94C4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6C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82C2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B62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14F14583" w14:textId="77777777">
        <w:trPr>
          <w:trHeight w:val="72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79F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2.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B1C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A5D2DAD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53AE0AC8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8B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690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177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326EB625" w14:textId="77777777">
        <w:trPr>
          <w:trHeight w:val="48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7FEB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3.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F3B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3036F180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46DB97E3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7E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977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544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29FD8913" w14:textId="77777777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741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4.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332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063F154D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3D20E02C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07A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FA7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083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5C046836" w14:textId="77777777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C50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 xml:space="preserve">(…).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08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65307312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0EBB581A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9C3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025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146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</w:tbl>
    <w:p w14:paraId="301EB8C8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25A3B057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Załączniki (karty katalogowe, deklaracje zgodności, certyfikaty, aprobaty techniczne i dopuszczenia do stosowania określone przepisami prawa):</w:t>
      </w:r>
    </w:p>
    <w:p w14:paraId="13B0D1B9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lastRenderedPageBreak/>
        <w:t>1)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016A7111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6B8037E5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30ED382A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17907EE6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1D60F6A7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2BE327E1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………………………………………………………………………………………………..</w:t>
      </w:r>
      <w:r w:rsidRPr="00013874">
        <w:rPr>
          <w:rFonts w:ascii="Aptos" w:eastAsia="Times New Roman" w:hAnsi="Aptos" w:cs="Calibri"/>
        </w:rPr>
        <w:tab/>
      </w:r>
      <w:r w:rsidRPr="00013874">
        <w:rPr>
          <w:rFonts w:ascii="Aptos" w:eastAsia="Times New Roman" w:hAnsi="Aptos" w:cs="Calibri"/>
        </w:rPr>
        <w:tab/>
        <w:t>……………………………………………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38"/>
      </w:tblGrid>
      <w:tr w:rsidR="00013874" w:rsidRPr="00013874" w14:paraId="739266E7" w14:textId="77777777">
        <w:tc>
          <w:tcPr>
            <w:tcW w:w="5245" w:type="dxa"/>
            <w:hideMark/>
          </w:tcPr>
          <w:p w14:paraId="447DB9F4" w14:textId="77777777" w:rsidR="00013874" w:rsidRPr="00013874" w:rsidRDefault="00013874" w:rsidP="0001387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(imię i nazwisko osoby składającej Oświadczenie, nazwa i adres firmy)</w:t>
            </w:r>
          </w:p>
        </w:tc>
        <w:tc>
          <w:tcPr>
            <w:tcW w:w="4638" w:type="dxa"/>
            <w:hideMark/>
          </w:tcPr>
          <w:p w14:paraId="2653AFF7" w14:textId="77777777" w:rsidR="00013874" w:rsidRPr="00013874" w:rsidRDefault="00013874" w:rsidP="0001387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(data i podpis)</w:t>
            </w:r>
          </w:p>
        </w:tc>
      </w:tr>
    </w:tbl>
    <w:p w14:paraId="52829365" w14:textId="77777777" w:rsidR="00013874" w:rsidRPr="00013874" w:rsidRDefault="00013874" w:rsidP="00013874">
      <w:pPr>
        <w:rPr>
          <w:rFonts w:ascii="Aptos" w:eastAsia="Aptos" w:hAnsi="Aptos" w:cs="Times New Roman"/>
        </w:rPr>
      </w:pPr>
    </w:p>
    <w:p w14:paraId="2D7D7FAF" w14:textId="77777777" w:rsidR="00013874" w:rsidRPr="00535E9B" w:rsidRDefault="00013874" w:rsidP="00013874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1A40413E" w14:textId="77777777" w:rsidR="00BE201B" w:rsidRPr="00535E9B" w:rsidRDefault="00BE201B" w:rsidP="00BE201B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79F96C6E" w14:textId="77777777" w:rsidR="00BE201B" w:rsidRPr="00535E9B" w:rsidRDefault="00BE201B" w:rsidP="00BE201B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0E393352" w14:textId="28A3A7CF" w:rsidR="00C16DA9" w:rsidRDefault="00C16DA9">
      <w:pPr>
        <w:rPr>
          <w:b/>
        </w:rPr>
      </w:pPr>
    </w:p>
    <w:sectPr w:rsidR="00C16DA9" w:rsidSect="00582CE9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80BBB" w14:textId="77777777" w:rsidR="008E4440" w:rsidRDefault="008E4440" w:rsidP="00582CE9">
      <w:pPr>
        <w:spacing w:after="0"/>
      </w:pPr>
      <w:r>
        <w:separator/>
      </w:r>
    </w:p>
  </w:endnote>
  <w:endnote w:type="continuationSeparator" w:id="0">
    <w:p w14:paraId="4074182A" w14:textId="77777777" w:rsidR="008E4440" w:rsidRDefault="008E4440" w:rsidP="00582CE9">
      <w:pPr>
        <w:spacing w:after="0"/>
      </w:pPr>
      <w:r>
        <w:continuationSeparator/>
      </w:r>
    </w:p>
  </w:endnote>
  <w:endnote w:type="continuationNotice" w:id="1">
    <w:p w14:paraId="01C6753B" w14:textId="77777777" w:rsidR="008E4440" w:rsidRDefault="008E44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3D501" w14:textId="77777777" w:rsidR="008E4440" w:rsidRDefault="008E4440" w:rsidP="00582CE9">
      <w:pPr>
        <w:spacing w:after="0"/>
      </w:pPr>
      <w:r>
        <w:separator/>
      </w:r>
    </w:p>
  </w:footnote>
  <w:footnote w:type="continuationSeparator" w:id="0">
    <w:p w14:paraId="7637FFC9" w14:textId="77777777" w:rsidR="008E4440" w:rsidRDefault="008E4440" w:rsidP="00582CE9">
      <w:pPr>
        <w:spacing w:after="0"/>
      </w:pPr>
      <w:r>
        <w:continuationSeparator/>
      </w:r>
    </w:p>
  </w:footnote>
  <w:footnote w:type="continuationNotice" w:id="1">
    <w:p w14:paraId="46A8A3AA" w14:textId="77777777" w:rsidR="008E4440" w:rsidRDefault="008E4440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765D5DAF" w14:textId="77777777" w:rsidR="00013874" w:rsidRDefault="00013874" w:rsidP="00013874">
      <w:pPr>
        <w:pStyle w:val="Tekstprzypisudolnego"/>
      </w:pPr>
      <w:r>
        <w:rPr>
          <w:rStyle w:val="Odwoanieprzypisudolnego"/>
          <w:rFonts w:ascii="Aptos" w:hAnsi="Aptos"/>
          <w:sz w:val="14"/>
          <w:szCs w:val="14"/>
        </w:rPr>
        <w:footnoteRef/>
      </w:r>
      <w:r>
        <w:rPr>
          <w:sz w:val="14"/>
          <w:szCs w:val="14"/>
        </w:rPr>
        <w:t xml:space="preserve"> Analizy, obliczenia, rysunki zamienne i inne dokumenty potwierdzające, iż rozwiązania równoważne będą posiadały parametry nie gorsze niż te, które są dobrane przez projektanta w Dokumentacji Projektowej Zamawiającego oraz nie będą sprzeczne z rozwiązaniami technicznymi ujętymi w Dokumentacji Projektowej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2881DAD6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BC01D3">
                <w:rPr>
                  <w:rFonts w:cstheme="minorHAnsi"/>
                  <w:b/>
                </w:rPr>
                <w:t>POST/HZ/EO/HZL/00140/2026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0B897950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BC01D3" w:rsidRPr="00BC01D3">
                <w:rPr>
                  <w:rFonts w:cstheme="minorHAnsi"/>
                  <w:b/>
                </w:rPr>
                <w:t>POST/HZ/EO/HZL/00140/2026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26"/>
  </w:num>
  <w:num w:numId="6" w16cid:durableId="1032389716">
    <w:abstractNumId w:val="22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5"/>
  </w:num>
  <w:num w:numId="14" w16cid:durableId="2126463532">
    <w:abstractNumId w:val="23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28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4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27"/>
  </w:num>
  <w:num w:numId="32" w16cid:durableId="2089383420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176EF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026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458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A1B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58D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4CA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786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9A6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EA4"/>
    <w:rsid w:val="004350D4"/>
    <w:rsid w:val="004352D1"/>
    <w:rsid w:val="004353EB"/>
    <w:rsid w:val="004359EE"/>
    <w:rsid w:val="0043681D"/>
    <w:rsid w:val="00436F85"/>
    <w:rsid w:val="0043702F"/>
    <w:rsid w:val="004370DF"/>
    <w:rsid w:val="004377E5"/>
    <w:rsid w:val="00437AAF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497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17ADD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AC0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7D7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79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321F"/>
    <w:rsid w:val="008E37FD"/>
    <w:rsid w:val="008E4440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6B0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0E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6FF"/>
    <w:rsid w:val="009C2EDB"/>
    <w:rsid w:val="009C32A6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4AD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A8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1D3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1051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4D2F"/>
    <w:rsid w:val="00CC4DD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1E1D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1E8C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42D3"/>
    <w:rsid w:val="00EB461B"/>
    <w:rsid w:val="00EB48B9"/>
    <w:rsid w:val="00EB4A77"/>
    <w:rsid w:val="00EB529D"/>
    <w:rsid w:val="00EB726D"/>
    <w:rsid w:val="00EB75CE"/>
    <w:rsid w:val="00EB7688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340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3DA5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83F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www.gkpge.pl/grupa-pge/przetargi/zakupy/dokument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www.gkpge.pl/grupa-pge/przetargi/zakupy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E653D22A2D694113AA18148CA626A2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79531A-0693-43F3-9A46-8A29EB9B47BF}"/>
      </w:docPartPr>
      <w:docPartBody>
        <w:p w:rsidR="0034757F" w:rsidRDefault="0034757F" w:rsidP="0034757F">
          <w:pPr>
            <w:pStyle w:val="E653D22A2D694113AA18148CA626A2F1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3B85470204894382802A080800000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C16110-7758-4C28-B0EF-EF6D4866D5DA}"/>
      </w:docPartPr>
      <w:docPartBody>
        <w:p w:rsidR="0034757F" w:rsidRDefault="0034757F" w:rsidP="0034757F">
          <w:pPr>
            <w:pStyle w:val="3B85470204894382802A0808000007A6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F3BF4E7F4F15405F8D0016D152DEE6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6228C9-57A4-4ECA-AB2B-33F3A238E8A9}"/>
      </w:docPartPr>
      <w:docPartBody>
        <w:p w:rsidR="00B53B4E" w:rsidRDefault="00D30633" w:rsidP="00D30633">
          <w:pPr>
            <w:pStyle w:val="F3BF4E7F4F15405F8D0016D152DEE6E9"/>
          </w:pPr>
          <w:r w:rsidRPr="009B0344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176EF"/>
    <w:rsid w:val="000874EA"/>
    <w:rsid w:val="000F0A07"/>
    <w:rsid w:val="00162D46"/>
    <w:rsid w:val="0034757F"/>
    <w:rsid w:val="004D287B"/>
    <w:rsid w:val="00525EC6"/>
    <w:rsid w:val="00555740"/>
    <w:rsid w:val="005D671E"/>
    <w:rsid w:val="0060074A"/>
    <w:rsid w:val="00666CAD"/>
    <w:rsid w:val="00684AC0"/>
    <w:rsid w:val="006B20E5"/>
    <w:rsid w:val="00864DDF"/>
    <w:rsid w:val="00985C65"/>
    <w:rsid w:val="009C116D"/>
    <w:rsid w:val="009C26FF"/>
    <w:rsid w:val="00A174BF"/>
    <w:rsid w:val="00A3628F"/>
    <w:rsid w:val="00A60B21"/>
    <w:rsid w:val="00B360A8"/>
    <w:rsid w:val="00B53B4E"/>
    <w:rsid w:val="00C44945"/>
    <w:rsid w:val="00C45B45"/>
    <w:rsid w:val="00CB59C6"/>
    <w:rsid w:val="00CB7D1B"/>
    <w:rsid w:val="00CC4DDF"/>
    <w:rsid w:val="00CE0534"/>
    <w:rsid w:val="00D247F1"/>
    <w:rsid w:val="00D30633"/>
    <w:rsid w:val="00D61FF9"/>
    <w:rsid w:val="00D72AA2"/>
    <w:rsid w:val="00DA0DC3"/>
    <w:rsid w:val="00DB52C8"/>
    <w:rsid w:val="00DC2984"/>
    <w:rsid w:val="00E25CAE"/>
    <w:rsid w:val="00EC5B74"/>
    <w:rsid w:val="00EF37F7"/>
    <w:rsid w:val="00F4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30633"/>
    <w:rPr>
      <w:color w:val="808080"/>
    </w:rPr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E653D22A2D694113AA18148CA626A2F1">
    <w:name w:val="E653D22A2D694113AA18148CA626A2F1"/>
    <w:rsid w:val="0034757F"/>
  </w:style>
  <w:style w:type="paragraph" w:customStyle="1" w:styleId="3B85470204894382802A0808000007A6">
    <w:name w:val="3B85470204894382802A0808000007A6"/>
    <w:rsid w:val="0034757F"/>
  </w:style>
  <w:style w:type="paragraph" w:customStyle="1" w:styleId="F3BF4E7F4F15405F8D0016D152DEE6E9">
    <w:name w:val="F3BF4E7F4F15405F8D0016D152DEE6E9"/>
    <w:rsid w:val="00D306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Operator Sp. z o.o. </PublishDate>
  <Abstract/>
  <CompanyAddress>EF Zabrodzie – pole o WN4 15kV – 1 szt.</CompanyAddress>
  <CompanyPhone/>
  <CompanyFax> 90 dni</CompanyFax>
  <CompanyEmail>wskaż wartość wadium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4A90EBEFC14BAA0326FE8BA1C1CC" ma:contentTypeVersion="4" ma:contentTypeDescription="Utwórz nowy dokument." ma:contentTypeScope="" ma:versionID="616f91dd2349d5ade1db7000befcbae6">
  <xsd:schema xmlns:xsd="http://www.w3.org/2001/XMLSchema" xmlns:xs="http://www.w3.org/2001/XMLSchema" xmlns:p="http://schemas.microsoft.com/office/2006/metadata/properties" xmlns:ns2="31e42488-6d28-477a-a41c-ddf9c32a6c1f" targetNamespace="http://schemas.microsoft.com/office/2006/metadata/properties" ma:root="true" ma:fieldsID="ae5f8595c1d842753ea38c93db7d1686" ns2:_="">
    <xsd:import namespace="31e42488-6d28-477a-a41c-ddf9c32a6c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42488-6d28-477a-a41c-ddf9c32a6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657ED9-F0DE-47F3-BAD2-A2C6E9D7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e42488-6d28-477a-a41c-ddf9c32a6c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53</TotalTime>
  <Pages>28</Pages>
  <Words>9463</Words>
  <Characters>56783</Characters>
  <Application>Microsoft Office Word</Application>
  <DocSecurity>0</DocSecurity>
  <Lines>473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66114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POST/HZ/EO/HZL/00140/2026</dc:creator>
  <cp:keywords/>
  <dc:description/>
  <cp:lastModifiedBy>Magdalena Goliszewska</cp:lastModifiedBy>
  <cp:revision>8</cp:revision>
  <cp:lastPrinted>2024-07-17T17:21:00Z</cp:lastPrinted>
  <dcterms:created xsi:type="dcterms:W3CDTF">2026-05-11T14:28:00Z</dcterms:created>
  <dcterms:modified xsi:type="dcterms:W3CDTF">2026-05-14T07:16:00Z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0x010100074E4A90EBEFC14BAA0326FE8BA1C1CC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</Properties>
</file>