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17A6EC88" w:rsidR="00662D09" w:rsidRDefault="009C3E02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rPr>
                                    <w:rFonts w:ascii="Arial Narrow" w:hAnsi="Arial Narrow"/>
                                    <w:b/>
                                    <w:sz w:val="24"/>
                                    <w:szCs w:val="24"/>
                                  </w:r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261757"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  <w:szCs w:val="24"/>
                                    </w:rPr>
                                    <w:t>Zakup urządzeń, oprogramowania i usług dedykowanych dla systemu informatycznego OT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44E139BE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F71423" w:rsidRPr="00F71423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</w:t>
                                  </w:r>
                                  <w:r w:rsidR="00275931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="00F71423" w:rsidRPr="00F71423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/HZL/000</w:t>
                                  </w:r>
                                  <w:r w:rsidR="00275931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91</w:t>
                                  </w:r>
                                  <w:r w:rsidR="00F71423" w:rsidRPr="00F71423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24DD368E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7564B9">
                                <w:fldChar w:fldCharType="begin"/>
                              </w:r>
                              <w:r w:rsidRPr="007564B9">
                                <w:instrText xml:space="preserve"> TIME \@ "d MMMM yyyy" </w:instrText>
                              </w:r>
                              <w:r w:rsidRPr="007564B9">
                                <w:fldChar w:fldCharType="separate"/>
                              </w:r>
                              <w:r w:rsidR="001A5F3C">
                                <w:rPr>
                                  <w:noProof/>
                                </w:rPr>
                                <w:t>11 maja 2026</w:t>
                              </w:r>
                              <w:r w:rsidRPr="007564B9">
                                <w:fldChar w:fldCharType="end"/>
                              </w:r>
                              <w:r w:rsidR="008B01A3" w:rsidRPr="007564B9">
                                <w:t>.</w:t>
                              </w:r>
                              <w:r w:rsidRPr="007564B9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17A6EC88" w:rsidR="00662D09" w:rsidRDefault="009C3E02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261757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Zakup urządzeń, oprogramowania i usług dedykowanych dla systemu informatycznego OT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44E139BE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F71423" w:rsidRPr="00F71423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</w:t>
                            </w:r>
                            <w:r w:rsidR="00275931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O</w:t>
                            </w:r>
                            <w:r w:rsidR="00F71423" w:rsidRPr="00F71423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/HZL/000</w:t>
                            </w:r>
                            <w:r w:rsidR="00275931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91</w:t>
                            </w:r>
                            <w:r w:rsidR="00F71423" w:rsidRPr="00F71423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24DD368E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7564B9">
                          <w:fldChar w:fldCharType="begin"/>
                        </w:r>
                        <w:r w:rsidRPr="007564B9">
                          <w:instrText xml:space="preserve"> TIME \@ "d MMMM yyyy" </w:instrText>
                        </w:r>
                        <w:r w:rsidRPr="007564B9">
                          <w:fldChar w:fldCharType="separate"/>
                        </w:r>
                        <w:r w:rsidR="001A5F3C">
                          <w:rPr>
                            <w:noProof/>
                          </w:rPr>
                          <w:t>11 maja 2026</w:t>
                        </w:r>
                        <w:r w:rsidRPr="007564B9">
                          <w:fldChar w:fldCharType="end"/>
                        </w:r>
                        <w:r w:rsidR="008B01A3" w:rsidRPr="007564B9">
                          <w:t>.</w:t>
                        </w:r>
                        <w:r w:rsidRPr="007564B9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5846FB3A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  <w:r w:rsidR="00824239">
        <w:rPr>
          <w:b/>
        </w:rPr>
        <w:t>:</w:t>
      </w:r>
    </w:p>
    <w:p w14:paraId="1CF5C44C" w14:textId="2FA9509C" w:rsidR="00C73BA8" w:rsidRPr="00DF6D7F" w:rsidRDefault="00C73BA8" w:rsidP="00DF6D7F">
      <w:pPr>
        <w:spacing w:before="120" w:after="0"/>
        <w:ind w:left="567"/>
        <w:jc w:val="both"/>
        <w:rPr>
          <w:rFonts w:eastAsia="Calibri" w:cs="Arial"/>
        </w:rPr>
      </w:pPr>
      <w:bookmarkStart w:id="12" w:name="_Hlk207095618"/>
      <w:r w:rsidRPr="00DF6D7F">
        <w:rPr>
          <w:rFonts w:eastAsia="Calibri" w:cs="Arial"/>
          <w:b/>
        </w:rPr>
        <w:t>PGE Energetyka Kolejowa Operator Sp. z o.o.</w:t>
      </w:r>
      <w:bookmarkEnd w:id="12"/>
      <w:r w:rsidRPr="00DF6D7F">
        <w:rPr>
          <w:rFonts w:eastAsia="Calibri" w:cs="Arial"/>
        </w:rPr>
        <w:t xml:space="preserve"> z siedzibą w Warszawie, ul. Sławińska 7/9,</w:t>
      </w:r>
      <w:r w:rsidRPr="00DF6D7F">
        <w:rPr>
          <w:rFonts w:eastAsia="Calibri" w:cs="Arial"/>
        </w:rPr>
        <w:br/>
        <w:t xml:space="preserve">01-218 Warszawa </w:t>
      </w:r>
      <w:r w:rsidRPr="00DF6D7F">
        <w:rPr>
          <w:rFonts w:cs="Arial"/>
        </w:rPr>
        <w:t>wpisaną do rejestru przedsiębiorców Krajowego Rejestru Sądowego prowadzonego przez Sąd Rejonowy dla m.st. Warszawy w Warszawie XII</w:t>
      </w:r>
      <w:r w:rsidR="007A4C17" w:rsidRPr="00DF6D7F">
        <w:rPr>
          <w:rFonts w:cs="Arial"/>
        </w:rPr>
        <w:t>I</w:t>
      </w:r>
      <w:r w:rsidRPr="00DF6D7F">
        <w:rPr>
          <w:rFonts w:cs="Arial"/>
        </w:rPr>
        <w:t xml:space="preserve"> Wydział Gospodarczy Krajowego Rejestru Sądowego pod numerem KRS </w:t>
      </w:r>
      <w:r w:rsidRPr="00DF6D7F">
        <w:rPr>
          <w:rFonts w:eastAsia="Calibri" w:cs="Arial"/>
        </w:rPr>
        <w:t>0000610778, numer REGON: 364121434, NIP 7010564340, kapitał zakładowy 32 750 900,00 zł.</w:t>
      </w:r>
    </w:p>
    <w:p w14:paraId="2AFE6F0F" w14:textId="77777777" w:rsidR="00824239" w:rsidRPr="00824239" w:rsidRDefault="00824239" w:rsidP="00824239">
      <w:pPr>
        <w:pStyle w:val="Akapitzlist"/>
        <w:spacing w:before="120" w:after="0"/>
        <w:jc w:val="both"/>
        <w:rPr>
          <w:rFonts w:eastAsia="Calibri" w:cs="Arial"/>
        </w:rPr>
      </w:pPr>
    </w:p>
    <w:p w14:paraId="74FA1A09" w14:textId="7DF763E5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  <w:r w:rsidR="00824239">
        <w:rPr>
          <w:b/>
          <w:bCs/>
        </w:rPr>
        <w:t>:</w:t>
      </w:r>
    </w:p>
    <w:p w14:paraId="39C5CA6C" w14:textId="55785286" w:rsidR="00847B49" w:rsidRPr="00847B49" w:rsidRDefault="009C3E02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 xml:space="preserve">Energetyka Kolejowa Holding </w:t>
          </w:r>
          <w:r w:rsidR="00824239">
            <w:rPr>
              <w:rFonts w:eastAsia="MS Mincho" w:cstheme="minorHAnsi"/>
              <w:b/>
              <w:iCs/>
            </w:rPr>
            <w:t>S</w:t>
          </w:r>
          <w:r w:rsidR="00371A53" w:rsidRPr="00B15AA9">
            <w:rPr>
              <w:rFonts w:eastAsia="MS Mincho" w:cstheme="minorHAnsi"/>
              <w:b/>
              <w:iCs/>
            </w:rPr>
            <w:t>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</w:t>
      </w:r>
      <w:r w:rsidR="00824239">
        <w:t>ych</w:t>
      </w:r>
      <w:r w:rsidR="008A7413" w:rsidRPr="008A7413">
        <w:t xml:space="preserve"> wskazan</w:t>
      </w:r>
      <w:r w:rsidR="00824239">
        <w:t>ych</w:t>
      </w:r>
      <w:r w:rsidR="008A7413" w:rsidRPr="008A7413">
        <w:t xml:space="preserve"> w pkt 1.1. SWZ, na mocy udzielon</w:t>
      </w:r>
      <w:r w:rsidR="00824239">
        <w:t>ych</w:t>
      </w:r>
      <w:r w:rsidR="008A7413" w:rsidRPr="008A7413">
        <w:t xml:space="preserve"> pełnomocnictw</w:t>
      </w:r>
      <w:r w:rsidR="00824239">
        <w:t>.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5BD18BA0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="003918DC">
        <w:rPr>
          <w:color w:val="auto"/>
        </w:rPr>
        <w:t xml:space="preserve">odpowiednio: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633C0158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</w:t>
      </w:r>
      <w:r w:rsidR="00ED14EE">
        <w:t>i</w:t>
      </w:r>
      <w:r w:rsidRPr="00910299">
        <w:t xml:space="preserve"> określon</w:t>
      </w:r>
      <w:r w:rsidR="00ED14EE">
        <w:t>e</w:t>
      </w:r>
      <w:r w:rsidRPr="00910299">
        <w:t xml:space="preserve"> w pkt 1.1 SWZ, na potrzeby któr</w:t>
      </w:r>
      <w:r w:rsidR="00ED14EE">
        <w:t>ych</w:t>
      </w:r>
      <w:r w:rsidRPr="00910299">
        <w:t xml:space="preserve">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6E2CB15D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lastRenderedPageBreak/>
        <w:t>punkty przyznane w każdym kryterium oceny Ofert, jaką otrzymała Oferta uznana jako najkorzystniejsza w przedmiotowym Postępowaniu.</w:t>
      </w:r>
    </w:p>
    <w:p w14:paraId="2875A46E" w14:textId="2ACC5F80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FD7022">
        <w:t xml:space="preserve">Zamawiający </w:t>
      </w:r>
      <w:r w:rsidRPr="00FD7022">
        <w:rPr>
          <w:b/>
        </w:rPr>
        <w:t>dopuszcza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3" w:name="_Toc516566307"/>
      <w:bookmarkStart w:id="14" w:name="_Toc516581575"/>
      <w:bookmarkStart w:id="15" w:name="_Toc516734749"/>
      <w:bookmarkStart w:id="16" w:name="_Toc516738779"/>
      <w:bookmarkStart w:id="17" w:name="_Toc8212115"/>
    </w:p>
    <w:bookmarkEnd w:id="13"/>
    <w:bookmarkEnd w:id="14"/>
    <w:bookmarkEnd w:id="15"/>
    <w:bookmarkEnd w:id="16"/>
    <w:bookmarkEnd w:id="17"/>
    <w:p w14:paraId="4431CDDA" w14:textId="45A5ECB9" w:rsidR="00BB6DE8" w:rsidRPr="00FD7022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D7022">
        <w:t>Wykonawcy wchodzący w skład k</w:t>
      </w:r>
      <w:r w:rsidR="006E100D" w:rsidRPr="00FD7022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FD7022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D7022">
        <w:t>Wykonawcy wspólnie ubiegający się o udzielenie Zamówienia powinni ustanowić pełnomocnika do reprezentowania ich w Postępowaniu albo reprezentowania w</w:t>
      </w:r>
      <w:r w:rsidR="00D22790" w:rsidRPr="00FD7022">
        <w:t> </w:t>
      </w:r>
      <w:r w:rsidRPr="00FD7022">
        <w:t xml:space="preserve">Postępowaniu i do zawarcia </w:t>
      </w:r>
      <w:r w:rsidR="005714BD" w:rsidRPr="00FD7022">
        <w:t>U</w:t>
      </w:r>
      <w:r w:rsidRPr="00FD7022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FD7022">
        <w:t> </w:t>
      </w:r>
      <w:r w:rsidRPr="00FD7022">
        <w:t>udzielenie Zamówienia. Pełnomocnictwo należy załączyć do Oferty w formie oryginału lub kopii.</w:t>
      </w:r>
    </w:p>
    <w:p w14:paraId="7EFC2E9C" w14:textId="77777777" w:rsidR="00BB6DE8" w:rsidRPr="00FD7022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D7022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B945C8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FD7022">
        <w:t xml:space="preserve">Oferta musi być podpisana w taki sposób, by prawnie zobowiązywała wszystkich </w:t>
      </w:r>
      <w:r w:rsidRPr="00B945C8">
        <w:t>Wykonawców wspólnie ubiegających się o Zamówienie.</w:t>
      </w:r>
    </w:p>
    <w:p w14:paraId="4F34DD8B" w14:textId="118EADE6" w:rsidR="006E100D" w:rsidRPr="001B7462" w:rsidRDefault="006E100D" w:rsidP="003014B3">
      <w:pPr>
        <w:pStyle w:val="Akapitzlist"/>
        <w:numPr>
          <w:ilvl w:val="2"/>
          <w:numId w:val="15"/>
        </w:numPr>
        <w:ind w:left="1276" w:hanging="850"/>
        <w:jc w:val="both"/>
        <w:rPr>
          <w:iCs/>
          <w:highlight w:val="lightGray"/>
        </w:rPr>
      </w:pPr>
      <w:bookmarkStart w:id="18" w:name="_Ref496710046"/>
      <w:bookmarkStart w:id="19" w:name="_Toc354752351"/>
      <w:bookmarkStart w:id="20" w:name="_Toc516566309"/>
      <w:bookmarkStart w:id="21" w:name="_Toc516581577"/>
      <w:bookmarkStart w:id="22" w:name="_Toc516734751"/>
      <w:bookmarkStart w:id="23" w:name="_Toc516738781"/>
      <w:bookmarkStart w:id="24" w:name="_Toc8212117"/>
      <w:bookmarkEnd w:id="18"/>
      <w:r w:rsidRPr="00B945C8">
        <w:t xml:space="preserve">Zamawiający </w:t>
      </w:r>
      <w:r w:rsidRPr="00B945C8">
        <w:rPr>
          <w:b/>
        </w:rPr>
        <w:t xml:space="preserve">dopuszcza </w:t>
      </w:r>
      <w:r w:rsidRPr="00B945C8">
        <w:t>wykonywanie przedmiotu Zamówienia przez podwykonawców.</w:t>
      </w:r>
      <w:bookmarkEnd w:id="19"/>
      <w:r w:rsidR="00F61C65" w:rsidRPr="00B945C8">
        <w:t xml:space="preserve">  </w:t>
      </w:r>
      <w:r w:rsidR="00955347">
        <w:br/>
      </w:r>
      <w:r w:rsidRPr="00B945C8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B945C8">
        <w:rPr>
          <w:iCs/>
        </w:rPr>
        <w:t>.</w:t>
      </w:r>
      <w:r w:rsidRPr="00B945C8">
        <w:rPr>
          <w:iCs/>
        </w:rPr>
        <w:t xml:space="preserve"> </w:t>
      </w:r>
    </w:p>
    <w:bookmarkEnd w:id="20"/>
    <w:bookmarkEnd w:id="21"/>
    <w:bookmarkEnd w:id="22"/>
    <w:bookmarkEnd w:id="23"/>
    <w:bookmarkEnd w:id="24"/>
    <w:p w14:paraId="601D9EB7" w14:textId="032C1077" w:rsidR="003D6BF7" w:rsidRPr="003D6BF7" w:rsidRDefault="006E100D" w:rsidP="003014B3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3014B3">
      <w:pPr>
        <w:pStyle w:val="Nagwek3"/>
        <w:keepNext w:val="0"/>
        <w:keepLines w:val="0"/>
        <w:numPr>
          <w:ilvl w:val="2"/>
          <w:numId w:val="15"/>
        </w:numPr>
        <w:ind w:left="1276" w:hanging="850"/>
      </w:pPr>
      <w:r w:rsidRPr="00BB6DE8">
        <w:t>Postępowanie prowadzone jest w języku polskim. Wszelkie oświadczenia, zawiadomienia, w tym również Umowa, sporządzone będą w języku polskim.</w:t>
      </w:r>
      <w:bookmarkStart w:id="25" w:name="_Toc8212121"/>
    </w:p>
    <w:p w14:paraId="7FE86D0C" w14:textId="194CA8F5" w:rsidR="00A1798A" w:rsidRDefault="00FE1946" w:rsidP="003014B3">
      <w:pPr>
        <w:pStyle w:val="Nagwek2"/>
        <w:keepLines w:val="0"/>
        <w:numPr>
          <w:ilvl w:val="2"/>
          <w:numId w:val="15"/>
        </w:numPr>
        <w:ind w:left="1276" w:hanging="850"/>
      </w:pPr>
      <w:r w:rsidRPr="00FE1946">
        <w:rPr>
          <w:rStyle w:val="wyrnienie"/>
          <w:b w:val="0"/>
        </w:rPr>
        <w:t xml:space="preserve">Wszelkie informacje uzyskane przez </w:t>
      </w:r>
      <w:r w:rsidR="00E72267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  <w:r w:rsidR="00A1798A" w:rsidRPr="00A1798A">
        <w:t xml:space="preserve"> </w:t>
      </w:r>
    </w:p>
    <w:p w14:paraId="67BC82AA" w14:textId="41DD0E19" w:rsidR="00A1798A" w:rsidRPr="00A1798A" w:rsidRDefault="00A1798A" w:rsidP="003014B3">
      <w:pPr>
        <w:pStyle w:val="Nagwek2"/>
        <w:keepLines w:val="0"/>
        <w:numPr>
          <w:ilvl w:val="3"/>
          <w:numId w:val="15"/>
        </w:numPr>
        <w:ind w:left="1418" w:hanging="992"/>
      </w:pPr>
      <w:r w:rsidRPr="00417E23">
        <w:t>Zamawiający wymaga od Wykonawców zachowania poufności danych dotyczących Zamówienia oraz Zamawiającego uzyskanych w toku niniejszego Postępowania</w:t>
      </w:r>
      <w:r>
        <w:t xml:space="preserve"> tj. </w:t>
      </w:r>
      <w:r w:rsidR="00D71F33">
        <w:t xml:space="preserve">Opis przedmiotu zamówienia </w:t>
      </w:r>
      <w:r w:rsidRPr="008B6BB9">
        <w:t xml:space="preserve">– </w:t>
      </w:r>
      <w:r w:rsidR="00293DCB">
        <w:t>Z</w:t>
      </w:r>
      <w:r w:rsidRPr="008B6BB9">
        <w:t>ałącznik</w:t>
      </w:r>
      <w:r w:rsidR="00D71F33">
        <w:t xml:space="preserve"> nr 1 </w:t>
      </w:r>
      <w:r w:rsidRPr="008B6BB9">
        <w:t xml:space="preserve">do </w:t>
      </w:r>
      <w:r w:rsidR="00D71F33">
        <w:t>SWZ</w:t>
      </w:r>
      <w:r w:rsidRPr="008B6BB9">
        <w:t>.</w:t>
      </w:r>
    </w:p>
    <w:p w14:paraId="745D093C" w14:textId="543FD523" w:rsidR="00A1798A" w:rsidRPr="00AC0674" w:rsidRDefault="004B7839" w:rsidP="003014B3">
      <w:pPr>
        <w:pStyle w:val="Nagwek2"/>
        <w:keepLines w:val="0"/>
        <w:numPr>
          <w:ilvl w:val="3"/>
          <w:numId w:val="15"/>
        </w:numPr>
        <w:ind w:left="1418" w:hanging="992"/>
      </w:pPr>
      <w:r>
        <w:t>D</w:t>
      </w:r>
      <w:r w:rsidR="00A1798A" w:rsidRPr="00053F29">
        <w:t>okument</w:t>
      </w:r>
      <w:r>
        <w:t>y</w:t>
      </w:r>
      <w:r w:rsidR="00A1798A" w:rsidRPr="00053F29">
        <w:t xml:space="preserve"> </w:t>
      </w:r>
      <w:r w:rsidR="00A1798A" w:rsidRPr="00F214B4">
        <w:t>poufn</w:t>
      </w:r>
      <w:r>
        <w:t>e zostaną ud</w:t>
      </w:r>
      <w:r w:rsidRPr="00053F29">
        <w:t>ostępni</w:t>
      </w:r>
      <w:r>
        <w:t>one po</w:t>
      </w:r>
      <w:r w:rsidR="00A1798A" w:rsidRPr="00F214B4">
        <w:t xml:space="preserve"> </w:t>
      </w:r>
      <w:r w:rsidR="00A1798A">
        <w:t>przystąpieni</w:t>
      </w:r>
      <w:r>
        <w:t>u</w:t>
      </w:r>
      <w:r w:rsidR="00A1798A" w:rsidRPr="00F214B4">
        <w:t xml:space="preserve"> Wykonawc</w:t>
      </w:r>
      <w:r w:rsidR="00A1798A">
        <w:t>y</w:t>
      </w:r>
      <w:r w:rsidR="00A1798A" w:rsidRPr="00F214B4">
        <w:t xml:space="preserve"> </w:t>
      </w:r>
      <w:r w:rsidR="00A1798A">
        <w:t>do</w:t>
      </w:r>
      <w:r w:rsidR="00A1798A" w:rsidRPr="00F214B4">
        <w:t xml:space="preserve"> Umowy </w:t>
      </w:r>
      <w:r w:rsidR="00A1798A" w:rsidRPr="006D7E30">
        <w:t>NR UMJ/EO/EO/OI/00061/2026/BK</w:t>
      </w:r>
      <w:r w:rsidR="00A1798A">
        <w:t xml:space="preserve"> </w:t>
      </w:r>
      <w:r w:rsidR="00A1798A" w:rsidRPr="00F214B4">
        <w:t>o zachowaniu poufności</w:t>
      </w:r>
      <w:r w:rsidR="00A1798A">
        <w:t xml:space="preserve"> </w:t>
      </w:r>
      <w:r w:rsidR="00A1798A" w:rsidRPr="006D7E30">
        <w:t>do postępowania zakupowego</w:t>
      </w:r>
      <w:r w:rsidR="00A1798A" w:rsidRPr="00F214B4">
        <w:t>, wz</w:t>
      </w:r>
      <w:r w:rsidR="00A1798A">
        <w:t>ór deklaracji przystąpienia</w:t>
      </w:r>
      <w:r w:rsidR="00A1798A" w:rsidRPr="00F214B4">
        <w:t xml:space="preserve"> stanowi </w:t>
      </w:r>
      <w:r w:rsidR="00A1798A" w:rsidRPr="00F214B4">
        <w:rPr>
          <w:b/>
        </w:rPr>
        <w:t>Załącznik</w:t>
      </w:r>
      <w:r w:rsidR="00A1798A" w:rsidRPr="00AC0674">
        <w:rPr>
          <w:b/>
        </w:rPr>
        <w:t xml:space="preserve"> nr </w:t>
      </w:r>
      <w:r w:rsidR="003014B3">
        <w:rPr>
          <w:b/>
        </w:rPr>
        <w:t>9</w:t>
      </w:r>
      <w:r w:rsidR="00A1798A" w:rsidRPr="00AC0674">
        <w:rPr>
          <w:b/>
        </w:rPr>
        <w:t xml:space="preserve"> do SWZ.</w:t>
      </w:r>
    </w:p>
    <w:p w14:paraId="30383C08" w14:textId="77777777" w:rsidR="00A1798A" w:rsidRPr="00053F29" w:rsidRDefault="00A1798A" w:rsidP="003014B3">
      <w:pPr>
        <w:pStyle w:val="Nagwek2"/>
        <w:keepLines w:val="0"/>
        <w:numPr>
          <w:ilvl w:val="3"/>
          <w:numId w:val="15"/>
        </w:numPr>
        <w:ind w:left="1418" w:hanging="992"/>
      </w:pPr>
      <w:r w:rsidRPr="008B6BB9">
        <w:t>Umowa o zachowanie poufności dotyczy także pytań Wykonawców oraz wyjaśnień Zamawiającego dotyczących poufnych części SWZ.</w:t>
      </w:r>
    </w:p>
    <w:p w14:paraId="7863D4D9" w14:textId="2A2D2CCA" w:rsidR="00A1798A" w:rsidRPr="00E66B7A" w:rsidRDefault="00A1798A" w:rsidP="003014B3">
      <w:pPr>
        <w:pStyle w:val="Nagwek2"/>
        <w:keepLines w:val="0"/>
        <w:numPr>
          <w:ilvl w:val="3"/>
          <w:numId w:val="15"/>
        </w:numPr>
        <w:ind w:left="1418" w:hanging="992"/>
      </w:pPr>
      <w:r w:rsidRPr="008B6BB9">
        <w:t xml:space="preserve">Dokumenty poufne, o których mowa w pkt </w:t>
      </w:r>
      <w:r w:rsidR="00D71F33">
        <w:t>1.4.14.1.</w:t>
      </w:r>
      <w:r w:rsidRPr="008B6BB9">
        <w:t xml:space="preserve"> powyżej, Zamawiający przekaże w Systemie Zakupowym najpóźniej pierwszego dnia roboczego po </w:t>
      </w:r>
      <w:r>
        <w:t xml:space="preserve">przyjęciu i akceptacji przystąpienia Wykonawcy do </w:t>
      </w:r>
      <w:r w:rsidRPr="008B6BB9">
        <w:t>Umowy o zachowaniu poufności. Zasady oraz warunki zachowania przez Wykonawcę poufności informacji oraz dokumentów przekazanych mu przez Zamawiającego w Postępowaniu określa Umowa o zachowaniu poufności.</w:t>
      </w:r>
    </w:p>
    <w:p w14:paraId="28E96FC9" w14:textId="13E1FECA" w:rsidR="00A1798A" w:rsidRPr="00C40838" w:rsidRDefault="00A1798A" w:rsidP="003014B3">
      <w:pPr>
        <w:pStyle w:val="Nagwek2"/>
        <w:keepLines w:val="0"/>
        <w:numPr>
          <w:ilvl w:val="3"/>
          <w:numId w:val="15"/>
        </w:numPr>
        <w:ind w:left="1418" w:hanging="992"/>
      </w:pPr>
      <w:r w:rsidRPr="008B6BB9">
        <w:t xml:space="preserve">Przedstawiciel Wykonawcy, w celu </w:t>
      </w:r>
      <w:r>
        <w:t>przystąpienia do</w:t>
      </w:r>
      <w:r w:rsidRPr="008B6BB9">
        <w:t xml:space="preserve"> Umowy o zachowaniu poufności przesyła Zamawiającemu w Systemie Zakupowym wypełniony i podpisany, za pomocą Podpisu </w:t>
      </w:r>
      <w:r w:rsidRPr="008B6BB9">
        <w:lastRenderedPageBreak/>
        <w:t xml:space="preserve">elektronicznego, egzemplarz </w:t>
      </w:r>
      <w:r>
        <w:t xml:space="preserve">deklaracji przystąpienia do </w:t>
      </w:r>
      <w:r w:rsidRPr="008B6BB9">
        <w:t xml:space="preserve">Umowy </w:t>
      </w:r>
      <w:r w:rsidRPr="005A7D71">
        <w:t xml:space="preserve">NR UMJ/EO/EO/OI/00061/2026/BK </w:t>
      </w:r>
      <w:r w:rsidRPr="008B6BB9">
        <w:t xml:space="preserve">o zachowaniu poufności, zgodny z Załącznikiem nr </w:t>
      </w:r>
      <w:r w:rsidR="00CC6C08">
        <w:t>9</w:t>
      </w:r>
      <w:r w:rsidRPr="008B6BB9">
        <w:t xml:space="preserve"> do SWZ, wykazując jednocześnie prawo do reprezentacji Wykonawcy.</w:t>
      </w:r>
    </w:p>
    <w:p w14:paraId="1E723BAD" w14:textId="21D34FC4" w:rsidR="00A1798A" w:rsidRPr="00293DCB" w:rsidRDefault="00A1798A" w:rsidP="003014B3">
      <w:pPr>
        <w:pStyle w:val="Nagwek2"/>
        <w:keepLines w:val="0"/>
        <w:numPr>
          <w:ilvl w:val="3"/>
          <w:numId w:val="15"/>
        </w:numPr>
        <w:ind w:left="1418" w:hanging="992"/>
      </w:pPr>
      <w:r w:rsidRPr="008B6BB9">
        <w:t xml:space="preserve">W przypadku pozytywnej weryfikacji umocowania, prawidłowości danych wskazanych w </w:t>
      </w:r>
      <w:r>
        <w:t xml:space="preserve">deklaracji przystąpienia do </w:t>
      </w:r>
      <w:r w:rsidRPr="008B6BB9">
        <w:t>Umow</w:t>
      </w:r>
      <w:r>
        <w:t>y</w:t>
      </w:r>
      <w:r w:rsidRPr="008B6BB9">
        <w:t xml:space="preserve"> o zachowaniu poufności oraz prawidłowości podpisu, Zamawiający najpóźniej w terminie 2 dni roboczych przekaże Wykonawcy dostęp do dokumentów, o których mowa </w:t>
      </w:r>
      <w:r w:rsidRPr="00293DCB">
        <w:t xml:space="preserve">w pkt </w:t>
      </w:r>
      <w:r w:rsidR="00D71F33" w:rsidRPr="00CC6C08">
        <w:t>1.4.14.1</w:t>
      </w:r>
      <w:r w:rsidRPr="00293DCB">
        <w:t xml:space="preserve"> SWZ, na zasadach określonych w pkt </w:t>
      </w:r>
      <w:r w:rsidR="00D71F33" w:rsidRPr="00293DCB">
        <w:t>1.4.14.2. – 1.4.14.5.</w:t>
      </w:r>
      <w:r w:rsidRPr="00293DCB">
        <w:t xml:space="preserve"> SWZ.</w:t>
      </w:r>
    </w:p>
    <w:p w14:paraId="411451ED" w14:textId="795EFFD9" w:rsidR="00A71437" w:rsidRPr="00A71437" w:rsidRDefault="00A1798A" w:rsidP="003014B3">
      <w:pPr>
        <w:pStyle w:val="Nagwek2"/>
        <w:keepLines w:val="0"/>
        <w:numPr>
          <w:ilvl w:val="3"/>
          <w:numId w:val="15"/>
        </w:numPr>
        <w:ind w:left="1418" w:hanging="992"/>
      </w:pPr>
      <w:r w:rsidRPr="00293DCB">
        <w:t xml:space="preserve">Wykonawcy, od momentu opublikowania SWZ, mają możliwość wystąpienia do Zamawiającego o udostępnienie dokumentów wskazanych w pkt </w:t>
      </w:r>
      <w:r w:rsidR="00D71F33" w:rsidRPr="00CC6C08">
        <w:t>1.4.14.1</w:t>
      </w:r>
      <w:r w:rsidRPr="00293DCB">
        <w:t xml:space="preserve">, zgodnie z opisaną wyżej procedurą. Zamawiający uzna, że Wykonawcy mieli możliwość zapoznania się z dokumentami, wskazanymi w pkt </w:t>
      </w:r>
      <w:r w:rsidR="00D71F33" w:rsidRPr="00CC6C08">
        <w:t xml:space="preserve">1.4.14.1 </w:t>
      </w:r>
      <w:r w:rsidRPr="00293DCB">
        <w:t>SWZ</w:t>
      </w:r>
      <w:r w:rsidRPr="008475E8">
        <w:t xml:space="preserve"> najpóźniej od 3 dnia roboczego, liczonego od dnia publikacji SWZ. Wykonawcy, działając z należytą starannością, powinni </w:t>
      </w:r>
      <w:r>
        <w:t>przystąpić do</w:t>
      </w:r>
      <w:r w:rsidRPr="008475E8">
        <w:t xml:space="preserve"> Umow</w:t>
      </w:r>
      <w:r>
        <w:t>y</w:t>
      </w:r>
      <w:r w:rsidRPr="008475E8">
        <w:t xml:space="preserve"> o zachowaniu poufności niezwłocznie po publikacji SWZ. Zwłoka Wykonawcy w zawarciu ww. umowy nie może stanowić podstawy domagania się wydłużenia terminu składania Ofert.</w:t>
      </w:r>
    </w:p>
    <w:p w14:paraId="221DA79C" w14:textId="4CE832EE" w:rsidR="0064788E" w:rsidRDefault="002C2C7A" w:rsidP="00CC6C08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rStyle w:val="wyrnienie"/>
          <w:b w:val="0"/>
        </w:rPr>
      </w:pPr>
      <w:r w:rsidRPr="002C2C7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bookmarkEnd w:id="25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2DD1F544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6" w:name="_Toc243294537"/>
      <w:bookmarkStart w:id="27" w:name="_Toc516566313"/>
      <w:bookmarkStart w:id="28" w:name="_Toc516581581"/>
      <w:bookmarkStart w:id="29" w:name="_Toc516734755"/>
      <w:bookmarkStart w:id="30" w:name="_Toc516738785"/>
      <w:bookmarkStart w:id="31" w:name="_Toc8212124"/>
      <w:r w:rsidRPr="00865341">
        <w:t xml:space="preserve">Przedmiotem </w:t>
      </w:r>
      <w:bookmarkStart w:id="32" w:name="_Toc243294538"/>
      <w:bookmarkEnd w:id="26"/>
      <w:r w:rsidRPr="00865341">
        <w:t xml:space="preserve">Zamówienia jest </w:t>
      </w:r>
      <w:bookmarkEnd w:id="27"/>
      <w:bookmarkEnd w:id="28"/>
      <w:bookmarkEnd w:id="29"/>
      <w:bookmarkEnd w:id="30"/>
      <w:bookmarkEnd w:id="31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261757">
            <w:rPr>
              <w:b/>
              <w:bCs/>
            </w:rPr>
            <w:t>Zakup urządzeń, oprogramowania i usług dedykowanych dla systemu informatycznego OT</w:t>
          </w:r>
        </w:sdtContent>
      </w:sdt>
      <w:r w:rsidRPr="00865341">
        <w:t xml:space="preserve"> </w:t>
      </w:r>
      <w:bookmarkStart w:id="33" w:name="_Toc516566314"/>
      <w:bookmarkStart w:id="34" w:name="_Toc516581582"/>
    </w:p>
    <w:p w14:paraId="1E96E345" w14:textId="15CB8F7E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5" w:name="_Toc516566315"/>
      <w:bookmarkStart w:id="36" w:name="_Toc516581583"/>
      <w:bookmarkStart w:id="37" w:name="_Toc516734757"/>
      <w:bookmarkStart w:id="38" w:name="_Toc516738787"/>
      <w:bookmarkStart w:id="39" w:name="_Toc8212126"/>
      <w:bookmarkStart w:id="40" w:name="_Toc516734756"/>
      <w:bookmarkStart w:id="41" w:name="_Toc516738786"/>
      <w:bookmarkStart w:id="42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</w:t>
      </w:r>
      <w:r w:rsidRPr="00CC6C08">
        <w:t xml:space="preserve">zawiera </w:t>
      </w:r>
      <w:r w:rsidRPr="00CC6C08">
        <w:rPr>
          <w:b/>
        </w:rPr>
        <w:t xml:space="preserve">Załącznik nr 1 </w:t>
      </w:r>
      <w:r w:rsidR="0023505D" w:rsidRPr="00CC6C08">
        <w:rPr>
          <w:b/>
          <w:color w:val="auto"/>
        </w:rPr>
        <w:t>do SWZ</w:t>
      </w:r>
      <w:r w:rsidR="00CC6C08">
        <w:rPr>
          <w:b/>
          <w:color w:val="auto"/>
        </w:rPr>
        <w:t>.</w:t>
      </w:r>
    </w:p>
    <w:p w14:paraId="1D99878A" w14:textId="63B6E2DC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 objętych przedmiotem Zamówienia w sposób bezstronny i rzetelny. </w:t>
      </w:r>
    </w:p>
    <w:p w14:paraId="25F178D3" w14:textId="4B2C2ED0" w:rsidR="006E100D" w:rsidRPr="00865341" w:rsidRDefault="006E100D" w:rsidP="00FB5C21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727F9" w:rsidRPr="0023505D">
            <w:rPr>
              <w:rFonts w:asciiTheme="minorHAnsi" w:hAnsiTheme="minorHAnsi" w:cstheme="minorHAnsi"/>
              <w:szCs w:val="22"/>
            </w:rPr>
            <w:t>dostaw</w:t>
          </w:r>
        </w:sdtContent>
      </w:sdt>
      <w:r w:rsidRPr="0023505D">
        <w:t xml:space="preserve"> zostały określone w załączonym Projekcie Umowy</w:t>
      </w:r>
      <w:r w:rsidRPr="00865341">
        <w:t xml:space="preserve">, który stanowi </w:t>
      </w:r>
      <w:r w:rsidR="0090527C">
        <w:t xml:space="preserve">odpowiednio: </w:t>
      </w:r>
      <w:r w:rsidRPr="00865341">
        <w:rPr>
          <w:b/>
        </w:rPr>
        <w:t xml:space="preserve">Załącznik nr 5 do </w:t>
      </w:r>
      <w:r w:rsidR="0023505D" w:rsidRPr="0057449F">
        <w:rPr>
          <w:b/>
          <w:color w:val="auto"/>
        </w:rPr>
        <w:t>SWZ</w:t>
      </w:r>
      <w:r w:rsidRPr="00865341">
        <w:rPr>
          <w:b/>
        </w:rPr>
        <w:t>.</w:t>
      </w:r>
      <w:bookmarkEnd w:id="35"/>
      <w:bookmarkEnd w:id="36"/>
      <w:bookmarkEnd w:id="37"/>
      <w:bookmarkEnd w:id="38"/>
      <w:bookmarkEnd w:id="39"/>
      <w:r w:rsidRPr="00865341">
        <w:t xml:space="preserve"> </w:t>
      </w:r>
    </w:p>
    <w:bookmarkEnd w:id="33"/>
    <w:bookmarkEnd w:id="34"/>
    <w:p w14:paraId="74515D50" w14:textId="77777777" w:rsidR="00FB5C21" w:rsidRDefault="006E100D" w:rsidP="00FB5C21">
      <w:pPr>
        <w:pStyle w:val="Nagwek2"/>
        <w:keepNext w:val="0"/>
        <w:keepLines w:val="0"/>
        <w:numPr>
          <w:ilvl w:val="1"/>
          <w:numId w:val="23"/>
        </w:numPr>
      </w:pPr>
      <w:r w:rsidRPr="00865341">
        <w:t xml:space="preserve">Zamawiający </w:t>
      </w:r>
      <w:r w:rsidR="00FB5C21" w:rsidRPr="00FB5C21">
        <w:rPr>
          <w:b/>
          <w:bCs/>
        </w:rPr>
        <w:t xml:space="preserve">nie </w:t>
      </w:r>
      <w:r w:rsidRPr="00FB5C21">
        <w:rPr>
          <w:b/>
          <w:bCs/>
        </w:rPr>
        <w:t>dopuszcza</w:t>
      </w:r>
      <w:r w:rsidRPr="00865341">
        <w:t xml:space="preserve"> składani</w:t>
      </w:r>
      <w:r w:rsidR="00FB5C21">
        <w:t>a</w:t>
      </w:r>
      <w:r w:rsidRPr="00865341">
        <w:t xml:space="preserve"> Ofert częściowych. </w:t>
      </w:r>
      <w:bookmarkEnd w:id="32"/>
      <w:bookmarkEnd w:id="40"/>
      <w:bookmarkEnd w:id="41"/>
      <w:bookmarkEnd w:id="42"/>
    </w:p>
    <w:p w14:paraId="363662F9" w14:textId="1B0D9D1F" w:rsidR="00481BAC" w:rsidRDefault="006E100D" w:rsidP="00FB5C21">
      <w:pPr>
        <w:pStyle w:val="Nagwek2"/>
        <w:keepNext w:val="0"/>
        <w:keepLines w:val="0"/>
        <w:numPr>
          <w:ilvl w:val="1"/>
          <w:numId w:val="23"/>
        </w:numPr>
      </w:pPr>
      <w:r w:rsidRPr="002269EF">
        <w:t xml:space="preserve">Zamawiający </w:t>
      </w:r>
      <w:r w:rsidR="00FB5C21" w:rsidRPr="00FB5C21">
        <w:rPr>
          <w:b/>
          <w:bCs/>
        </w:rPr>
        <w:t xml:space="preserve">nie </w:t>
      </w:r>
      <w:r w:rsidRPr="00FB5C21">
        <w:rPr>
          <w:b/>
        </w:rPr>
        <w:t>przewiduje</w:t>
      </w:r>
      <w:r w:rsidRPr="002269EF">
        <w:t xml:space="preserve"> możliwość skorzystania z Prawa Opcji</w:t>
      </w:r>
      <w:r w:rsidR="00FB5C21">
        <w:t>.</w:t>
      </w:r>
    </w:p>
    <w:p w14:paraId="1D820BEE" w14:textId="098FC4CC" w:rsidR="006E100D" w:rsidRPr="002269EF" w:rsidRDefault="000D46CF" w:rsidP="00FB5C21">
      <w:pPr>
        <w:pStyle w:val="Nagwek2"/>
        <w:keepNext w:val="0"/>
        <w:keepLines w:val="0"/>
        <w:numPr>
          <w:ilvl w:val="1"/>
          <w:numId w:val="23"/>
        </w:numPr>
      </w:pPr>
      <w:r w:rsidRPr="002269EF">
        <w:t xml:space="preserve">Zamawiający </w:t>
      </w:r>
      <w:r w:rsidRPr="002269EF">
        <w:rPr>
          <w:b/>
          <w:bCs/>
        </w:rPr>
        <w:t>nie przewiduje</w:t>
      </w:r>
      <w:r w:rsidRPr="002269EF">
        <w:t xml:space="preserve"> możliwości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3683E60C" w14:textId="0FC371DF" w:rsidR="00031DCB" w:rsidRPr="004E4D21" w:rsidRDefault="004C4D78" w:rsidP="00375304">
      <w:pPr>
        <w:pStyle w:val="Nagwek2"/>
        <w:keepNext w:val="0"/>
        <w:keepLines w:val="0"/>
        <w:numPr>
          <w:ilvl w:val="1"/>
          <w:numId w:val="25"/>
        </w:numPr>
      </w:pPr>
      <w:r w:rsidRPr="006F5F63">
        <w:t xml:space="preserve">Zamawiający </w:t>
      </w:r>
      <w:r w:rsidRPr="006F5F63">
        <w:rPr>
          <w:b/>
        </w:rPr>
        <w:t>nie przewiduje</w:t>
      </w:r>
      <w:r w:rsidRPr="006F5F63">
        <w:t xml:space="preserve"> </w:t>
      </w:r>
      <w:r w:rsidR="006D10EF">
        <w:t xml:space="preserve">przeprowadzenia </w:t>
      </w:r>
      <w:r w:rsidRPr="006F5F63">
        <w:t>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87B7F03" w14:textId="442E9CC2" w:rsidR="00311A4A" w:rsidRPr="005B4BC8" w:rsidRDefault="005957C1" w:rsidP="00D21BCD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716C25">
        <w:t xml:space="preserve">Realizacja </w:t>
      </w:r>
      <w:sdt>
        <w:sdtPr>
          <w:rPr>
            <w:rFonts w:cstheme="minorHAnsi"/>
          </w:rPr>
          <w:alias w:val="NIE UZUPEŁNIAJ, AUTOMAT!"/>
          <w:tag w:val=""/>
          <w:id w:val="250552323"/>
          <w:placeholder>
            <w:docPart w:val="FC6902A744A948C89F527119BECD8DD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 w:rsidRPr="00716C25">
            <w:rPr>
              <w:rFonts w:cstheme="minorHAnsi"/>
            </w:rPr>
            <w:t>dostaw</w:t>
          </w:r>
        </w:sdtContent>
      </w:sdt>
      <w:r w:rsidRPr="00716C25">
        <w:t xml:space="preserve"> </w:t>
      </w:r>
      <w:r w:rsidR="0047754C" w:rsidRPr="00716C25">
        <w:t xml:space="preserve">będzie </w:t>
      </w:r>
      <w:r w:rsidR="0047754C" w:rsidRPr="000854BF">
        <w:t>odbywała się</w:t>
      </w:r>
      <w:r w:rsidR="006E100D" w:rsidRPr="000854BF">
        <w:t xml:space="preserve"> </w:t>
      </w:r>
      <w:r w:rsidR="000854BF" w:rsidRPr="000854BF">
        <w:rPr>
          <w:lang w:eastAsia="pl-PL"/>
        </w:rPr>
        <w:t>w terminie 30 dni od dnia podpisania umowy.</w:t>
      </w:r>
    </w:p>
    <w:p w14:paraId="4933F279" w14:textId="77777777" w:rsidR="006E100D" w:rsidRPr="006E100D" w:rsidRDefault="006E100D" w:rsidP="00E5794A">
      <w:pPr>
        <w:pStyle w:val="Nagwek1"/>
      </w:pPr>
      <w:bookmarkStart w:id="43" w:name="_Toc354752376"/>
      <w:bookmarkStart w:id="44" w:name="_Toc516581596"/>
      <w:bookmarkStart w:id="45" w:name="_Toc8212140"/>
      <w:r w:rsidRPr="006E100D">
        <w:lastRenderedPageBreak/>
        <w:t xml:space="preserve">PODSTAWY WYKLUCZENIA Z POSTĘPOWANIA ORAZ WARUNKI UDZIAŁU W POSTĘPOWANIU </w:t>
      </w:r>
      <w:bookmarkEnd w:id="43"/>
      <w:bookmarkEnd w:id="44"/>
      <w:bookmarkEnd w:id="45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6" w:name="_Toc516734772"/>
      <w:bookmarkStart w:id="47" w:name="_Toc516738802"/>
      <w:bookmarkStart w:id="48" w:name="_Toc8212141"/>
      <w:bookmarkStart w:id="49" w:name="_Toc354752377"/>
      <w:bookmarkStart w:id="50" w:name="_Toc516566329"/>
      <w:bookmarkStart w:id="51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6"/>
      <w:bookmarkEnd w:id="47"/>
      <w:bookmarkEnd w:id="48"/>
    </w:p>
    <w:p w14:paraId="35EC13DA" w14:textId="1CFC7078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2" w:name="_Toc516734773"/>
      <w:bookmarkStart w:id="53" w:name="_Toc516738803"/>
      <w:bookmarkStart w:id="54" w:name="_Toc8212142"/>
      <w:bookmarkStart w:id="55" w:name="_Toc354752378"/>
      <w:bookmarkStart w:id="56" w:name="_Toc516566330"/>
      <w:bookmarkStart w:id="57" w:name="_Toc516581598"/>
      <w:bookmarkEnd w:id="49"/>
      <w:bookmarkEnd w:id="50"/>
      <w:bookmarkEnd w:id="51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2"/>
      <w:bookmarkEnd w:id="53"/>
      <w:bookmarkEnd w:id="54"/>
      <w:r w:rsidR="00DC5D41">
        <w:t xml:space="preserve">. </w:t>
      </w:r>
      <w:r w:rsidR="00FE217E">
        <w:br/>
      </w:r>
      <w:r w:rsidR="00DC5D41">
        <w:t xml:space="preserve">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5"/>
      <w:bookmarkEnd w:id="56"/>
      <w:bookmarkEnd w:id="57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lastRenderedPageBreak/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 xml:space="preserve">zgodnie z punktem </w:t>
      </w:r>
      <w:proofErr w:type="gramStart"/>
      <w:r w:rsidRPr="006C2A5B">
        <w:rPr>
          <w:rFonts w:cstheme="minorHAnsi"/>
          <w:iCs/>
          <w:color w:val="000000" w:themeColor="text1"/>
          <w:u w:val="single"/>
          <w:lang w:eastAsia="pl-PL"/>
        </w:rPr>
        <w:t>9.4.2.14  Procedury</w:t>
      </w:r>
      <w:proofErr w:type="gramEnd"/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</w:t>
      </w:r>
      <w:proofErr w:type="gramStart"/>
      <w:r w:rsidR="008720C4">
        <w:t>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proofErr w:type="gramEnd"/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 xml:space="preserve">w tym podwykonawców, dostawców lub podmiotów, na których zdolnościach dany Wykonawca polega w celu wykazania spełniania warunków udziału w Postępowaniu </w:t>
      </w:r>
      <w:r w:rsidRPr="00374E89">
        <w:lastRenderedPageBreak/>
        <w:t>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3D83633B" w14:textId="6653C90A" w:rsidR="00836B61" w:rsidRPr="007B7480" w:rsidRDefault="00836B61" w:rsidP="00FB7381">
      <w:pPr>
        <w:widowControl w:val="0"/>
        <w:tabs>
          <w:tab w:val="left" w:pos="851"/>
        </w:tabs>
        <w:snapToGrid w:val="0"/>
        <w:spacing w:before="120" w:after="120" w:line="276" w:lineRule="auto"/>
        <w:ind w:left="2268" w:right="23"/>
        <w:jc w:val="both"/>
        <w:rPr>
          <w:rFonts w:cstheme="minorHAnsi"/>
          <w:b/>
          <w:bCs/>
        </w:rPr>
      </w:pPr>
      <w:r w:rsidRPr="001079FA">
        <w:rPr>
          <w:rFonts w:cstheme="minorHAnsi"/>
          <w:b/>
          <w:spacing w:val="-3"/>
          <w:lang w:eastAsia="pl-PL"/>
        </w:rPr>
        <w:t xml:space="preserve">W okresie ostatnich 3 lat </w:t>
      </w:r>
      <w:r w:rsidR="00560A73">
        <w:rPr>
          <w:rFonts w:cstheme="minorHAnsi"/>
          <w:b/>
          <w:spacing w:val="-3"/>
          <w:lang w:eastAsia="pl-PL"/>
        </w:rPr>
        <w:t xml:space="preserve">przed </w:t>
      </w:r>
      <w:r w:rsidR="000047BC">
        <w:rPr>
          <w:rFonts w:cstheme="minorHAnsi"/>
          <w:b/>
          <w:spacing w:val="-3"/>
          <w:lang w:eastAsia="pl-PL"/>
        </w:rPr>
        <w:t>upływem terminu składania ofert</w:t>
      </w:r>
      <w:r w:rsidRPr="001079FA">
        <w:rPr>
          <w:rFonts w:cstheme="minorHAnsi"/>
          <w:b/>
          <w:spacing w:val="-3"/>
          <w:lang w:eastAsia="pl-PL"/>
        </w:rPr>
        <w:t>, a jeżeli</w:t>
      </w:r>
      <w:r w:rsidRPr="001079FA">
        <w:rPr>
          <w:rFonts w:cstheme="minorHAnsi"/>
          <w:b/>
          <w:spacing w:val="-3"/>
          <w:lang w:eastAsia="pl-PL"/>
        </w:rPr>
        <w:br/>
        <w:t>okres prowadzenia działalności jest krótszy – w tym okresie,</w:t>
      </w:r>
      <w:r w:rsidRPr="001079FA">
        <w:rPr>
          <w:rFonts w:cstheme="minorHAnsi"/>
          <w:b/>
          <w:spacing w:val="-3"/>
          <w:lang w:eastAsia="pl-PL"/>
        </w:rPr>
        <w:br/>
        <w:t xml:space="preserve">Wykonawca </w:t>
      </w:r>
      <w:r w:rsidR="00FB7381">
        <w:rPr>
          <w:rFonts w:cstheme="minorHAnsi"/>
          <w:b/>
          <w:spacing w:val="-3"/>
          <w:lang w:eastAsia="pl-PL"/>
        </w:rPr>
        <w:t>zrealizował</w:t>
      </w:r>
      <w:r w:rsidRPr="001079FA">
        <w:rPr>
          <w:rFonts w:cstheme="minorHAnsi"/>
          <w:b/>
          <w:spacing w:val="-3"/>
          <w:lang w:eastAsia="pl-PL"/>
        </w:rPr>
        <w:t xml:space="preserve"> </w:t>
      </w:r>
      <w:r w:rsidR="007E4C3C">
        <w:rPr>
          <w:rFonts w:cstheme="minorHAnsi"/>
          <w:b/>
          <w:spacing w:val="-3"/>
          <w:lang w:eastAsia="pl-PL"/>
        </w:rPr>
        <w:t xml:space="preserve">należycie </w:t>
      </w:r>
      <w:r w:rsidRPr="001079FA">
        <w:rPr>
          <w:rFonts w:cstheme="minorHAnsi"/>
          <w:b/>
          <w:spacing w:val="-3"/>
          <w:lang w:eastAsia="pl-PL"/>
        </w:rPr>
        <w:t xml:space="preserve">co najmniej </w:t>
      </w:r>
      <w:r w:rsidR="00801822">
        <w:rPr>
          <w:rFonts w:cstheme="minorHAnsi"/>
          <w:b/>
          <w:spacing w:val="-3"/>
          <w:lang w:eastAsia="pl-PL"/>
        </w:rPr>
        <w:t>jedną umowę</w:t>
      </w:r>
      <w:r>
        <w:rPr>
          <w:rFonts w:cstheme="minorHAnsi"/>
          <w:b/>
          <w:spacing w:val="-3"/>
          <w:lang w:eastAsia="pl-PL"/>
        </w:rPr>
        <w:t xml:space="preserve"> </w:t>
      </w:r>
      <w:r w:rsidR="00F97DC1">
        <w:rPr>
          <w:rFonts w:cstheme="minorHAnsi"/>
          <w:b/>
          <w:spacing w:val="-3"/>
          <w:lang w:eastAsia="pl-PL"/>
        </w:rPr>
        <w:t>dostawy sprzętu serwerowego wraz z usługą montażu i wsparcia przy konfiguracji</w:t>
      </w:r>
      <w:r w:rsidR="00F97DC1" w:rsidRPr="001079FA">
        <w:rPr>
          <w:rFonts w:cstheme="minorHAnsi"/>
          <w:b/>
          <w:spacing w:val="-3"/>
          <w:lang w:eastAsia="pl-PL"/>
        </w:rPr>
        <w:t xml:space="preserve">, </w:t>
      </w:r>
      <w:r w:rsidR="000854BF">
        <w:rPr>
          <w:rFonts w:cstheme="minorHAnsi"/>
          <w:b/>
          <w:spacing w:val="-3"/>
          <w:lang w:eastAsia="pl-PL"/>
        </w:rPr>
        <w:t>o wartości co najmniej 500 000,00 zł netto</w:t>
      </w:r>
      <w:r w:rsidRPr="001079FA">
        <w:rPr>
          <w:rFonts w:cstheme="minorHAnsi"/>
          <w:b/>
          <w:spacing w:val="-3"/>
          <w:lang w:eastAsia="pl-PL"/>
        </w:rPr>
        <w:t>.</w:t>
      </w:r>
    </w:p>
    <w:p w14:paraId="6A0ED6D3" w14:textId="237B96C1" w:rsidR="00C77FE5" w:rsidRDefault="00C77FE5" w:rsidP="00F727E4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</w:t>
      </w:r>
      <w:r w:rsidR="001E47DA">
        <w:rPr>
          <w:b/>
          <w:bCs/>
          <w:u w:val="single"/>
        </w:rPr>
        <w:t xml:space="preserve"> 1</w:t>
      </w:r>
      <w:r w:rsidRPr="00374E89">
        <w:rPr>
          <w:b/>
          <w:bCs/>
          <w:u w:val="single"/>
        </w:rPr>
        <w:t>:</w:t>
      </w:r>
      <w:r>
        <w:t xml:space="preserve"> W przypadku wspólnego ubiegania się o udzielenie </w:t>
      </w:r>
      <w:r w:rsidR="00C661DF">
        <w:t>Z</w:t>
      </w:r>
      <w:r>
        <w:t>amówienia przez dwóch lub większą liczbę Wykonawców</w:t>
      </w:r>
      <w:r w:rsidR="001059DA">
        <w:t xml:space="preserve">, </w:t>
      </w:r>
      <w:r w:rsidR="008C0FED">
        <w:t xml:space="preserve">powyższy warunek udziału musi </w:t>
      </w:r>
      <w:proofErr w:type="gramStart"/>
      <w:r w:rsidR="008C0FED">
        <w:t xml:space="preserve">zostać </w:t>
      </w:r>
      <w:r w:rsidR="008C0FED" w:rsidRPr="008C0FED">
        <w:t xml:space="preserve"> spełnion</w:t>
      </w:r>
      <w:r w:rsidR="008C0FED">
        <w:t>y</w:t>
      </w:r>
      <w:proofErr w:type="gramEnd"/>
      <w:r w:rsidR="008C0FED" w:rsidRPr="008C0FED">
        <w:t xml:space="preserve"> przez jednego z Wykonawców</w:t>
      </w:r>
      <w:r w:rsidR="00571022">
        <w:t>.</w:t>
      </w:r>
    </w:p>
    <w:p w14:paraId="2C12EAFA" w14:textId="3DF42F66" w:rsidR="001E47DA" w:rsidRDefault="001E47DA" w:rsidP="00F727E4">
      <w:pPr>
        <w:pStyle w:val="Styl2"/>
        <w:ind w:left="2268" w:firstLine="0"/>
        <w:outlineLvl w:val="2"/>
      </w:pPr>
      <w:r>
        <w:rPr>
          <w:b/>
          <w:bCs/>
          <w:u w:val="single"/>
        </w:rPr>
        <w:t>UWAGA 2:</w:t>
      </w:r>
      <w:r>
        <w:t xml:space="preserve"> Umowy</w:t>
      </w:r>
      <w:r w:rsidRPr="001E47DA">
        <w:t xml:space="preserve"> nadal wykonywane mogą być wykazane w celu potwierdzenia spełnienia warunku, jeżeli zakres dotychczas zrealizowanej części potwierdza spełnianie wymagań określonych w niniejszym warunku.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31E086B3" w14:textId="28AB5920" w:rsidR="007F6FB5" w:rsidRPr="00124AE8" w:rsidRDefault="007F6FB5" w:rsidP="00F727E4">
      <w:pPr>
        <w:pStyle w:val="Styl2"/>
        <w:ind w:left="2268" w:firstLine="0"/>
        <w:outlineLvl w:val="2"/>
        <w:rPr>
          <w:b/>
          <w:bCs/>
        </w:rPr>
      </w:pPr>
      <w:r w:rsidRPr="00124AE8">
        <w:rPr>
          <w:b/>
          <w:bCs/>
        </w:rPr>
        <w:t>Zamawiający nie określa warunku w tym zakresie</w:t>
      </w:r>
      <w:r w:rsidR="00124AE8">
        <w:rPr>
          <w:b/>
          <w:bCs/>
        </w:rPr>
        <w:t>.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77777777" w:rsidR="007F6FB5" w:rsidRPr="00124AE8" w:rsidRDefault="007F6FB5" w:rsidP="00F727E4">
      <w:pPr>
        <w:pStyle w:val="Styl2"/>
        <w:ind w:left="2268" w:firstLine="0"/>
        <w:outlineLvl w:val="2"/>
        <w:rPr>
          <w:b/>
          <w:bCs/>
        </w:rPr>
      </w:pPr>
      <w:r w:rsidRPr="00124AE8">
        <w:rPr>
          <w:b/>
          <w:bCs/>
        </w:rPr>
        <w:t>Zamawiający nie określa warunku w tym zakresie.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06D1B321" w14:textId="6A1A0CD8" w:rsidR="007F6FB5" w:rsidRPr="00374E89" w:rsidRDefault="004F6724" w:rsidP="0058623A">
      <w:pPr>
        <w:pStyle w:val="Styl2"/>
      </w:pPr>
      <w:r w:rsidRPr="007C73B6">
        <w:rPr>
          <w:b/>
          <w:bCs/>
          <w:u w:val="single"/>
        </w:rPr>
        <w:t>UWAGA:</w:t>
      </w:r>
      <w:r w:rsidRPr="007C73B6">
        <w:t xml:space="preserve"> </w:t>
      </w:r>
      <w:r w:rsidR="007F6FB5" w:rsidRPr="007C73B6">
        <w:t>W przypadku Wykonawców wspólnie ubiegających się o Zamówienie, przedmiotowe oświadczenie składa każdy z tych Wykonawców.</w:t>
      </w:r>
    </w:p>
    <w:p w14:paraId="64296F38" w14:textId="069D2EB9" w:rsidR="00915576" w:rsidRPr="002E52FB" w:rsidRDefault="008A620F" w:rsidP="0058623A">
      <w:pPr>
        <w:pStyle w:val="Styl3"/>
      </w:pPr>
      <w:r w:rsidRPr="002E52FB">
        <w:t xml:space="preserve">Dla Wykonawców wspólnie ubiegających się o </w:t>
      </w:r>
      <w:r w:rsidR="00DB7317" w:rsidRPr="002E52FB">
        <w:t>Z</w:t>
      </w:r>
      <w:r w:rsidRPr="002E52FB">
        <w:t>amówienie</w:t>
      </w:r>
      <w:r w:rsidR="00AE2397" w:rsidRPr="002E52FB">
        <w:t xml:space="preserve"> - w</w:t>
      </w:r>
      <w:r w:rsidR="00915576" w:rsidRPr="002E52FB">
        <w:t xml:space="preserve">zór oświadczenia stanowi </w:t>
      </w:r>
      <w:r w:rsidR="00915576" w:rsidRPr="002E52FB">
        <w:rPr>
          <w:b/>
          <w:bCs/>
        </w:rPr>
        <w:t xml:space="preserve">Załącznik nr </w:t>
      </w:r>
      <w:r w:rsidR="00C04E06" w:rsidRPr="002E52FB">
        <w:rPr>
          <w:b/>
          <w:bCs/>
        </w:rPr>
        <w:t>7</w:t>
      </w:r>
      <w:r w:rsidR="00915576" w:rsidRPr="002E52FB">
        <w:rPr>
          <w:b/>
          <w:bCs/>
        </w:rPr>
        <w:t xml:space="preserve"> do SWZ</w:t>
      </w:r>
      <w:r w:rsidR="00915576" w:rsidRPr="002E52FB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lastRenderedPageBreak/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A86AA6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2DBE62D4" w14:textId="0ED743AE" w:rsidR="00687261" w:rsidRPr="00687261" w:rsidRDefault="00687261" w:rsidP="00687261">
      <w:pPr>
        <w:ind w:left="1418"/>
        <w:jc w:val="both"/>
      </w:pPr>
      <w:r w:rsidRPr="00687261">
        <w:rPr>
          <w:b/>
          <w:bCs/>
          <w:u w:val="single"/>
        </w:rPr>
        <w:t>UWAGA:</w:t>
      </w:r>
      <w:r w:rsidRPr="00687261">
        <w:t xml:space="preserve"> W przypadku konsorcjum należy złożyć zaświadczenia dotyczące wszystkich jego członków.</w:t>
      </w:r>
    </w:p>
    <w:p w14:paraId="35A06A90" w14:textId="7454043E" w:rsidR="00562662" w:rsidRPr="00562662" w:rsidRDefault="00562662" w:rsidP="006B448A">
      <w:pPr>
        <w:pStyle w:val="Akapitzlist"/>
        <w:numPr>
          <w:ilvl w:val="2"/>
          <w:numId w:val="17"/>
        </w:numPr>
        <w:ind w:left="1418"/>
        <w:jc w:val="both"/>
      </w:pPr>
      <w:r w:rsidRPr="00FD4476">
        <w:rPr>
          <w:b/>
          <w:bCs/>
          <w:color w:val="000000" w:themeColor="text1"/>
        </w:rPr>
        <w:t xml:space="preserve">Zaświadczenie </w:t>
      </w:r>
      <w:r w:rsidR="006B448A">
        <w:rPr>
          <w:b/>
          <w:bCs/>
          <w:color w:val="000000" w:themeColor="text1"/>
        </w:rPr>
        <w:t>Zakładu</w:t>
      </w:r>
      <w:r>
        <w:rPr>
          <w:b/>
          <w:bCs/>
          <w:color w:val="000000" w:themeColor="text1"/>
        </w:rPr>
        <w:t xml:space="preserve"> </w:t>
      </w:r>
      <w:r w:rsidR="006B448A">
        <w:rPr>
          <w:b/>
          <w:bCs/>
          <w:color w:val="000000" w:themeColor="text1"/>
        </w:rPr>
        <w:t>Ubezpieczeń</w:t>
      </w:r>
      <w:r w:rsidR="006B448A">
        <w:rPr>
          <w:color w:val="000000" w:themeColor="text1"/>
        </w:rPr>
        <w:t xml:space="preserve"> </w:t>
      </w:r>
      <w:r w:rsidR="006B448A" w:rsidRPr="006B448A">
        <w:rPr>
          <w:b/>
          <w:bCs/>
          <w:color w:val="000000" w:themeColor="text1"/>
        </w:rPr>
        <w:t>Społecznych</w:t>
      </w:r>
      <w:r w:rsidR="006B448A">
        <w:rPr>
          <w:b/>
          <w:bCs/>
          <w:color w:val="000000" w:themeColor="text1"/>
        </w:rPr>
        <w:t>,</w:t>
      </w:r>
      <w:r w:rsidRPr="00FD4476">
        <w:rPr>
          <w:color w:val="000000" w:themeColor="text1"/>
        </w:rPr>
        <w:t xml:space="preserve"> wystawione nie wcześniej niż </w:t>
      </w:r>
      <w:r w:rsidRPr="00C31516">
        <w:rPr>
          <w:b/>
          <w:bCs/>
          <w:color w:val="000000" w:themeColor="text1"/>
        </w:rPr>
        <w:t>3</w:t>
      </w:r>
      <w:r w:rsidR="009E20D4">
        <w:rPr>
          <w:b/>
          <w:bCs/>
          <w:color w:val="000000" w:themeColor="text1"/>
        </w:rPr>
        <w:t> </w:t>
      </w:r>
      <w:r w:rsidRPr="00C31516">
        <w:rPr>
          <w:b/>
          <w:bCs/>
          <w:color w:val="000000" w:themeColor="text1"/>
        </w:rPr>
        <w:t>miesiące przed jego złożeniem</w:t>
      </w:r>
      <w:r w:rsidRPr="00FD4476">
        <w:rPr>
          <w:color w:val="000000" w:themeColor="text1"/>
        </w:rPr>
        <w:t>, potwierdzające, że Wykonawca nie zalega z</w:t>
      </w:r>
      <w:r>
        <w:t> </w:t>
      </w:r>
      <w:r w:rsidRPr="00FD4476">
        <w:rPr>
          <w:color w:val="000000" w:themeColor="text1"/>
        </w:rPr>
        <w:t xml:space="preserve">opłacaniem </w:t>
      </w:r>
      <w:r w:rsidR="006B448A">
        <w:rPr>
          <w:color w:val="000000" w:themeColor="text1"/>
        </w:rPr>
        <w:t>wymaganych składek</w:t>
      </w:r>
      <w:r w:rsidR="006B448A" w:rsidRPr="00081F79">
        <w:rPr>
          <w:i/>
          <w:iCs/>
          <w:color w:val="000000" w:themeColor="text1"/>
        </w:rPr>
        <w:t>,</w:t>
      </w:r>
    </w:p>
    <w:p w14:paraId="18634D0B" w14:textId="2406EA43" w:rsidR="007F6FB5" w:rsidRPr="0089712F" w:rsidRDefault="00E211A8" w:rsidP="00283C8C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283C8C">
        <w:rPr>
          <w:b/>
          <w:bCs/>
          <w:u w:val="single"/>
        </w:rPr>
        <w:t>UWAGA:</w:t>
      </w:r>
      <w:r w:rsidRPr="00283C8C">
        <w:t xml:space="preserve"> W</w:t>
      </w:r>
      <w:r w:rsidR="00EB2052" w:rsidRPr="00283C8C">
        <w:t xml:space="preserve"> przypadku k</w:t>
      </w:r>
      <w:r w:rsidR="007F6FB5" w:rsidRPr="00283C8C">
        <w:t xml:space="preserve">onsorcjum należy złożyć </w:t>
      </w:r>
      <w:r w:rsidR="006B448A" w:rsidRPr="00283C8C">
        <w:t>zaświadczenia</w:t>
      </w:r>
      <w:r w:rsidR="007F6FB5" w:rsidRPr="00283C8C">
        <w:t xml:space="preserve"> dotyczące wszystkich jego członków</w:t>
      </w:r>
      <w:r w:rsidRPr="00283C8C">
        <w:t>.</w:t>
      </w:r>
      <w:r w:rsidR="007F6FB5" w:rsidRPr="00374E89">
        <w:t xml:space="preserve">  </w:t>
      </w:r>
      <w:r w:rsidR="007F6FB5">
        <w:t xml:space="preserve"> </w:t>
      </w:r>
    </w:p>
    <w:p w14:paraId="31E73FF5" w14:textId="0C847D09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asciiTheme="minorHAnsi" w:hAnsiTheme="minorHAnsi" w:cstheme="minorHAnsi"/>
              <w:b/>
              <w:iCs/>
              <w:szCs w:val="22"/>
            </w:rPr>
            <w:t>dostaw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</w:t>
      </w:r>
      <w:proofErr w:type="gramStart"/>
      <w:r w:rsidRPr="001A771D">
        <w:t>przypadku</w:t>
      </w:r>
      <w:proofErr w:type="gramEnd"/>
      <w:r w:rsidRPr="001A771D">
        <w:t xml:space="preserve">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0F2AC8D6" w:rsidR="000B1E2D" w:rsidRPr="00D107AA" w:rsidRDefault="000B1E2D" w:rsidP="001E7270">
      <w:pPr>
        <w:ind w:left="1418"/>
        <w:jc w:val="both"/>
        <w:rPr>
          <w:iCs/>
        </w:rPr>
      </w:pPr>
      <w:r w:rsidRPr="00D107AA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3A55CDC6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lastRenderedPageBreak/>
        <w:t>Zamawiający dokona oceny spełnienia warunków udziału w Postępowaniu oraz barku podstaw wykluczenia, o których mowa w pkt. 5.1., według formuły „</w:t>
      </w:r>
      <w:proofErr w:type="gramStart"/>
      <w:r w:rsidRPr="008576C2">
        <w:t>spełnia„/„</w:t>
      </w:r>
      <w:proofErr w:type="gramEnd"/>
      <w:r w:rsidRPr="008576C2">
        <w:t>nie spełnia”. Wykonawca niespełniając</w:t>
      </w:r>
      <w:r w:rsidR="00C77140">
        <w:t>y</w:t>
      </w:r>
      <w:r w:rsidRPr="008576C2">
        <w:t xml:space="preserve">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4FB867A5" w14:textId="2EA7CB5E" w:rsidR="00D87A70" w:rsidRPr="00A02BAC" w:rsidRDefault="00AF2710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02BAC">
        <w:t xml:space="preserve">Zamawiający </w:t>
      </w:r>
      <w:r w:rsidRPr="00A02BAC">
        <w:rPr>
          <w:b/>
        </w:rPr>
        <w:t>nie</w:t>
      </w:r>
      <w:r w:rsidR="0008267F" w:rsidRPr="00A02BAC">
        <w:rPr>
          <w:b/>
        </w:rPr>
        <w:t xml:space="preserve"> </w:t>
      </w:r>
      <w:r w:rsidRPr="00A02BAC">
        <w:rPr>
          <w:b/>
        </w:rPr>
        <w:t>wymaga</w:t>
      </w:r>
      <w:r w:rsidRPr="00A02BAC">
        <w:t xml:space="preserve"> wniesienia wadium.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lastRenderedPageBreak/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19D4F5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F129E3">
        <w:rPr>
          <w:rFonts w:eastAsiaTheme="minorHAnsi"/>
        </w:rPr>
        <w:t>Z</w:t>
      </w:r>
      <w:r w:rsidRPr="0058623A">
        <w:rPr>
          <w:rFonts w:eastAsiaTheme="minorHAnsi"/>
        </w:rPr>
        <w:t>amówienia</w:t>
      </w:r>
      <w:r w:rsidR="0069272C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33A7352D" w14:textId="341DEAA0" w:rsidR="008B6262" w:rsidRDefault="000C71BC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</w:pPr>
      <w:r>
        <w:t xml:space="preserve">Potwierdzenie wniesienia </w:t>
      </w:r>
      <w:r w:rsidRPr="00357A2C">
        <w:rPr>
          <w:b/>
          <w:bCs/>
        </w:rPr>
        <w:t>wadium</w:t>
      </w:r>
      <w:r w:rsidR="002A0CD6">
        <w:t xml:space="preserve"> – nie dotyczy,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3FC4A6EE" w14:textId="77BA6904" w:rsidR="00AD7A26" w:rsidRPr="00933CD1" w:rsidRDefault="00425454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  <w:rPr>
          <w:b/>
          <w:bCs/>
        </w:rPr>
      </w:pPr>
      <w:r w:rsidRPr="00933CD1">
        <w:rPr>
          <w:b/>
          <w:bCs/>
        </w:rPr>
        <w:t xml:space="preserve">Oświadczenie Wykonawcy </w:t>
      </w:r>
      <w:r w:rsidR="00591FC0" w:rsidRPr="00933CD1">
        <w:rPr>
          <w:b/>
          <w:bCs/>
        </w:rPr>
        <w:t>dotyczące zaoferowanego przedmiotu zamówieni</w:t>
      </w:r>
      <w:r w:rsidR="000A645A" w:rsidRPr="00933CD1">
        <w:rPr>
          <w:b/>
          <w:bCs/>
        </w:rPr>
        <w:t>a</w:t>
      </w:r>
      <w:r w:rsidR="00402DB4" w:rsidRPr="00933CD1">
        <w:rPr>
          <w:b/>
          <w:bCs/>
        </w:rPr>
        <w:t xml:space="preserve"> wg Załącznika nr </w:t>
      </w:r>
      <w:r w:rsidR="005D675E" w:rsidRPr="00933CD1">
        <w:rPr>
          <w:b/>
          <w:bCs/>
        </w:rPr>
        <w:t>4</w:t>
      </w:r>
      <w:r w:rsidR="0019554A" w:rsidRPr="00933CD1">
        <w:rPr>
          <w:b/>
          <w:bCs/>
        </w:rPr>
        <w:t xml:space="preserve"> do SWZ.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  <w:rPr>
          <w:b/>
          <w:bCs/>
        </w:rPr>
      </w:pPr>
      <w:r w:rsidRPr="00D50275">
        <w:rPr>
          <w:b/>
          <w:bCs/>
        </w:rPr>
        <w:t xml:space="preserve">Zamawiający </w:t>
      </w:r>
      <w:r w:rsidRPr="00D50275">
        <w:rPr>
          <w:b/>
          <w:bCs/>
          <w:u w:val="single"/>
        </w:rPr>
        <w:t>wezwie Wykonawcę, którego Oferta zostanie oceniona jako najkorzystniejsza</w:t>
      </w:r>
      <w:r w:rsidRPr="00D50275">
        <w:rPr>
          <w:b/>
          <w:bCs/>
        </w:rPr>
        <w:t>, do</w:t>
      </w:r>
      <w:r w:rsidR="004E63F1" w:rsidRPr="00D50275">
        <w:rPr>
          <w:b/>
          <w:bCs/>
        </w:rPr>
        <w:t> </w:t>
      </w:r>
      <w:r w:rsidRPr="00D50275">
        <w:rPr>
          <w:b/>
          <w:bCs/>
        </w:rPr>
        <w:t>złożenia w wyznaczonym terminie następujących dokumentów potwierdzających spełnianie warunków udziału w Postępowaniu</w:t>
      </w:r>
      <w:r w:rsidR="004E63F1" w:rsidRPr="00D50275">
        <w:rPr>
          <w:b/>
          <w:bCs/>
        </w:rPr>
        <w:t>:</w:t>
      </w:r>
    </w:p>
    <w:p w14:paraId="61B4A382" w14:textId="77777777" w:rsidR="00BA081E" w:rsidRPr="00D50275" w:rsidRDefault="00BA081E" w:rsidP="004E63F1">
      <w:pPr>
        <w:spacing w:before="120" w:after="120"/>
        <w:jc w:val="both"/>
        <w:rPr>
          <w:b/>
          <w:bCs/>
        </w:rPr>
      </w:pPr>
    </w:p>
    <w:p w14:paraId="0CFAC54D" w14:textId="0DE32A21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BA081E">
        <w:t>.</w:t>
      </w:r>
    </w:p>
    <w:p w14:paraId="75D034BA" w14:textId="77777777" w:rsidR="00BA081E" w:rsidRPr="00BA081E" w:rsidRDefault="00BA081E" w:rsidP="00BA081E"/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lastRenderedPageBreak/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</w:t>
      </w:r>
      <w:proofErr w:type="gramStart"/>
      <w:r w:rsidRPr="003351BE">
        <w:t xml:space="preserve"> ….</w:t>
      </w:r>
      <w:proofErr w:type="gramEnd"/>
      <w:r w:rsidRPr="003351BE">
        <w:t>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 xml:space="preserve">dołączone do Oferty Wykonawcy warunki handlowe, wykraczające poza zakres określony przez Zamawiającego w SWZ i załącznikach (np. ogólne warunki handlowe, warunki realizacji </w:t>
      </w:r>
      <w:r>
        <w:lastRenderedPageBreak/>
        <w:t>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2D945612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</w:t>
      </w:r>
      <w:r w:rsidR="001D14F3">
        <w:t>przypadku,</w:t>
      </w:r>
      <w:r w:rsidR="0008267F">
        <w:t xml:space="preserve">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9D422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9D422B">
        <w:t>realizacją Zamówienia, transport, ewentualne upusty i rabaty oraz pozostałe składniki cenotwórcze.</w:t>
      </w:r>
    </w:p>
    <w:p w14:paraId="5ECB9B12" w14:textId="0ADADD2B" w:rsidR="00FB4D9A" w:rsidRPr="009D422B" w:rsidRDefault="00FB4D9A" w:rsidP="00FB4D9A">
      <w:pPr>
        <w:pStyle w:val="Akapitzlist"/>
        <w:numPr>
          <w:ilvl w:val="1"/>
          <w:numId w:val="19"/>
        </w:numPr>
        <w:ind w:left="709"/>
        <w:jc w:val="both"/>
      </w:pPr>
      <w:r w:rsidRPr="009D422B">
        <w:t xml:space="preserve">W Formularzu Oferty stanowiącym </w:t>
      </w:r>
      <w:r w:rsidRPr="009D422B">
        <w:rPr>
          <w:b/>
          <w:bCs/>
        </w:rPr>
        <w:t>Załącznik nr 2 do SWZ</w:t>
      </w:r>
      <w:r w:rsidRPr="009D422B">
        <w:t xml:space="preserve"> należy wpisać </w:t>
      </w:r>
      <w:r w:rsidRPr="009D422B">
        <w:rPr>
          <w:rFonts w:ascii="Verdana" w:eastAsia="Times New Roman" w:hAnsi="Verdana" w:cs="Calibri"/>
          <w:szCs w:val="18"/>
          <w:lang w:eastAsia="pl-PL"/>
        </w:rPr>
        <w:t xml:space="preserve">całkowitą wartość zamówienia </w:t>
      </w:r>
      <w:r w:rsidRPr="009D422B">
        <w:t>a następnie wprowadzić powyższe wartości w ustrukturyzowanym formularzu ofertowym Systemu Zakupowego.</w:t>
      </w:r>
    </w:p>
    <w:p w14:paraId="7FE7A2BC" w14:textId="68706F45" w:rsidR="00A3492D" w:rsidRPr="009D422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color w:val="auto"/>
        </w:rPr>
      </w:pPr>
      <w:r w:rsidRPr="009D422B">
        <w:t xml:space="preserve">Wykonawca określi cenę za realizację przedmiotu Zamówienia poprzez wskazanie, z dokładnością do dwóch miejsc po przecinku, </w:t>
      </w:r>
      <w:r w:rsidR="00D07B22" w:rsidRPr="009D422B">
        <w:rPr>
          <w:rFonts w:eastAsia="Times New Roman" w:cs="Calibri"/>
          <w:color w:val="000000"/>
          <w:szCs w:val="18"/>
          <w:lang w:eastAsia="pl-PL"/>
        </w:rPr>
        <w:t xml:space="preserve">całkowitej wartości zamówienia </w:t>
      </w:r>
      <w:r w:rsidRPr="009D422B">
        <w:t>netto i brutto za realizację przedmiotu Zamówie</w:t>
      </w:r>
      <w:r w:rsidR="008D42A5" w:rsidRPr="009D422B">
        <w:t>nia w</w:t>
      </w:r>
      <w:r w:rsidR="00962A3C" w:rsidRPr="009D422B">
        <w:t> </w:t>
      </w:r>
      <w:r w:rsidR="008D42A5" w:rsidRPr="009D422B">
        <w:t>Formularzu Oferty</w:t>
      </w:r>
      <w:r w:rsidRPr="009D422B">
        <w:t xml:space="preserve">, stanowiącym </w:t>
      </w:r>
      <w:r w:rsidRPr="009D422B">
        <w:rPr>
          <w:b/>
        </w:rPr>
        <w:t>Załącznik nr 2 do SWZ</w:t>
      </w:r>
      <w:r w:rsidRPr="009D422B">
        <w:t xml:space="preserve"> oraz w </w:t>
      </w:r>
      <w:r w:rsidRPr="009D422B">
        <w:rPr>
          <w:color w:val="auto"/>
        </w:rPr>
        <w:t>ustrukturyzowanym formularzu ofertowym Systemu Zakupowego.</w:t>
      </w:r>
    </w:p>
    <w:p w14:paraId="745B030D" w14:textId="14611DBD" w:rsidR="00A3492D" w:rsidRPr="009D422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color w:val="auto"/>
        </w:rPr>
      </w:pPr>
      <w:r w:rsidRPr="009D422B">
        <w:rPr>
          <w:color w:val="auto"/>
        </w:rPr>
        <w:t>Całkowita cena netto i brutto podana przez Wykonawcę w ustrukturyzowanym formularzu ofertowym Systemu Zakupow</w:t>
      </w:r>
      <w:r w:rsidR="006E1F19" w:rsidRPr="009D422B">
        <w:rPr>
          <w:color w:val="auto"/>
        </w:rPr>
        <w:t>ego</w:t>
      </w:r>
      <w:r w:rsidRPr="009D422B">
        <w:rPr>
          <w:color w:val="auto"/>
        </w:rPr>
        <w:t xml:space="preserve"> musi być zgodna z całkowitą ceną n</w:t>
      </w:r>
      <w:r w:rsidR="008D42A5" w:rsidRPr="009D422B">
        <w:rPr>
          <w:color w:val="auto"/>
        </w:rPr>
        <w:t>etto</w:t>
      </w:r>
      <w:r w:rsidR="001C4401" w:rsidRPr="009D422B">
        <w:rPr>
          <w:color w:val="auto"/>
        </w:rPr>
        <w:t xml:space="preserve"> i brutto</w:t>
      </w:r>
      <w:r w:rsidR="008D42A5" w:rsidRPr="009D422B">
        <w:rPr>
          <w:color w:val="auto"/>
        </w:rPr>
        <w:t xml:space="preserve"> podaną w Formularzu Oferty</w:t>
      </w:r>
      <w:r w:rsidR="0019412B" w:rsidRPr="009D422B">
        <w:rPr>
          <w:color w:val="auto"/>
        </w:rPr>
        <w:t>, stanowiącym</w:t>
      </w:r>
      <w:r w:rsidRPr="009D422B">
        <w:rPr>
          <w:color w:val="auto"/>
        </w:rPr>
        <w:t xml:space="preserve"> </w:t>
      </w:r>
      <w:r w:rsidRPr="009D422B">
        <w:rPr>
          <w:b/>
          <w:color w:val="auto"/>
        </w:rPr>
        <w:t>Załącznik nr 2 do SWZ</w:t>
      </w:r>
      <w:r w:rsidRPr="009D422B">
        <w:rPr>
          <w:color w:val="auto"/>
        </w:rPr>
        <w:t>. W przypadku rozbieżności pomiędzy cenami podanymi w</w:t>
      </w:r>
      <w:r w:rsidR="00962A3C" w:rsidRPr="009D422B">
        <w:rPr>
          <w:color w:val="auto"/>
        </w:rPr>
        <w:t> </w:t>
      </w:r>
      <w:r w:rsidRPr="009D422B">
        <w:rPr>
          <w:color w:val="auto"/>
        </w:rPr>
        <w:t xml:space="preserve">ustrukturyzowanym formularzu Systemu </w:t>
      </w:r>
      <w:r w:rsidR="008D42A5" w:rsidRPr="009D422B">
        <w:rPr>
          <w:color w:val="auto"/>
        </w:rPr>
        <w:t>Zakupowego, a Formularzu Oferty</w:t>
      </w:r>
      <w:r w:rsidRPr="009D422B">
        <w:rPr>
          <w:color w:val="auto"/>
        </w:rPr>
        <w:t>, wiążące są ceny pod</w:t>
      </w:r>
      <w:r w:rsidR="008D42A5" w:rsidRPr="009D422B">
        <w:rPr>
          <w:color w:val="auto"/>
        </w:rPr>
        <w:t>ane w Formularzu Oferty</w:t>
      </w:r>
      <w:r w:rsidR="0019412B" w:rsidRPr="009D422B">
        <w:rPr>
          <w:color w:val="auto"/>
        </w:rPr>
        <w:t xml:space="preserve"> sporządzonego</w:t>
      </w:r>
      <w:r w:rsidRPr="009D422B">
        <w:rPr>
          <w:color w:val="auto"/>
        </w:rPr>
        <w:t xml:space="preserve"> wg</w:t>
      </w:r>
      <w:r w:rsidRPr="009D422B">
        <w:rPr>
          <w:b/>
          <w:color w:val="auto"/>
        </w:rPr>
        <w:t xml:space="preserve"> Załącznika nr 2 do SWZ</w:t>
      </w:r>
      <w:r w:rsidRPr="009D422B">
        <w:rPr>
          <w:color w:val="auto"/>
        </w:rPr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lastRenderedPageBreak/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134300DB" w14:textId="77777777" w:rsidR="00AD6A48" w:rsidRDefault="00AD6A48" w:rsidP="00AD6A48">
      <w:pPr>
        <w:pStyle w:val="Nagwek2"/>
        <w:keepNext w:val="0"/>
        <w:keepLines w:val="0"/>
        <w:numPr>
          <w:ilvl w:val="0"/>
          <w:numId w:val="0"/>
        </w:numPr>
        <w:ind w:left="709"/>
        <w:rPr>
          <w:rFonts w:asciiTheme="minorHAnsi" w:hAnsiTheme="minorHAnsi" w:cstheme="minorHAnsi"/>
          <w:szCs w:val="22"/>
        </w:rPr>
      </w:pPr>
      <w:r>
        <w:t>Magdalena Kurdziel</w:t>
      </w:r>
      <w:r w:rsidRPr="007F7D40">
        <w:t>, Departament Zakupów</w:t>
      </w:r>
      <w:r>
        <w:rPr>
          <w:rFonts w:asciiTheme="minorHAnsi" w:hAnsiTheme="minorHAnsi" w:cstheme="minorHAnsi"/>
          <w:szCs w:val="22"/>
        </w:rPr>
        <w:t xml:space="preserve"> </w:t>
      </w:r>
      <w:r w:rsidRPr="00D51177">
        <w:rPr>
          <w:rFonts w:asciiTheme="minorHAnsi" w:hAnsiTheme="minorHAnsi" w:cstheme="minorHAnsi"/>
        </w:rPr>
        <w:t xml:space="preserve">PGE </w:t>
      </w:r>
      <w:r w:rsidRPr="00D51177">
        <w:rPr>
          <w:rFonts w:asciiTheme="minorHAnsi" w:hAnsiTheme="minorHAnsi" w:cstheme="minorHAnsi"/>
          <w:szCs w:val="22"/>
        </w:rPr>
        <w:t>Energetyka Kolejowa Holding Sp. z o.o.,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2CDD5FE2" w14:textId="77777777" w:rsidR="00AD6A48" w:rsidRDefault="00AD6A48" w:rsidP="00AD6A48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E6014D">
        <w:rPr>
          <w:rFonts w:asciiTheme="minorHAnsi" w:hAnsiTheme="minorHAnsi" w:cstheme="minorHAnsi"/>
          <w:szCs w:val="22"/>
        </w:rPr>
        <w:t xml:space="preserve">tel. </w:t>
      </w:r>
      <w:r>
        <w:rPr>
          <w:rFonts w:asciiTheme="minorHAnsi" w:hAnsiTheme="minorHAnsi" w:cstheme="minorHAnsi"/>
          <w:szCs w:val="22"/>
        </w:rPr>
        <w:t>697-049-990</w:t>
      </w:r>
      <w:r w:rsidRPr="00E6014D">
        <w:rPr>
          <w:rFonts w:asciiTheme="minorHAnsi" w:hAnsiTheme="minorHAnsi" w:cstheme="minorHAnsi"/>
          <w:szCs w:val="22"/>
        </w:rPr>
        <w:t xml:space="preserve">; e-mail: </w:t>
      </w:r>
      <w:r w:rsidRPr="00080971">
        <w:rPr>
          <w:rFonts w:asciiTheme="minorHAnsi" w:hAnsiTheme="minorHAnsi" w:cstheme="minorHAnsi"/>
        </w:rPr>
        <w:t>m.</w:t>
      </w:r>
      <w:r>
        <w:rPr>
          <w:rFonts w:asciiTheme="minorHAnsi" w:hAnsiTheme="minorHAnsi" w:cstheme="minorHAnsi"/>
        </w:rPr>
        <w:t>kurdziel</w:t>
      </w:r>
      <w:r w:rsidRPr="00080971">
        <w:rPr>
          <w:rFonts w:asciiTheme="minorHAnsi" w:hAnsiTheme="minorHAnsi" w:cstheme="minorHAnsi"/>
        </w:rPr>
        <w:t>@pkpeholding.pl</w:t>
      </w:r>
      <w:r w:rsidRPr="007F7D40" w:rsidDel="00BF1252">
        <w:t xml:space="preserve"> </w:t>
      </w:r>
    </w:p>
    <w:p w14:paraId="14054D82" w14:textId="1E25D808" w:rsidR="00A3492D" w:rsidRPr="00A85F3E" w:rsidRDefault="00A3492D" w:rsidP="00AD6A48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4B7EEDCE" w:rsidR="00A3492D" w:rsidRPr="000B3503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0B3503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75931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POST/HZ/EO/HZL/00091/2026</w:t>
          </w:r>
        </w:sdtContent>
      </w:sdt>
      <w:r w:rsidR="00E766C3" w:rsidRPr="000B3503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19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25083705" w:rsidR="004119DA" w:rsidRPr="002A0498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9628C1">
        <w:rPr>
          <w:b/>
          <w:bCs/>
        </w:rPr>
        <w:t>20</w:t>
      </w:r>
      <w:r w:rsidR="0016058E">
        <w:rPr>
          <w:b/>
          <w:bCs/>
        </w:rPr>
        <w:t>.05</w:t>
      </w:r>
      <w:r w:rsidR="006D22A7" w:rsidRPr="002A0498">
        <w:rPr>
          <w:b/>
          <w:bCs/>
        </w:rPr>
        <w:t>.</w:t>
      </w:r>
      <w:r w:rsidRPr="002A0498">
        <w:rPr>
          <w:b/>
          <w:bCs/>
        </w:rPr>
        <w:t>202</w:t>
      </w:r>
      <w:r w:rsidR="003A4546" w:rsidRPr="002A0498">
        <w:rPr>
          <w:b/>
          <w:bCs/>
        </w:rPr>
        <w:t>6</w:t>
      </w:r>
      <w:r w:rsidRPr="002A0498">
        <w:rPr>
          <w:b/>
          <w:bCs/>
        </w:rPr>
        <w:t xml:space="preserve"> r. do</w:t>
      </w:r>
      <w:r w:rsidR="00836E90" w:rsidRPr="002A0498">
        <w:rPr>
          <w:b/>
          <w:bCs/>
        </w:rPr>
        <w:t xml:space="preserve"> godz</w:t>
      </w:r>
      <w:r w:rsidRPr="002A0498">
        <w:rPr>
          <w:b/>
          <w:bCs/>
        </w:rPr>
        <w:t xml:space="preserve">. </w:t>
      </w:r>
      <w:r w:rsidR="009602FA" w:rsidRPr="002A0498">
        <w:rPr>
          <w:b/>
          <w:bCs/>
        </w:rPr>
        <w:t>1</w:t>
      </w:r>
      <w:r w:rsidR="00F558BB" w:rsidRPr="002A0498">
        <w:rPr>
          <w:b/>
          <w:bCs/>
        </w:rPr>
        <w:t>5</w:t>
      </w:r>
      <w:r w:rsidR="009602FA" w:rsidRPr="002A0498">
        <w:rPr>
          <w:b/>
          <w:bCs/>
        </w:rPr>
        <w:t>:00</w:t>
      </w:r>
      <w:r w:rsidR="002A0498">
        <w:t>.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</w:t>
      </w:r>
      <w:proofErr w:type="gramStart"/>
      <w:r w:rsidR="002F0B34">
        <w:t>Oferty</w:t>
      </w:r>
      <w:proofErr w:type="gramEnd"/>
      <w:r w:rsidR="002F0B34">
        <w:t xml:space="preserve">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proofErr w:type="gramStart"/>
      <w:r w:rsidRPr="004119DA">
        <w:t>rekomenduje</w:t>
      </w:r>
      <w:proofErr w:type="gramEnd"/>
      <w:r w:rsidRPr="004119DA">
        <w:t xml:space="preserve">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63DEC07C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="00CE7B55">
        <w:rPr>
          <w:rFonts w:eastAsia="Verdana"/>
          <w:b/>
          <w:bCs/>
        </w:rPr>
        <w:t xml:space="preserve"> </w:t>
      </w:r>
      <w:r w:rsidRPr="00266539">
        <w:rPr>
          <w:rFonts w:eastAsia="Verdana"/>
          <w:b/>
          <w:bCs/>
        </w:rPr>
        <w:t>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12C3E432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D2594D">
            <w:rPr>
              <w:rFonts w:asciiTheme="minorHAnsi" w:hAnsiTheme="minorHAnsi" w:cstheme="minorHAnsi"/>
              <w:b/>
              <w:bCs/>
              <w:szCs w:val="22"/>
            </w:rPr>
            <w:t>90</w:t>
          </w:r>
          <w:r w:rsidR="00225525" w:rsidRPr="00E45F86">
            <w:rPr>
              <w:rFonts w:asciiTheme="minorHAnsi" w:hAnsiTheme="minorHAnsi" w:cstheme="minorHAnsi"/>
              <w:b/>
              <w:bCs/>
              <w:szCs w:val="22"/>
            </w:rPr>
            <w:t xml:space="preserve">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 xml:space="preserve">którym mowa w pkt 12.2 powyżej, następuje wraz z przedłużeniem okresu ważności wadium </w:t>
      </w:r>
      <w:proofErr w:type="gramStart"/>
      <w:r w:rsidR="00A3492D" w:rsidRPr="00A3492D">
        <w:t>albo,</w:t>
      </w:r>
      <w:proofErr w:type="gramEnd"/>
      <w:r w:rsidR="00A3492D" w:rsidRPr="00A3492D">
        <w:t xml:space="preserve">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26DE79AE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49F8861F" w:rsidR="004119DA" w:rsidRPr="00046B13" w:rsidRDefault="004119DA" w:rsidP="00681BDE">
      <w:pPr>
        <w:ind w:left="445" w:firstLine="576"/>
      </w:pPr>
      <w:r w:rsidRPr="00046B13">
        <w:t>W kryterium „Cena netto” punkty zostaną przyznane zgodnie z poniższym wzorem:</w:t>
      </w:r>
    </w:p>
    <w:p w14:paraId="58E885CF" w14:textId="77777777" w:rsidR="004119DA" w:rsidRPr="00046B13" w:rsidRDefault="004119DA" w:rsidP="00681BDE"/>
    <w:p w14:paraId="6B624637" w14:textId="77777777" w:rsidR="004119DA" w:rsidRPr="00046B13" w:rsidRDefault="004119DA" w:rsidP="00681BDE">
      <w:pPr>
        <w:jc w:val="center"/>
        <w:rPr>
          <w:vertAlign w:val="subscript"/>
        </w:rPr>
      </w:pPr>
      <w:proofErr w:type="spellStart"/>
      <w:r w:rsidRPr="00046B13">
        <w:t>C</w:t>
      </w:r>
      <w:r w:rsidRPr="00046B13">
        <w:rPr>
          <w:vertAlign w:val="subscript"/>
        </w:rPr>
        <w:t>min</w:t>
      </w:r>
      <w:proofErr w:type="spellEnd"/>
    </w:p>
    <w:p w14:paraId="342C9B06" w14:textId="77777777" w:rsidR="004119DA" w:rsidRPr="00046B13" w:rsidRDefault="004119DA" w:rsidP="00681BDE">
      <w:pPr>
        <w:jc w:val="center"/>
      </w:pPr>
      <w:r w:rsidRPr="00046B13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046B13">
        <w:t>C</w:t>
      </w:r>
      <w:r w:rsidRPr="00046B13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0B1017EB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110A2771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287DF33D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B14A17">
        <w:t>kryterium oceny Ofert.</w:t>
      </w:r>
      <w:r w:rsidR="61242B71" w:rsidRPr="00B14A17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00B14A17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7A68F0D6" w:rsidR="00F35569" w:rsidRPr="00F35569" w:rsidRDefault="004119DA" w:rsidP="00D21BCD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ZABEZPIECZENIE NALEŻYTEGO WYKONANIA UMOWY</w:t>
      </w:r>
    </w:p>
    <w:p w14:paraId="1A353DF1" w14:textId="32FF9EB9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4359CA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3F514EA8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>
        <w:t xml:space="preserve">Z Wykonawcą, którego Oferta </w:t>
      </w:r>
      <w:r w:rsidRPr="004E7063">
        <w:t>ostateczna</w:t>
      </w:r>
      <w:r>
        <w:t xml:space="preserve"> zostanie wybrana jako Oferta najkorzystniejsza, zostanie zawarta przez Zamawiającego Umowa, zgodnie z projektowanymi postanowieniami </w:t>
      </w:r>
      <w:r w:rsidR="00D2252C">
        <w:t>U</w:t>
      </w:r>
      <w:r>
        <w:t>mowy wskazanymi w SWZ.</w:t>
      </w:r>
      <w:r w:rsidR="1CE04162" w:rsidRPr="00653F7F">
        <w:rPr>
          <w:rFonts w:ascii="Calibri" w:eastAsia="Calibri" w:hAnsi="Calibri" w:cs="Calibri"/>
          <w:sz w:val="22"/>
          <w:szCs w:val="22"/>
        </w:rPr>
        <w:t xml:space="preserve"> 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724004E5" w14:textId="19CAC818" w:rsidR="002E7B7F" w:rsidRPr="002E7B7F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t>Wykonawca w ciągu 10 dni od daty ogłoszenia o wyniku zobowiązany jest dostarczyć Zamawiającemu niezbędne dane i dokumenty do zawarcia Umowy</w:t>
      </w:r>
      <w:r w:rsidR="00D2594D">
        <w:rPr>
          <w:rFonts w:eastAsia="Calibri" w:cs="Calibri"/>
          <w:szCs w:val="18"/>
        </w:rPr>
        <w:t>.</w:t>
      </w:r>
    </w:p>
    <w:p w14:paraId="714203B7" w14:textId="0E64A765" w:rsidR="008C65DD" w:rsidRPr="009A1FF4" w:rsidRDefault="00112C85" w:rsidP="004F711E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1D5349A4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 xml:space="preserve">wybranym Wykonawcą na świadczenie </w:t>
      </w:r>
      <w:r w:rsidR="008C2BBC">
        <w:t>dostaw</w:t>
      </w:r>
      <w:r w:rsidRPr="008C65DD">
        <w:t xml:space="preserve"> tożsamych z przedmiotem Umowy, Wykonawca zobowiązany jest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</w:t>
      </w:r>
      <w:proofErr w:type="gramStart"/>
      <w:r w:rsidRPr="008C65DD">
        <w:t>przypadku</w:t>
      </w:r>
      <w:proofErr w:type="gramEnd"/>
      <w:r w:rsidRPr="008C65DD">
        <w:t xml:space="preserve">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OCHRONA DANYCH OSOBOWYCH</w:t>
      </w:r>
    </w:p>
    <w:p w14:paraId="64754E86" w14:textId="4BDAA61C" w:rsidR="00FB3FFA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8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r w:rsidRPr="00997E7F">
        <w:t xml:space="preserve"> </w:t>
      </w:r>
    </w:p>
    <w:p w14:paraId="20197E5C" w14:textId="554DFE2F" w:rsidR="00275845" w:rsidRPr="00275845" w:rsidRDefault="00275845" w:rsidP="00D2594D">
      <w:pPr>
        <w:pStyle w:val="Akapitzlist"/>
        <w:ind w:left="1276"/>
      </w:pPr>
      <w:r w:rsidRPr="00165299">
        <w:rPr>
          <w:rFonts w:eastAsia="Calibri" w:cs="Arial"/>
          <w:bCs/>
        </w:rPr>
        <w:t>PGE Energetyka Kolejowa Operator Sp. z o.o.</w:t>
      </w:r>
      <w:r w:rsidR="00A7547A" w:rsidRPr="00165299">
        <w:rPr>
          <w:rFonts w:eastAsia="Calibri" w:cs="Arial"/>
          <w:bCs/>
        </w:rPr>
        <w:t>,</w:t>
      </w:r>
      <w:r w:rsidRPr="001D4365">
        <w:rPr>
          <w:rFonts w:eastAsia="Calibri" w:cs="Arial"/>
        </w:rPr>
        <w:t xml:space="preserve"> ul. Sławińska 7/9,</w:t>
      </w:r>
      <w:r w:rsidR="00A7547A" w:rsidRPr="001D4365">
        <w:rPr>
          <w:rFonts w:eastAsia="Calibri" w:cs="Arial"/>
        </w:rPr>
        <w:t xml:space="preserve"> </w:t>
      </w:r>
      <w:r w:rsidRPr="001D4365">
        <w:rPr>
          <w:rFonts w:eastAsia="Calibri" w:cs="Arial"/>
        </w:rPr>
        <w:t>01-218 Warszawa</w:t>
      </w:r>
      <w:r w:rsidR="00A7547A" w:rsidRPr="001D4365">
        <w:rPr>
          <w:rFonts w:eastAsia="Calibri" w:cs="Arial"/>
        </w:rPr>
        <w:t>.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</w:t>
      </w:r>
      <w:proofErr w:type="gramStart"/>
      <w:r w:rsidRPr="00EC682F">
        <w:rPr>
          <w:szCs w:val="18"/>
        </w:rPr>
        <w:t>e-mail,</w:t>
      </w:r>
      <w:proofErr w:type="gramEnd"/>
      <w:r w:rsidRPr="00EC682F">
        <w:rPr>
          <w:szCs w:val="18"/>
        </w:rPr>
        <w:t xml:space="preserve">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proofErr w:type="gramStart"/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</w:t>
      </w:r>
      <w:proofErr w:type="gramEnd"/>
      <w:r w:rsidRPr="00BA73AE">
        <w:rPr>
          <w:szCs w:val="18"/>
        </w:rPr>
        <w:t>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0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proofErr w:type="gramStart"/>
      <w:r>
        <w:t>bmp</w:t>
      </w:r>
      <w:proofErr w:type="spellEnd"/>
      <w:r>
        <w:t>,  ,</w:t>
      </w:r>
      <w:proofErr w:type="spellStart"/>
      <w:proofErr w:type="gramEnd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</w:t>
      </w:r>
      <w:r w:rsidRPr="00DC2E4C">
        <w:lastRenderedPageBreak/>
        <w:t xml:space="preserve">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1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9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9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2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5FFE8AE9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1</w:t>
            </w:r>
          </w:p>
        </w:tc>
        <w:tc>
          <w:tcPr>
            <w:tcW w:w="6520" w:type="dxa"/>
            <w:vAlign w:val="center"/>
          </w:tcPr>
          <w:p w14:paraId="26767BA7" w14:textId="638469D8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16ABB6F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- WZÓR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5F3DE39E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72072F1E" w:rsidR="00CA1A5C" w:rsidRDefault="00133E2B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>nie dotyczy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6308D372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60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90527C">
                  <w:rPr>
                    <w:rFonts w:cstheme="minorHAnsi"/>
                    <w:iCs/>
                  </w:rPr>
                  <w:t>dostaw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r w:rsidRPr="00B02172">
              <w:rPr>
                <w:szCs w:val="18"/>
              </w:rPr>
              <w:t>-</w:t>
            </w:r>
            <w:r>
              <w:rPr>
                <w:szCs w:val="18"/>
              </w:rPr>
              <w:t xml:space="preserve"> WZÓR</w:t>
            </w:r>
            <w:bookmarkEnd w:id="60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50A3E68F" w:rsidR="00CA1A5C" w:rsidRPr="00263331" w:rsidRDefault="00133E2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3654E502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0319ECC5" w:rsidR="00CA1A5C" w:rsidRPr="00AE0DB0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AE0DB0">
              <w:rPr>
                <w:szCs w:val="18"/>
              </w:rPr>
              <w:t>Projekt Umowy</w:t>
            </w:r>
            <w:r w:rsidR="002C69D1" w:rsidRPr="00AE0DB0">
              <w:rPr>
                <w:szCs w:val="18"/>
              </w:rPr>
              <w:t xml:space="preserve"> 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4F45B795" w:rsidR="00BD0C3A" w:rsidRPr="009A1488" w:rsidRDefault="00133E2B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</w:t>
            </w:r>
            <w:r w:rsidR="00ED558E" w:rsidRPr="009A1488">
              <w:rPr>
                <w:szCs w:val="18"/>
              </w:rPr>
              <w:t>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1083F89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1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- WZÓR</w:t>
            </w:r>
            <w:bookmarkEnd w:id="61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727E731B" w:rsidR="00BD0C3A" w:rsidRPr="00ED558E" w:rsidDel="00A04428" w:rsidRDefault="00133E2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  <w:highlight w:val="yellow"/>
              </w:rPr>
            </w:pPr>
            <w:r>
              <w:rPr>
                <w:rFonts w:cs="Calibri"/>
                <w:szCs w:val="18"/>
              </w:rPr>
              <w:t>n</w:t>
            </w:r>
            <w:r w:rsidR="0012274C" w:rsidRPr="0012274C">
              <w:rPr>
                <w:rFonts w:cs="Calibri"/>
                <w:szCs w:val="18"/>
              </w:rPr>
              <w:t>ie dotyczy</w:t>
            </w:r>
          </w:p>
        </w:tc>
      </w:tr>
      <w:tr w:rsidR="008922A0" w:rsidRPr="00263331" w14:paraId="596D8DFB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A9439DB" w14:textId="2C568B27" w:rsidR="008922A0" w:rsidRPr="00B126A1" w:rsidRDefault="00293DC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37C7A54" w14:textId="2FE88F22" w:rsidR="008922A0" w:rsidRPr="00CC6C08" w:rsidRDefault="00293DC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CC6C08">
              <w:rPr>
                <w:rFonts w:cs="Calibri"/>
                <w:szCs w:val="18"/>
              </w:rPr>
              <w:t>Deklaracja przystąpienia do Umowy o zachowaniu poufności do postępowania zakupowego - WZÓR</w:t>
            </w:r>
          </w:p>
        </w:tc>
      </w:tr>
      <w:tr w:rsidR="008922A0" w:rsidRPr="00263331" w14:paraId="2A2EDF3E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4F8EFAD5" w14:textId="728BEFBC" w:rsidR="008922A0" w:rsidRPr="00B126A1" w:rsidRDefault="00293DC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>
              <w:rPr>
                <w:rFonts w:cs="Calibri"/>
                <w:b/>
                <w:szCs w:val="18"/>
              </w:rPr>
              <w:t>10</w:t>
            </w:r>
          </w:p>
        </w:tc>
        <w:tc>
          <w:tcPr>
            <w:tcW w:w="6520" w:type="dxa"/>
            <w:vAlign w:val="center"/>
          </w:tcPr>
          <w:p w14:paraId="3B398EFA" w14:textId="5EFF86FB" w:rsidR="008922A0" w:rsidRPr="00CC6C08" w:rsidRDefault="00293DCB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CC6C08">
              <w:rPr>
                <w:rFonts w:cs="Calibri"/>
                <w:szCs w:val="18"/>
              </w:rPr>
              <w:t>Umowa NR UMJ/EO/EO/OI/00061/2026/BK o zachowaniu poufności do postępowania zakupowego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58A9B825" w:rsidR="00735FA3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16849964" w14:textId="56902F26" w:rsidR="00BB4394" w:rsidRPr="00367C9A" w:rsidRDefault="00F540DC" w:rsidP="00B0415A">
      <w:pPr>
        <w:jc w:val="right"/>
        <w:outlineLvl w:val="0"/>
        <w:rPr>
          <w:b/>
        </w:rPr>
      </w:pPr>
      <w:r>
        <w:rPr>
          <w:b/>
        </w:rPr>
        <w:t>[osobny dokument</w:t>
      </w:r>
      <w:r w:rsidR="00D5595D">
        <w:rPr>
          <w:b/>
        </w:rPr>
        <w:t xml:space="preserve"> – poufny tj. udostępniany zgodnie z pkt 1.4.14.2 SWZ</w:t>
      </w:r>
      <w:r>
        <w:rPr>
          <w:b/>
        </w:rPr>
        <w:t>]</w:t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757CA7A4" w14:textId="23D3A86D" w:rsidR="003574D1" w:rsidRDefault="003574D1">
      <w:pPr>
        <w:rPr>
          <w:b/>
        </w:rPr>
      </w:pPr>
      <w:r>
        <w:rPr>
          <w:b/>
        </w:rPr>
        <w:br w:type="page"/>
      </w:r>
    </w:p>
    <w:p w14:paraId="07F60CC2" w14:textId="3872A2FB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5850E7BE" w:rsidR="00F62662" w:rsidRPr="00F62662" w:rsidRDefault="00D47D0C" w:rsidP="003846BC">
      <w:pPr>
        <w:spacing w:before="120" w:after="120"/>
        <w:ind w:left="5245"/>
        <w:contextualSpacing/>
        <w:jc w:val="center"/>
        <w:rPr>
          <w:rFonts w:ascii="Verdana" w:eastAsia="Verdana" w:hAnsi="Verdana" w:cs="Verdana"/>
          <w:b/>
        </w:rPr>
      </w:pPr>
      <w:r w:rsidRPr="003846BC">
        <w:rPr>
          <w:rFonts w:eastAsia="Calibri" w:cs="Arial"/>
          <w:b/>
        </w:rPr>
        <w:t>PGE Energetyka Kolejowa Operator Sp. z o.o.</w:t>
      </w:r>
      <w:r w:rsidR="00FB1FE1" w:rsidRPr="003846BC">
        <w:rPr>
          <w:rFonts w:eastAsia="Calibri" w:cs="Arial"/>
          <w:b/>
        </w:rPr>
        <w:t>,</w:t>
      </w:r>
      <w:r w:rsidR="00FB1FE1">
        <w:rPr>
          <w:rFonts w:eastAsia="Calibri" w:cs="Arial"/>
          <w:bCs/>
        </w:rPr>
        <w:t xml:space="preserve"> </w:t>
      </w:r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 xml:space="preserve">w imieniu i na </w:t>
      </w:r>
      <w:proofErr w:type="gramStart"/>
      <w:r w:rsidRPr="00F62662">
        <w:rPr>
          <w:rFonts w:ascii="Verdana" w:eastAsia="Verdana" w:hAnsi="Verdana" w:cs="Verdana"/>
        </w:rPr>
        <w:t>rzecz</w:t>
      </w:r>
      <w:proofErr w:type="gramEnd"/>
      <w:r w:rsidRPr="00F62662">
        <w:rPr>
          <w:rFonts w:ascii="Verdana" w:eastAsia="Verdana" w:hAnsi="Verdana" w:cs="Verdana"/>
        </w:rPr>
        <w:t xml:space="preserve"> której działa:</w:t>
      </w:r>
    </w:p>
    <w:p w14:paraId="26391F41" w14:textId="59FBC324" w:rsidR="00F62662" w:rsidRPr="00D21BCD" w:rsidRDefault="009C3E02" w:rsidP="00002F9D">
      <w:pPr>
        <w:spacing w:before="120" w:after="120"/>
        <w:ind w:left="5245"/>
        <w:contextualSpacing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24239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5CCADBD2" w14:textId="15F911C6" w:rsidR="00B71AA7" w:rsidRPr="007F1989" w:rsidRDefault="00F62662" w:rsidP="00002F9D">
      <w:pPr>
        <w:spacing w:before="120" w:after="120"/>
        <w:ind w:left="5245" w:hanging="2"/>
        <w:contextualSpacing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  <w:r w:rsidR="00002F9D">
        <w:rPr>
          <w:rFonts w:ascii="Verdana" w:eastAsia="Verdana" w:hAnsi="Verdana" w:cs="Verdana"/>
          <w:color w:val="000000"/>
        </w:rPr>
        <w:t xml:space="preserve">, </w:t>
      </w: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7F81FE42" w14:textId="77777777" w:rsidR="00006E64" w:rsidRDefault="00006E64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</w:p>
    <w:p w14:paraId="6D5FE34C" w14:textId="4894620A" w:rsidR="00DC2E4C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6F7F9C48" w14:textId="77777777" w:rsidR="00006E64" w:rsidRPr="007F1989" w:rsidRDefault="00006E64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</w:p>
    <w:p w14:paraId="129FDCEA" w14:textId="3C0B49C2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261757">
            <w:rPr>
              <w:rFonts w:ascii="Verdana" w:hAnsi="Verdana" w:cstheme="majorBidi"/>
              <w:b/>
              <w:bCs/>
              <w:szCs w:val="26"/>
            </w:rPr>
            <w:t>Zakup urządzeń, oprogramowania i usług dedykowanych dla systemu informatycznego OT</w:t>
          </w:r>
        </w:sdtContent>
      </w:sdt>
    </w:p>
    <w:p w14:paraId="19EAABB1" w14:textId="49AEE5B3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75931">
            <w:rPr>
              <w:b/>
              <w:bCs/>
            </w:rPr>
            <w:t>POST/HZ/EO/HZL/00091/2026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19CEE627" w14:textId="40B5A310" w:rsidR="00D404C5" w:rsidRDefault="00DC2E4C" w:rsidP="00D404C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p w14:paraId="1D07BC8D" w14:textId="77777777" w:rsidR="00006E64" w:rsidRDefault="00006E64" w:rsidP="00006E64">
      <w:pPr>
        <w:spacing w:beforeLines="40" w:before="96" w:after="240"/>
        <w:jc w:val="both"/>
      </w:pPr>
    </w:p>
    <w:p w14:paraId="0440F9B4" w14:textId="77777777" w:rsidR="00006E64" w:rsidRDefault="00006E64" w:rsidP="00006E64">
      <w:pPr>
        <w:spacing w:beforeLines="40" w:before="96" w:after="240"/>
        <w:jc w:val="both"/>
      </w:pPr>
    </w:p>
    <w:p w14:paraId="6E66687E" w14:textId="77777777" w:rsidR="00006E64" w:rsidRDefault="00006E64" w:rsidP="00006E64">
      <w:pPr>
        <w:spacing w:beforeLines="40" w:before="96" w:after="240"/>
        <w:jc w:val="both"/>
      </w:pPr>
    </w:p>
    <w:p w14:paraId="124B6E59" w14:textId="77777777" w:rsidR="00006E64" w:rsidRDefault="00006E64" w:rsidP="00006E64">
      <w:pPr>
        <w:spacing w:beforeLines="40" w:before="96" w:after="240"/>
        <w:jc w:val="both"/>
      </w:pPr>
    </w:p>
    <w:p w14:paraId="737C21DC" w14:textId="4A744880" w:rsidR="00006E64" w:rsidRPr="00006E64" w:rsidRDefault="00006E64" w:rsidP="00006E64">
      <w:pPr>
        <w:spacing w:beforeLines="40" w:before="96" w:after="240"/>
        <w:jc w:val="both"/>
        <w:rPr>
          <w:b/>
          <w:bCs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4"/>
        <w:gridCol w:w="2976"/>
        <w:gridCol w:w="1592"/>
        <w:gridCol w:w="1373"/>
        <w:gridCol w:w="2269"/>
      </w:tblGrid>
      <w:tr w:rsidR="00C75417" w:rsidRPr="00604915" w14:paraId="2DAD6200" w14:textId="77777777" w:rsidTr="00A25967">
        <w:trPr>
          <w:trHeight w:val="89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6EA9A6A0" w:rsidR="00C75417" w:rsidRPr="00604915" w:rsidRDefault="00056F50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Nr części</w:t>
            </w:r>
            <w:r w:rsidR="002B27D8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/</w:t>
            </w:r>
            <w:proofErr w:type="spellStart"/>
            <w:r w:rsidR="002B27D8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35F6EA6A" w14:textId="463DA163" w:rsidR="00C75417" w:rsidRPr="00604915" w:rsidRDefault="00C75417" w:rsidP="009F36EC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A25967">
        <w:trPr>
          <w:trHeight w:val="15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056F50" w:rsidRPr="00604915" w14:paraId="4F196C56" w14:textId="77777777" w:rsidTr="00A25967">
        <w:trPr>
          <w:trHeight w:val="61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4E3C3304" w:rsidR="00056F50" w:rsidRPr="00604915" w:rsidRDefault="00056F50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22110B76" w:rsidR="00056F50" w:rsidRPr="00C167BF" w:rsidRDefault="00E03402" w:rsidP="00CE1093">
            <w:pP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C167BF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Wartość całkowita zamówienia</w:t>
            </w:r>
            <w:r w:rsidR="0088216C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pn. </w:t>
            </w:r>
            <w:sdt>
              <w:sdtPr>
                <w:rPr>
                  <w:rFonts w:ascii="Verdana" w:hAnsi="Verdana" w:cstheme="majorBidi"/>
                  <w:b/>
                  <w:bCs/>
                  <w:szCs w:val="26"/>
                </w:rPr>
                <w:alias w:val="AUTOMAT- NIE uzupełniaj"/>
                <w:tag w:val=""/>
                <w:id w:val="-735938496"/>
                <w:placeholder>
                  <w:docPart w:val="2949B5F81BBB4E62BB2A46098A763DA4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261757">
                  <w:rPr>
                    <w:rFonts w:ascii="Verdana" w:hAnsi="Verdana" w:cstheme="majorBidi"/>
                    <w:b/>
                    <w:bCs/>
                    <w:szCs w:val="26"/>
                  </w:rPr>
                  <w:t>Zakup urządzeń, oprogramowania i usług dedykowanych dla systemu informatycznego OT</w:t>
                </w:r>
              </w:sdtContent>
            </w:sdt>
            <w:r w:rsidRPr="00C167BF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056F50" w:rsidRPr="00604915" w:rsidRDefault="00056F50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056F50" w:rsidRPr="00604915" w:rsidRDefault="00056F50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056F50" w:rsidRPr="00604915" w:rsidRDefault="00056F50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D10C176" w14:textId="77777777" w:rsidR="00F00071" w:rsidRDefault="00F00071">
      <w:pPr>
        <w:rPr>
          <w:b/>
          <w:bCs/>
        </w:rPr>
      </w:pPr>
    </w:p>
    <w:p w14:paraId="35DA66FE" w14:textId="5C24C43D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688CB299" w:rsidR="00463BA7" w:rsidRDefault="00463BA7" w:rsidP="00A25967">
      <w:pPr>
        <w:pStyle w:val="Styl1"/>
        <w:numPr>
          <w:ilvl w:val="0"/>
          <w:numId w:val="8"/>
        </w:numPr>
        <w:ind w:left="851" w:hanging="284"/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), w tym w szczególności posiada niezbędne m.in. certyfikaty, deklaracje, dopuszczenia, jakie są wymagane prawem powszechnie obowiązującym oraz standardami branżowymi</w:t>
      </w:r>
      <w:r w:rsidR="006F70CE">
        <w:t>,</w:t>
      </w:r>
    </w:p>
    <w:p w14:paraId="5C241431" w14:textId="54886ED7" w:rsidR="00F63380" w:rsidRPr="00463BA7" w:rsidRDefault="00F63380" w:rsidP="00A25967">
      <w:pPr>
        <w:pStyle w:val="Styl1"/>
        <w:numPr>
          <w:ilvl w:val="0"/>
          <w:numId w:val="8"/>
        </w:numPr>
        <w:ind w:left="851" w:hanging="284"/>
        <w:jc w:val="both"/>
      </w:pPr>
      <w:r>
        <w:t xml:space="preserve">posiadamy </w:t>
      </w:r>
      <w:r w:rsidRPr="00A25967">
        <w:t>ważny certyfikat zarządzania jakością potwierdzający zgodność z normą PN-EN ISO 9001:2015-10</w:t>
      </w:r>
      <w:r w:rsidR="0088216C">
        <w:t>.</w:t>
      </w:r>
    </w:p>
    <w:p w14:paraId="50CF7BBB" w14:textId="674C84C6" w:rsidR="00063C0D" w:rsidRPr="002A1D1F" w:rsidRDefault="008A5F7A" w:rsidP="00CE1093">
      <w:pPr>
        <w:pStyle w:val="Styl1"/>
        <w:jc w:val="both"/>
      </w:pPr>
      <w:r>
        <w:rPr>
          <w:b/>
          <w:bCs/>
        </w:rPr>
        <w:t>N</w:t>
      </w:r>
      <w:r w:rsidR="00B92D4C" w:rsidRPr="00B92D4C">
        <w:rPr>
          <w:b/>
          <w:bCs/>
        </w:rPr>
        <w:t>ie dotyczy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6A565C18" w:rsidR="009C5E9F" w:rsidRDefault="009C5E9F" w:rsidP="00CE1093">
      <w:pPr>
        <w:pStyle w:val="Styl1"/>
        <w:jc w:val="both"/>
      </w:pPr>
      <w:r>
        <w:t xml:space="preserve">Akceptujemy treść </w:t>
      </w:r>
      <w:r w:rsidR="00F62D2D">
        <w:t>Projektu</w:t>
      </w:r>
      <w:r w:rsidRPr="00B92D4C">
        <w:t xml:space="preserve"> Umowy</w:t>
      </w:r>
      <w:r w:rsidR="00FD6B84" w:rsidRPr="00B92D4C">
        <w:t xml:space="preserve"> </w:t>
      </w:r>
      <w:r w:rsidRPr="00B92D4C">
        <w:t>załączon</w:t>
      </w:r>
      <w:r w:rsidR="00F62D2D">
        <w:t>ego</w:t>
      </w:r>
      <w:r w:rsidRPr="00B92D4C">
        <w:t xml:space="preserve"> do SWZ i</w:t>
      </w:r>
      <w:r w:rsidR="000F330D" w:rsidRPr="00B92D4C">
        <w:t> </w:t>
      </w:r>
      <w:r w:rsidRPr="00B92D4C">
        <w:t>w</w:t>
      </w:r>
      <w:r w:rsidR="000F330D" w:rsidRPr="00B92D4C">
        <w:t> </w:t>
      </w:r>
      <w:r w:rsidRPr="00B92D4C">
        <w:t>przypadku wyboru naszej Oferty podpiszemy Umowę na warunkach okre</w:t>
      </w:r>
      <w:r>
        <w:t xml:space="preserve">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Pr="003014B3" w:rsidRDefault="007F1989" w:rsidP="00CE1093">
      <w:pPr>
        <w:pStyle w:val="Styl1"/>
        <w:jc w:val="both"/>
      </w:pPr>
      <w:r w:rsidRPr="003014B3">
        <w:t>Z</w:t>
      </w:r>
      <w:r w:rsidR="00DC2E4C" w:rsidRPr="003014B3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9C3E02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9C3E02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lastRenderedPageBreak/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67257EC9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D2594D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9C3E02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9C3E02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053C01F2" w:rsidR="00034147" w:rsidRDefault="0021470F" w:rsidP="00D21BCD">
      <w:pPr>
        <w:pStyle w:val="Styl1"/>
        <w:jc w:val="both"/>
      </w:pPr>
      <w:r w:rsidRPr="0021470F">
        <w:rPr>
          <w:b/>
          <w:bCs/>
        </w:rPr>
        <w:t>N</w:t>
      </w:r>
      <w:r w:rsidR="00CF537F" w:rsidRPr="0021470F">
        <w:rPr>
          <w:b/>
          <w:bCs/>
        </w:rPr>
        <w:t xml:space="preserve">ie </w:t>
      </w:r>
      <w:r w:rsidR="00CF537F" w:rsidRPr="00CF537F">
        <w:rPr>
          <w:b/>
          <w:bCs/>
        </w:rPr>
        <w:t>dotyczy</w:t>
      </w:r>
    </w:p>
    <w:p w14:paraId="18668DB2" w14:textId="1F996BEF" w:rsidR="00DC2E4C" w:rsidRDefault="00034147" w:rsidP="00D21BCD">
      <w:pPr>
        <w:pStyle w:val="Styl1"/>
        <w:jc w:val="both"/>
      </w:pPr>
      <w:r>
        <w:t>Oświadczamy, że do rozliczeń związanych z realizacją przedmiotu Zakupu wskazujemy numer rachunku ..........................................................................</w:t>
      </w:r>
      <w:r w:rsidR="00CF537F">
        <w:t>....................</w:t>
      </w:r>
      <w:r>
        <w:t xml:space="preserve">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39053808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</w:t>
      </w:r>
      <w:r w:rsidRPr="007F1989">
        <w:lastRenderedPageBreak/>
        <w:t>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6C32CC01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75931">
            <w:rPr>
              <w:b/>
              <w:bCs/>
            </w:rPr>
            <w:t>POST/HZ/EO/HZL/00091/2026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0E55B155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261757">
            <w:rPr>
              <w:rFonts w:ascii="Verdana" w:hAnsi="Verdana" w:cstheme="majorBidi"/>
              <w:b/>
              <w:bCs/>
              <w:szCs w:val="26"/>
            </w:rPr>
            <w:t>Zakup urządzeń, oprogramowania i usług dedykowanych dla systemu informatycznego OT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75931">
            <w:rPr>
              <w:b/>
              <w:bCs/>
            </w:rPr>
            <w:t>POST/HZ/EO/HZL/00091/2026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24239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2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2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 xml:space="preserve">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3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3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>…</w:t>
      </w:r>
      <w:proofErr w:type="gramStart"/>
      <w:r w:rsidRPr="0008511F">
        <w:rPr>
          <w:rFonts w:eastAsia="Times New Roman" w:cs="Arial"/>
          <w:szCs w:val="18"/>
        </w:rPr>
        <w:t>……..….</w:t>
      </w:r>
      <w:proofErr w:type="gramEnd"/>
      <w:r w:rsidRPr="0008511F">
        <w:rPr>
          <w:rFonts w:eastAsia="Times New Roman" w:cs="Arial"/>
          <w:szCs w:val="18"/>
        </w:rPr>
        <w:t xml:space="preserve">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2933F563" w14:textId="0E258C75" w:rsidR="005B1766" w:rsidRPr="0035204E" w:rsidRDefault="005B1766" w:rsidP="00163B5D">
      <w:pPr>
        <w:spacing w:after="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9A663" w14:textId="77777777" w:rsidR="005B1766" w:rsidRPr="004119DA" w:rsidRDefault="005B1766" w:rsidP="00163B5D">
      <w:pPr>
        <w:spacing w:after="0"/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3D6492E3" w14:textId="69991045" w:rsidR="00564E7C" w:rsidRDefault="005B1766" w:rsidP="00163B5D">
      <w:pPr>
        <w:tabs>
          <w:tab w:val="left" w:pos="851"/>
        </w:tabs>
        <w:suppressAutoHyphens/>
        <w:spacing w:after="0"/>
        <w:ind w:left="5529" w:right="68"/>
        <w:jc w:val="both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0B1B59D" w14:textId="29015031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cstheme="minorHAnsi"/>
              <w:b/>
              <w:iCs/>
            </w:rPr>
            <w:t>dostaw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4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78DE38E2" w:rsidR="00241139" w:rsidRPr="00B664B4" w:rsidRDefault="009C3E02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43FB0">
                  <w:rPr>
                    <w:rFonts w:cstheme="minorHAnsi"/>
                    <w:b/>
                    <w:bCs/>
                  </w:rPr>
                  <w:t>PGE Energetyka Kolejowa Operator        Sp. z o.o.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proofErr w:type="gramStart"/>
            <w:r w:rsidRPr="00B664B4">
              <w:rPr>
                <w:rFonts w:eastAsia="Verdana"/>
              </w:rPr>
              <w:t>rzecz</w:t>
            </w:r>
            <w:proofErr w:type="gramEnd"/>
            <w:r w:rsidRPr="00B664B4">
              <w:rPr>
                <w:rFonts w:eastAsia="Verdana"/>
              </w:rPr>
              <w:t xml:space="preserve"> której działa:</w:t>
            </w:r>
          </w:p>
          <w:p w14:paraId="5C561737" w14:textId="76EF31F7" w:rsidR="00241139" w:rsidRPr="00B664B4" w:rsidRDefault="009C3E02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824239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4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655E7BA1" w:rsidR="00735FA3" w:rsidRPr="00BA48D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BA48D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dostaw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761A6892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261757">
            <w:rPr>
              <w:rFonts w:ascii="Verdana" w:hAnsi="Verdana" w:cstheme="majorBidi"/>
              <w:b/>
              <w:bCs/>
              <w:szCs w:val="26"/>
            </w:rPr>
            <w:t>Zakup urządzeń, oprogramowania i usług dedykowanych dla systemu informatycznego OT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BA48DD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75931">
            <w:rPr>
              <w:b/>
              <w:bCs/>
            </w:rPr>
            <w:t>POST/HZ/EO/HZL/00091/2026</w:t>
          </w:r>
        </w:sdtContent>
      </w:sdt>
      <w:r w:rsidR="00536E11" w:rsidRPr="00BA48DD">
        <w:rPr>
          <w:b/>
          <w:bCs/>
        </w:rPr>
        <w:t xml:space="preserve">, </w:t>
      </w:r>
      <w:r w:rsidRPr="00BA48DD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527C">
            <w:rPr>
              <w:rFonts w:cstheme="minorHAnsi"/>
              <w:iCs/>
            </w:rPr>
            <w:t>dostaw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5F23BD8F" w:rsidR="00735FA3" w:rsidRPr="00D21BCD" w:rsidRDefault="00F62D2D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wartość zrealizowanych dostaw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406C7B29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proofErr w:type="gramStart"/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</w:t>
            </w:r>
            <w:proofErr w:type="gramEnd"/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dostawy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5F0D45DA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 xml:space="preserve">Należy dołączyć referencje lub inne dokumenty potwierdzające należyte wykonanie </w:t>
      </w:r>
      <w:r w:rsidR="002E1F07">
        <w:rPr>
          <w:rFonts w:ascii="Verdana" w:eastAsia="Verdana" w:hAnsi="Verdana" w:cs="Times New Roman"/>
          <w:i/>
          <w:sz w:val="14"/>
          <w:szCs w:val="14"/>
        </w:rPr>
        <w:t>dostaw</w:t>
      </w:r>
      <w:r w:rsidRPr="00225CCB">
        <w:rPr>
          <w:rFonts w:ascii="Verdana" w:eastAsia="Verdana" w:hAnsi="Verdana" w:cs="Times New Roman"/>
          <w:i/>
          <w:sz w:val="14"/>
          <w:szCs w:val="14"/>
        </w:rPr>
        <w:t xml:space="preserve">. W przypadku braku tych dokumentów, Zamawiający będzie traktować wykaz jako oświadczenie własne wykonawcy o należytej realizacji wskazanych </w:t>
      </w:r>
      <w:r w:rsidR="008C2BBC">
        <w:rPr>
          <w:rFonts w:ascii="Verdana" w:eastAsia="Verdana" w:hAnsi="Verdana" w:cs="Times New Roman"/>
          <w:i/>
          <w:sz w:val="14"/>
          <w:szCs w:val="14"/>
        </w:rPr>
        <w:t>dostaw</w:t>
      </w:r>
      <w:r w:rsidRPr="00225CCB">
        <w:rPr>
          <w:rFonts w:ascii="Verdana" w:eastAsia="Verdana" w:hAnsi="Verdana" w:cs="Times New Roman"/>
          <w:i/>
          <w:sz w:val="14"/>
          <w:szCs w:val="14"/>
        </w:rPr>
        <w:t>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1362ABD3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 w:rsidR="00C573A8">
        <w:rPr>
          <w:rFonts w:ascii="Verdana" w:eastAsia="Verdana" w:hAnsi="Verdana" w:cs="Times New Roman"/>
        </w:rPr>
        <w:t>dostawy</w:t>
      </w:r>
      <w:r w:rsidR="00C573A8" w:rsidRPr="00AE3670">
        <w:rPr>
          <w:rFonts w:ascii="Verdana" w:eastAsia="Verdana" w:hAnsi="Verdana" w:cs="Times New Roman"/>
        </w:rPr>
        <w:t xml:space="preserve"> </w:t>
      </w:r>
      <w:r w:rsidRPr="00AE3670">
        <w:rPr>
          <w:rFonts w:ascii="Verdana" w:eastAsia="Verdana" w:hAnsi="Verdana" w:cs="Times New Roman"/>
        </w:rPr>
        <w:t>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06A86A34" w:rsidR="00735FA3" w:rsidRPr="0035204E" w:rsidRDefault="00C64076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>
        <w:rPr>
          <w:rFonts w:eastAsia="Times New Roman" w:cs="Calibri"/>
          <w:szCs w:val="18"/>
        </w:rPr>
        <w:tab/>
      </w:r>
      <w:r w:rsidR="00735FA3"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0C4440CE" w14:textId="77777777" w:rsidR="00893C97" w:rsidRDefault="00893C97" w:rsidP="0025236E">
      <w:pPr>
        <w:pStyle w:val="Akapitzlist"/>
        <w:jc w:val="right"/>
        <w:outlineLvl w:val="0"/>
        <w:rPr>
          <w:b/>
        </w:rPr>
      </w:pPr>
    </w:p>
    <w:p w14:paraId="35190820" w14:textId="77777777" w:rsidR="00893C97" w:rsidRDefault="00893C97" w:rsidP="0025236E">
      <w:pPr>
        <w:pStyle w:val="Akapitzlist"/>
        <w:jc w:val="right"/>
        <w:outlineLvl w:val="0"/>
        <w:rPr>
          <w:b/>
        </w:rPr>
      </w:pPr>
    </w:p>
    <w:p w14:paraId="31448F09" w14:textId="77777777" w:rsidR="00893C97" w:rsidRDefault="00893C97" w:rsidP="0025236E">
      <w:pPr>
        <w:pStyle w:val="Akapitzlist"/>
        <w:jc w:val="right"/>
        <w:outlineLvl w:val="0"/>
        <w:rPr>
          <w:b/>
        </w:rPr>
      </w:pPr>
    </w:p>
    <w:p w14:paraId="29BD23C2" w14:textId="3DF71771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>
        <w:rPr>
          <w:b/>
        </w:rPr>
        <w:t>PROJEKT UMOWY</w:t>
      </w:r>
    </w:p>
    <w:p w14:paraId="1D3C0A67" w14:textId="77777777" w:rsidR="00BE0FA5" w:rsidRDefault="00BE0FA5" w:rsidP="00BE0FA5">
      <w:pPr>
        <w:spacing w:after="0" w:line="288" w:lineRule="auto"/>
        <w:jc w:val="center"/>
        <w:rPr>
          <w:b/>
        </w:rPr>
      </w:pPr>
    </w:p>
    <w:p w14:paraId="5D81F588" w14:textId="7279E2D7" w:rsidR="008164F4" w:rsidRDefault="009F2487" w:rsidP="00BE0FA5">
      <w:pPr>
        <w:spacing w:after="0" w:line="288" w:lineRule="auto"/>
        <w:jc w:val="center"/>
        <w:rPr>
          <w:b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[OSOBNY DOKUMENT]</w:t>
      </w:r>
    </w:p>
    <w:p w14:paraId="172F2A77" w14:textId="60FDC703" w:rsidR="00EF3C6B" w:rsidRDefault="00EF3C6B">
      <w:pPr>
        <w:rPr>
          <w:rFonts w:ascii="Calibri" w:eastAsia="Times New Roman" w:hAnsi="Calibri" w:cs="Calibri"/>
          <w:sz w:val="22"/>
        </w:rPr>
      </w:pPr>
    </w:p>
    <w:p w14:paraId="1C8E29CF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38B85C4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4CB2CC2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1FCB24E6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3C439CA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2FA9F6B4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38A771F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5B33534B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0FBFC87E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57A025D3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703411A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584FD82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56B841A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03BF07B0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2B4EF37A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0B511960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A8B8BB3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2527C471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1AD112A6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446BC440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4B7C32F5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6E06DF0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E15C7EB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2642458F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09CAB13D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C701CC3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8F09404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7B9C8CAF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CB7EA08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0BF87A3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5AE67792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7307994C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025F5C52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3326ACFF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6042E017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4503997D" w14:textId="77777777" w:rsidR="00BE0FA5" w:rsidRDefault="00BE0FA5">
      <w:pPr>
        <w:rPr>
          <w:rFonts w:ascii="Calibri" w:eastAsia="Times New Roman" w:hAnsi="Calibri" w:cs="Calibri"/>
          <w:sz w:val="22"/>
        </w:rPr>
      </w:pP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536"/>
      </w:tblGrid>
      <w:tr w:rsidR="00227DC5" w:rsidRPr="00E6014D" w14:paraId="0F938A8C" w14:textId="77777777" w:rsidTr="008530FB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5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752FBD7C" w:rsidR="00227DC5" w:rsidRPr="00BC5191" w:rsidRDefault="009C3E02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BE42D8">
                  <w:rPr>
                    <w:rFonts w:cstheme="minorHAnsi"/>
                    <w:b/>
                    <w:bCs/>
                  </w:rPr>
                  <w:t>PGE Energetyka Kolejowa Operator</w:t>
                </w:r>
                <w:r w:rsidR="00443FB0">
                  <w:rPr>
                    <w:rFonts w:cstheme="minorHAnsi"/>
                    <w:b/>
                    <w:bCs/>
                  </w:rPr>
                  <w:t xml:space="preserve">       </w:t>
                </w:r>
                <w:r w:rsidR="00BE42D8">
                  <w:rPr>
                    <w:rFonts w:cstheme="minorHAnsi"/>
                    <w:b/>
                    <w:bCs/>
                  </w:rPr>
                  <w:t xml:space="preserve"> Sp. z o.o.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 xml:space="preserve">w imieniu i na </w:t>
            </w:r>
            <w:proofErr w:type="gramStart"/>
            <w:r w:rsidRPr="00BC5191">
              <w:rPr>
                <w:rFonts w:eastAsia="Verdana"/>
              </w:rPr>
              <w:t>rzecz</w:t>
            </w:r>
            <w:proofErr w:type="gramEnd"/>
            <w:r w:rsidRPr="00BC5191">
              <w:rPr>
                <w:rFonts w:eastAsia="Verdana"/>
              </w:rPr>
              <w:t xml:space="preserve">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3754A9C" w:rsidR="00071C0A" w:rsidRDefault="009C3E02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824239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79FD903E" w14:textId="5FDDA855" w:rsidR="00227DC5" w:rsidRPr="0005262B" w:rsidRDefault="00227DC5" w:rsidP="00BE42D8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ul. Hoża 63/67</w:t>
            </w:r>
            <w:r w:rsidR="00BE42D8">
              <w:rPr>
                <w:rFonts w:eastAsia="Verdana"/>
              </w:rPr>
              <w:t xml:space="preserve">, </w:t>
            </w:r>
            <w:r w:rsidRPr="00D21BCD">
              <w:rPr>
                <w:rFonts w:eastAsia="Verdana"/>
              </w:rPr>
              <w:t>00-681 Warszawa</w:t>
            </w:r>
          </w:p>
        </w:tc>
      </w:tr>
      <w:bookmarkEnd w:id="65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445B382E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261757">
            <w:rPr>
              <w:rFonts w:ascii="Verdana" w:hAnsi="Verdana" w:cstheme="majorBidi"/>
              <w:b/>
              <w:bCs/>
              <w:szCs w:val="26"/>
            </w:rPr>
            <w:t>Zakup urządzeń, oprogramowania i usług dedykowanych dla systemu informatycznego OT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75931">
            <w:rPr>
              <w:b/>
              <w:bCs/>
            </w:rPr>
            <w:t>POST/HZ/EO/HZL/00091/2026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24239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 xml:space="preserve">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>…</w:t>
      </w:r>
      <w:proofErr w:type="gramStart"/>
      <w:r w:rsidRPr="0008511F">
        <w:rPr>
          <w:rFonts w:eastAsia="Times New Roman" w:cs="Arial"/>
          <w:szCs w:val="18"/>
        </w:rPr>
        <w:t>……..….</w:t>
      </w:r>
      <w:proofErr w:type="gramEnd"/>
      <w:r w:rsidRPr="0008511F">
        <w:rPr>
          <w:rFonts w:eastAsia="Times New Roman" w:cs="Arial"/>
          <w:szCs w:val="18"/>
        </w:rPr>
        <w:t xml:space="preserve">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A25967">
      <w:pPr>
        <w:pStyle w:val="Akapitzlist"/>
        <w:numPr>
          <w:ilvl w:val="0"/>
          <w:numId w:val="31"/>
        </w:numPr>
        <w:spacing w:before="40" w:after="12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A25967">
      <w:pPr>
        <w:spacing w:before="40" w:after="12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A25967">
      <w:pPr>
        <w:pStyle w:val="Akapitzlist"/>
        <w:numPr>
          <w:ilvl w:val="0"/>
          <w:numId w:val="31"/>
        </w:numPr>
        <w:spacing w:before="40" w:after="12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37C26F4E" w14:textId="1588C25A" w:rsidR="00BE42D8" w:rsidRDefault="00227DC5" w:rsidP="00A25967">
      <w:pPr>
        <w:spacing w:before="40" w:after="12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0E254CD6" w14:textId="29F85ADC" w:rsidR="00227DC5" w:rsidRPr="004119DA" w:rsidRDefault="00227DC5" w:rsidP="00A25967">
      <w:pPr>
        <w:spacing w:before="40" w:after="240"/>
        <w:jc w:val="right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2E2FA050" w14:textId="5A7FC22C" w:rsidR="000B66A8" w:rsidRPr="00C30E8D" w:rsidRDefault="00227DC5" w:rsidP="00C30E8D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  <w:r w:rsidR="00C30E8D">
        <w:rPr>
          <w:b/>
        </w:rPr>
        <w:t xml:space="preserve"> </w:t>
      </w:r>
    </w:p>
    <w:p w14:paraId="1130196C" w14:textId="063F420A" w:rsidR="00BE201B" w:rsidRDefault="00BE201B" w:rsidP="007D5A4E">
      <w:pPr>
        <w:spacing w:after="0" w:line="20" w:lineRule="atLeast"/>
        <w:rPr>
          <w:b/>
        </w:rPr>
      </w:pPr>
    </w:p>
    <w:p w14:paraId="3EA61ECF" w14:textId="77777777" w:rsidR="00CC6C08" w:rsidRDefault="00CC6C08" w:rsidP="007D5A4E">
      <w:pPr>
        <w:spacing w:after="0" w:line="20" w:lineRule="atLeast"/>
        <w:rPr>
          <w:b/>
        </w:rPr>
      </w:pPr>
    </w:p>
    <w:p w14:paraId="3067D09C" w14:textId="77777777" w:rsidR="00CC6C08" w:rsidRDefault="00CC6C08" w:rsidP="007D5A4E">
      <w:pPr>
        <w:spacing w:after="0" w:line="20" w:lineRule="atLeast"/>
        <w:rPr>
          <w:b/>
        </w:rPr>
      </w:pPr>
    </w:p>
    <w:p w14:paraId="7893CF9A" w14:textId="4D1776CA" w:rsidR="00711763" w:rsidRDefault="00711763" w:rsidP="00711763">
      <w:pPr>
        <w:spacing w:after="0" w:line="288" w:lineRule="auto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 xml:space="preserve">ZAŁĄCZNIK NR 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9</w:t>
      </w: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</w:t>
      </w:r>
    </w:p>
    <w:p w14:paraId="5990481F" w14:textId="77777777" w:rsidR="00711763" w:rsidRPr="00535E9B" w:rsidRDefault="00711763" w:rsidP="00711763">
      <w:pPr>
        <w:spacing w:after="0" w:line="288" w:lineRule="auto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5A7D71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DEKLARACJA PRZYSTĄPIENIA DO UMOWY O ZACHOWANIU POUFNOŚCI DO POSTĘPOWANIA ZAKUPOWEGO</w:t>
      </w:r>
    </w:p>
    <w:p w14:paraId="0F2BACCC" w14:textId="77777777" w:rsidR="00711763" w:rsidRPr="00535E9B" w:rsidRDefault="00711763" w:rsidP="00711763">
      <w:pPr>
        <w:spacing w:after="0" w:line="288" w:lineRule="auto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1990D84B" w14:textId="77777777" w:rsidR="00711763" w:rsidRPr="00535E9B" w:rsidRDefault="00711763" w:rsidP="00711763">
      <w:pPr>
        <w:spacing w:after="0" w:line="288" w:lineRule="auto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64C661FA" w14:textId="77777777" w:rsidR="00711763" w:rsidRDefault="00711763" w:rsidP="00711763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  <w:r w:rsidRPr="005A7D71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DEKLARACJA PRZYSTĄPIENIA DO UMOWY O ZACHOWANIU POUFNOŚCI DO POSTĘPOWANIA ZAKUPOWEGO</w:t>
      </w:r>
    </w:p>
    <w:p w14:paraId="29A99E85" w14:textId="77777777" w:rsidR="00711763" w:rsidRDefault="00711763" w:rsidP="00711763">
      <w:pPr>
        <w:tabs>
          <w:tab w:val="left" w:pos="9072"/>
        </w:tabs>
        <w:spacing w:before="40" w:after="240"/>
        <w:jc w:val="both"/>
        <w:rPr>
          <w:rFonts w:ascii="Verdana" w:eastAsia="SimSun" w:hAnsi="Verdana" w:cs="Calibri"/>
          <w:szCs w:val="18"/>
        </w:rPr>
      </w:pPr>
    </w:p>
    <w:p w14:paraId="6B3320F7" w14:textId="77777777" w:rsidR="00711763" w:rsidRPr="00C1621C" w:rsidRDefault="00711763" w:rsidP="00711763">
      <w:pPr>
        <w:spacing w:before="40" w:after="240"/>
        <w:jc w:val="center"/>
        <w:rPr>
          <w:rFonts w:eastAsia="Times New Roman" w:cs="Arial"/>
          <w:szCs w:val="18"/>
        </w:rPr>
      </w:pPr>
      <w:r w:rsidRPr="00C1621C">
        <w:rPr>
          <w:rFonts w:eastAsia="Times New Roman" w:cs="Arial"/>
          <w:b/>
          <w:bCs/>
          <w:szCs w:val="18"/>
        </w:rPr>
        <w:t>DEKLARACJA PRZYSTĄPIENIA NR</w:t>
      </w:r>
      <w:r w:rsidRPr="00C1621C">
        <w:rPr>
          <w:rFonts w:eastAsia="Times New Roman" w:cs="Arial"/>
          <w:szCs w:val="18"/>
        </w:rPr>
        <w:t xml:space="preserve"> (</w:t>
      </w:r>
      <w:r w:rsidRPr="00C1621C">
        <w:rPr>
          <w:rFonts w:eastAsia="Times New Roman" w:cs="Arial"/>
          <w:i/>
          <w:iCs/>
          <w:szCs w:val="18"/>
        </w:rPr>
        <w:t xml:space="preserve">należy wpisać datę w formie </w:t>
      </w:r>
      <w:proofErr w:type="spellStart"/>
      <w:r w:rsidRPr="00C1621C">
        <w:rPr>
          <w:rFonts w:eastAsia="Times New Roman" w:cs="Arial"/>
          <w:i/>
          <w:iCs/>
          <w:szCs w:val="18"/>
        </w:rPr>
        <w:t>ddmmrrrr</w:t>
      </w:r>
      <w:proofErr w:type="spellEnd"/>
      <w:r w:rsidRPr="00C1621C">
        <w:rPr>
          <w:rFonts w:eastAsia="Times New Roman" w:cs="Arial"/>
          <w:i/>
          <w:iCs/>
          <w:szCs w:val="18"/>
        </w:rPr>
        <w:t>/nazwa firmy</w:t>
      </w:r>
      <w:r w:rsidRPr="00C1621C">
        <w:rPr>
          <w:rFonts w:eastAsia="Times New Roman" w:cs="Arial"/>
          <w:szCs w:val="18"/>
        </w:rPr>
        <w:t>)</w:t>
      </w:r>
    </w:p>
    <w:p w14:paraId="23849CF7" w14:textId="77777777" w:rsidR="00711763" w:rsidRPr="00C1621C" w:rsidRDefault="00711763" w:rsidP="00711763">
      <w:pPr>
        <w:spacing w:before="40" w:after="240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[●] z siedzibą w [●] przy [adres], [kod pocztowy] [miejscowość], wpisaną do rejestru przedsiębiorców Krajowego Rejestru Sądowego pod numerem KRS [●], której dokumentacja rejestrowa jest przechowywana przez Sąd Rejonowy dla [●], Wydział [●] Gospodarczy Krajowego Rejestru Sądowego, NIP: [●], REGON: [●], z kapitałem zakładowym w wysokości [●] PLN, zwaną dalej „Zobowiązany”</w:t>
      </w:r>
    </w:p>
    <w:p w14:paraId="318685AD" w14:textId="77777777" w:rsidR="00711763" w:rsidRPr="00C1621C" w:rsidRDefault="00711763" w:rsidP="00711763">
      <w:pPr>
        <w:spacing w:before="40" w:after="240"/>
        <w:contextualSpacing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 xml:space="preserve">reprezentowaną przez: </w:t>
      </w:r>
    </w:p>
    <w:p w14:paraId="10C2FE70" w14:textId="77777777" w:rsidR="00711763" w:rsidRPr="00C1621C" w:rsidRDefault="00711763" w:rsidP="00711763">
      <w:pPr>
        <w:spacing w:before="40" w:after="240"/>
        <w:contextualSpacing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1.</w:t>
      </w:r>
      <w:r w:rsidRPr="00C1621C">
        <w:rPr>
          <w:rFonts w:eastAsia="Times New Roman" w:cs="Arial"/>
          <w:szCs w:val="18"/>
        </w:rPr>
        <w:tab/>
        <w:t>____________________________ – ______________________________</w:t>
      </w:r>
    </w:p>
    <w:p w14:paraId="23A7D832" w14:textId="77777777" w:rsidR="00711763" w:rsidRPr="00C1621C" w:rsidRDefault="00711763" w:rsidP="00711763">
      <w:pPr>
        <w:spacing w:before="40" w:after="240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2.</w:t>
      </w:r>
      <w:r w:rsidRPr="00C1621C">
        <w:rPr>
          <w:rFonts w:eastAsia="Times New Roman" w:cs="Arial"/>
          <w:szCs w:val="18"/>
        </w:rPr>
        <w:tab/>
        <w:t>____________________________ – ______________________________</w:t>
      </w:r>
    </w:p>
    <w:p w14:paraId="791DB0E8" w14:textId="5D1FFE7D" w:rsidR="00711763" w:rsidRPr="00C1621C" w:rsidRDefault="00711763" w:rsidP="00711763">
      <w:pPr>
        <w:spacing w:before="40" w:after="240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 xml:space="preserve">W nawiązaniu do Postępowania Zakupowego nr </w:t>
      </w:r>
      <w:r w:rsidRPr="00C1621C">
        <w:rPr>
          <w:rFonts w:eastAsia="Times New Roman" w:cs="Arial"/>
          <w:b/>
          <w:bCs/>
          <w:szCs w:val="18"/>
        </w:rPr>
        <w:t>POST/HZ/EO/HZL/000</w:t>
      </w:r>
      <w:r w:rsidR="008621D1">
        <w:rPr>
          <w:rFonts w:eastAsia="Times New Roman" w:cs="Arial"/>
          <w:b/>
          <w:bCs/>
          <w:szCs w:val="18"/>
        </w:rPr>
        <w:t>9</w:t>
      </w:r>
      <w:r>
        <w:rPr>
          <w:rFonts w:eastAsia="Times New Roman" w:cs="Arial"/>
          <w:b/>
          <w:bCs/>
          <w:szCs w:val="18"/>
        </w:rPr>
        <w:t>1</w:t>
      </w:r>
      <w:r w:rsidRPr="00C1621C">
        <w:rPr>
          <w:rFonts w:eastAsia="Times New Roman" w:cs="Arial"/>
          <w:b/>
          <w:bCs/>
          <w:szCs w:val="18"/>
        </w:rPr>
        <w:t>/2026</w:t>
      </w:r>
      <w:r>
        <w:rPr>
          <w:rFonts w:eastAsia="Times New Roman" w:cs="Arial"/>
          <w:szCs w:val="18"/>
        </w:rPr>
        <w:t xml:space="preserve"> </w:t>
      </w:r>
      <w:r w:rsidRPr="00C1621C">
        <w:rPr>
          <w:rFonts w:eastAsia="Times New Roman" w:cs="Arial"/>
          <w:szCs w:val="18"/>
        </w:rPr>
        <w:t xml:space="preserve">prowadzonego w trybie </w:t>
      </w:r>
      <w:r>
        <w:rPr>
          <w:rFonts w:eastAsia="Times New Roman" w:cs="Arial"/>
          <w:szCs w:val="18"/>
        </w:rPr>
        <w:t>przetargu nieograniczonego</w:t>
      </w:r>
      <w:r w:rsidRPr="00C1621C">
        <w:rPr>
          <w:rFonts w:eastAsia="Times New Roman" w:cs="Arial"/>
          <w:szCs w:val="18"/>
        </w:rPr>
        <w:t xml:space="preserve"> a także w</w:t>
      </w:r>
      <w:r>
        <w:rPr>
          <w:rFonts w:eastAsia="Times New Roman" w:cs="Arial"/>
          <w:szCs w:val="18"/>
        </w:rPr>
        <w:t> </w:t>
      </w:r>
      <w:r w:rsidRPr="00C1621C">
        <w:rPr>
          <w:rFonts w:eastAsia="Times New Roman" w:cs="Arial"/>
          <w:szCs w:val="18"/>
        </w:rPr>
        <w:t>związku z Umową o zachowaniu poufności do Postępowania („NDA”) nr UMJ/EO/EO/OI/00061/2026/BK, która w wraz z niniejszą Deklaracją Przystąpienia tworzy między Zamawiającym i Zobowiązanym umowę o</w:t>
      </w:r>
      <w:r>
        <w:rPr>
          <w:rFonts w:eastAsia="Times New Roman" w:cs="Arial"/>
          <w:szCs w:val="18"/>
        </w:rPr>
        <w:t> </w:t>
      </w:r>
      <w:r w:rsidRPr="00C1621C">
        <w:rPr>
          <w:rFonts w:eastAsia="Times New Roman" w:cs="Arial"/>
          <w:szCs w:val="18"/>
        </w:rPr>
        <w:t>zachowaniu poufności („Umowa”), Zobowiązany niniejszym oświadcza, że:</w:t>
      </w:r>
    </w:p>
    <w:p w14:paraId="03189DB6" w14:textId="77777777" w:rsidR="00711763" w:rsidRPr="00C1621C" w:rsidRDefault="00711763" w:rsidP="00711763">
      <w:pPr>
        <w:numPr>
          <w:ilvl w:val="2"/>
          <w:numId w:val="46"/>
        </w:numPr>
        <w:tabs>
          <w:tab w:val="num" w:pos="1134"/>
        </w:tabs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Wyraża zgodę na zawarcie Umowy, akceptując wszystkie postanowienia NDA i przyjmując wszystkie płynące z NDA zobowiązania i tym samym przystępuje do NDA.</w:t>
      </w:r>
    </w:p>
    <w:p w14:paraId="6266F21B" w14:textId="77777777" w:rsidR="00711763" w:rsidRPr="00C1621C" w:rsidRDefault="00711763" w:rsidP="00711763">
      <w:pPr>
        <w:numPr>
          <w:ilvl w:val="2"/>
          <w:numId w:val="46"/>
        </w:numPr>
        <w:tabs>
          <w:tab w:val="num" w:pos="1134"/>
        </w:tabs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Zobowiązuje się do przestrzegania wszystkich postanowień Umowy (w tym w szczególności opisanych w NDA).</w:t>
      </w:r>
    </w:p>
    <w:p w14:paraId="2262EF59" w14:textId="77777777" w:rsidR="00711763" w:rsidRPr="00C1621C" w:rsidRDefault="00711763" w:rsidP="00711763">
      <w:pPr>
        <w:numPr>
          <w:ilvl w:val="2"/>
          <w:numId w:val="46"/>
        </w:numPr>
        <w:tabs>
          <w:tab w:val="num" w:pos="1134"/>
        </w:tabs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Zobowiązuje się, że postanowienia Umowy będą przestrzegane i wykonywane przez osoby, którym zostaną przez nią przekazane Informacje Poufne. Wyraża zgodę i odpowiada za przestrzeganie postanowień Umowy przez wszystkie takie osoby jak za własne działania lub zaniechania.</w:t>
      </w:r>
    </w:p>
    <w:p w14:paraId="4884E546" w14:textId="77777777" w:rsidR="00711763" w:rsidRPr="00C1621C" w:rsidRDefault="00711763" w:rsidP="00711763">
      <w:pPr>
        <w:numPr>
          <w:ilvl w:val="2"/>
          <w:numId w:val="46"/>
        </w:numPr>
        <w:tabs>
          <w:tab w:val="num" w:pos="1134"/>
        </w:tabs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Wskazuje następujące dane do kontaktu:</w:t>
      </w:r>
    </w:p>
    <w:p w14:paraId="2D5C9442" w14:textId="77777777" w:rsidR="00711763" w:rsidRPr="00C1621C" w:rsidRDefault="00711763" w:rsidP="00711763">
      <w:pPr>
        <w:spacing w:before="40" w:after="240"/>
        <w:ind w:left="1276"/>
        <w:contextualSpacing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 xml:space="preserve">Imię i Nazwisko </w:t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  <w:t>………………………………………</w:t>
      </w:r>
    </w:p>
    <w:p w14:paraId="53B07C0C" w14:textId="77777777" w:rsidR="00711763" w:rsidRPr="00C1621C" w:rsidRDefault="00711763" w:rsidP="00711763">
      <w:pPr>
        <w:spacing w:before="40" w:after="240"/>
        <w:ind w:left="1276"/>
        <w:contextualSpacing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Adres korespondencyjny</w:t>
      </w:r>
      <w:r w:rsidRPr="00C1621C">
        <w:rPr>
          <w:rFonts w:eastAsia="Times New Roman" w:cs="Arial"/>
          <w:szCs w:val="18"/>
        </w:rPr>
        <w:tab/>
        <w:t>………………………………………</w:t>
      </w:r>
    </w:p>
    <w:p w14:paraId="3493AA8F" w14:textId="77777777" w:rsidR="00711763" w:rsidRPr="00C1621C" w:rsidRDefault="00711763" w:rsidP="00711763">
      <w:pPr>
        <w:spacing w:before="40" w:after="240"/>
        <w:ind w:left="1276"/>
        <w:contextualSpacing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 xml:space="preserve">Tel. </w:t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  <w:t>………………………………………</w:t>
      </w:r>
    </w:p>
    <w:p w14:paraId="2002ED65" w14:textId="77777777" w:rsidR="00711763" w:rsidRPr="00C1621C" w:rsidRDefault="00711763" w:rsidP="00711763">
      <w:pPr>
        <w:spacing w:before="40" w:after="240"/>
        <w:ind w:left="1276"/>
        <w:jc w:val="both"/>
        <w:rPr>
          <w:rFonts w:eastAsia="Times New Roman" w:cs="Arial"/>
          <w:i/>
          <w:iCs/>
          <w:szCs w:val="18"/>
        </w:rPr>
      </w:pPr>
      <w:r w:rsidRPr="00C1621C">
        <w:rPr>
          <w:rFonts w:eastAsia="Times New Roman" w:cs="Arial"/>
          <w:szCs w:val="18"/>
        </w:rPr>
        <w:t xml:space="preserve">Mail: </w:t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i/>
          <w:iCs/>
          <w:szCs w:val="18"/>
        </w:rPr>
        <w:t>………………………………………</w:t>
      </w:r>
    </w:p>
    <w:p w14:paraId="2B59ED12" w14:textId="6D5B80AA" w:rsidR="00711763" w:rsidRPr="00C1621C" w:rsidRDefault="00711763" w:rsidP="00711763">
      <w:pPr>
        <w:numPr>
          <w:ilvl w:val="2"/>
          <w:numId w:val="46"/>
        </w:numPr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 xml:space="preserve">Wysokość kary umownej, o której mowa w § 4 NDA wynosi </w:t>
      </w:r>
      <w:r w:rsidR="00C13F28">
        <w:rPr>
          <w:rFonts w:eastAsia="Times New Roman" w:cs="Arial"/>
          <w:szCs w:val="18"/>
        </w:rPr>
        <w:t>150 000,00 zł</w:t>
      </w:r>
      <w:r w:rsidRPr="00EE581C">
        <w:rPr>
          <w:rFonts w:eastAsia="Times New Roman" w:cs="Arial"/>
          <w:szCs w:val="18"/>
        </w:rPr>
        <w:t xml:space="preserve"> (słownie: </w:t>
      </w:r>
      <w:r w:rsidR="00C13F28">
        <w:rPr>
          <w:rFonts w:eastAsia="Times New Roman" w:cs="Arial"/>
          <w:szCs w:val="18"/>
        </w:rPr>
        <w:t>sto pięćdziesiąt tysięcy złotych 0</w:t>
      </w:r>
      <w:r w:rsidRPr="00EE581C">
        <w:rPr>
          <w:rFonts w:eastAsia="Times New Roman" w:cs="Arial"/>
          <w:szCs w:val="18"/>
        </w:rPr>
        <w:t>0/100) PLN</w:t>
      </w:r>
      <w:r>
        <w:rPr>
          <w:rFonts w:eastAsia="Times New Roman" w:cs="Arial"/>
          <w:szCs w:val="18"/>
        </w:rPr>
        <w:t>.</w:t>
      </w:r>
    </w:p>
    <w:p w14:paraId="33E899EA" w14:textId="77777777" w:rsidR="00711763" w:rsidRPr="00C1621C" w:rsidRDefault="00711763" w:rsidP="00711763">
      <w:pPr>
        <w:numPr>
          <w:ilvl w:val="2"/>
          <w:numId w:val="46"/>
        </w:numPr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Zapoznał się z klauzulą informacyjną dotyczącą przetwarzania danych osobowych przez Zamawiającego stanowiącą Załącznik nr 1 do umowy o zachowaniu poufności.</w:t>
      </w:r>
    </w:p>
    <w:p w14:paraId="7D657FB2" w14:textId="77777777" w:rsidR="00711763" w:rsidRPr="00C1621C" w:rsidRDefault="00711763" w:rsidP="00711763">
      <w:pPr>
        <w:numPr>
          <w:ilvl w:val="2"/>
          <w:numId w:val="46"/>
        </w:numPr>
        <w:spacing w:before="40" w:after="240"/>
        <w:ind w:left="567" w:hanging="306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>Informacje na temat przetwarzania danych osobowych przez Zobowiązanego znajdują się w Załączniku nr 1 do Deklaracji przystąpienia.</w:t>
      </w:r>
    </w:p>
    <w:p w14:paraId="39E0B9C3" w14:textId="77777777" w:rsidR="00711763" w:rsidRDefault="00711763" w:rsidP="00711763">
      <w:pPr>
        <w:spacing w:before="40" w:after="240"/>
        <w:jc w:val="both"/>
        <w:rPr>
          <w:rFonts w:eastAsia="Times New Roman" w:cs="Arial"/>
          <w:szCs w:val="18"/>
        </w:rPr>
      </w:pPr>
    </w:p>
    <w:p w14:paraId="7D434F78" w14:textId="77777777" w:rsidR="00711763" w:rsidRPr="00C1621C" w:rsidRDefault="00711763" w:rsidP="00711763">
      <w:pPr>
        <w:spacing w:before="40" w:after="240"/>
        <w:jc w:val="both"/>
        <w:rPr>
          <w:rFonts w:eastAsia="Times New Roman" w:cs="Arial"/>
          <w:szCs w:val="18"/>
        </w:rPr>
      </w:pP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</w:r>
      <w:r>
        <w:rPr>
          <w:rFonts w:eastAsia="Times New Roman" w:cs="Arial"/>
          <w:szCs w:val="18"/>
        </w:rPr>
        <w:tab/>
      </w:r>
      <w:r w:rsidRPr="00C1621C">
        <w:rPr>
          <w:rFonts w:eastAsia="Times New Roman" w:cs="Arial"/>
          <w:szCs w:val="18"/>
        </w:rPr>
        <w:tab/>
        <w:t>______________________________________</w:t>
      </w:r>
    </w:p>
    <w:p w14:paraId="1A4CA26F" w14:textId="77777777" w:rsidR="00711763" w:rsidRDefault="00711763" w:rsidP="00711763">
      <w:pPr>
        <w:rPr>
          <w:rFonts w:eastAsia="SimSun" w:cs="Calibri"/>
          <w:sz w:val="16"/>
          <w:szCs w:val="16"/>
        </w:rPr>
      </w:pPr>
      <w:r>
        <w:rPr>
          <w:rFonts w:eastAsia="SimSun" w:cs="Calibri"/>
          <w:sz w:val="16"/>
          <w:szCs w:val="16"/>
        </w:rPr>
        <w:br w:type="page"/>
      </w:r>
    </w:p>
    <w:p w14:paraId="09004F46" w14:textId="77777777" w:rsidR="00711763" w:rsidRPr="006D61B5" w:rsidRDefault="00711763" w:rsidP="00711763">
      <w:pPr>
        <w:jc w:val="right"/>
        <w:rPr>
          <w:rFonts w:eastAsia="SimSun" w:cs="Calibri"/>
          <w:b/>
          <w:bCs/>
          <w:szCs w:val="18"/>
        </w:rPr>
      </w:pPr>
      <w:r w:rsidRPr="006D61B5">
        <w:rPr>
          <w:rFonts w:eastAsia="SimSun" w:cs="Calibri"/>
          <w:b/>
          <w:bCs/>
          <w:szCs w:val="18"/>
        </w:rPr>
        <w:lastRenderedPageBreak/>
        <w:t>Załącznik nr 1 do Deklaracji przystąpienia</w:t>
      </w:r>
    </w:p>
    <w:p w14:paraId="6BEDE6D3" w14:textId="77777777" w:rsidR="00711763" w:rsidRPr="00C1621C" w:rsidRDefault="00711763" w:rsidP="00711763">
      <w:pPr>
        <w:rPr>
          <w:rFonts w:eastAsia="SimSun" w:cs="Calibri"/>
          <w:szCs w:val="18"/>
        </w:rPr>
      </w:pPr>
    </w:p>
    <w:p w14:paraId="20BD27E9" w14:textId="77777777" w:rsidR="00711763" w:rsidRPr="00C1621C" w:rsidRDefault="00711763" w:rsidP="00711763">
      <w:pPr>
        <w:spacing w:after="160" w:line="278" w:lineRule="auto"/>
        <w:jc w:val="center"/>
        <w:rPr>
          <w:rFonts w:ascii="Verdana" w:eastAsia="Aptos" w:hAnsi="Verdana" w:cs="Times New Roman"/>
          <w:kern w:val="2"/>
          <w:sz w:val="22"/>
          <w14:ligatures w14:val="standardContextual"/>
        </w:rPr>
      </w:pPr>
      <w:r w:rsidRPr="00C1621C">
        <w:rPr>
          <w:rFonts w:ascii="Verdana" w:eastAsia="Times New Roman" w:hAnsi="Verdana" w:cs="Times New Roman"/>
          <w:b/>
          <w:caps/>
          <w:sz w:val="20"/>
          <w:szCs w:val="20"/>
          <w:lang w:eastAsia="pl-PL"/>
        </w:rPr>
        <w:t>INFORMACJA NA TEMAT PRZETWARZANIA DANYCH OSOBOWYCH Kontrahenta przez PGE Energetyka Kolejowa Operator Sp. z o.o.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7230"/>
      </w:tblGrid>
      <w:tr w:rsidR="00711763" w:rsidRPr="00C1621C" w14:paraId="04BB06EA" w14:textId="77777777" w:rsidTr="00C04B16">
        <w:trPr>
          <w:trHeight w:val="34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E7D8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Zgodnie z art. 13 i 14 Rozporządzenia Parlamentu Europejskiego i Rady (UE) 2016/679 z dnia 27 kwietnia 2016 r.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w sprawie ochrony osób fizycznych w związku z przetwarzaniem danych osobowych i w sprawie swobodnego przepływu takich danych oraz uchylenia dyrektywy 95/46/WE (ogólne rozporządzenie o ochronie danych) (dalej „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RODO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”) informujemy, że:</w:t>
            </w:r>
          </w:p>
        </w:tc>
      </w:tr>
      <w:tr w:rsidR="00711763" w:rsidRPr="00C1621C" w14:paraId="0D8CE74C" w14:textId="77777777" w:rsidTr="00C04B16">
        <w:trPr>
          <w:trHeight w:val="34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F063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I. Administrator danych osobowych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D457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Administratorem danych osobowych jest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PGE Energetyka Kolejowa Operator Sp. z o.o.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z siedzibą w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 01-218 Warszawa, ul. Sławińska 7/9.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Kontakt z Administratorem jest możliwy pod adresem email: </w:t>
            </w:r>
            <w:hyperlink r:id="rId23" w:history="1">
              <w:r w:rsidRPr="00C1621C">
                <w:rPr>
                  <w:rFonts w:eastAsia="Aptos" w:cs="Aptos"/>
                  <w:color w:val="467886"/>
                  <w:kern w:val="2"/>
                  <w:szCs w:val="18"/>
                  <w:u w:val="single"/>
                  <w14:ligatures w14:val="standardContextual"/>
                </w:rPr>
                <w:t>daneosobowe@pgeekoperator.pl</w:t>
              </w:r>
            </w:hyperlink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 lub pisemnie na adres podany powyżej.</w:t>
            </w:r>
          </w:p>
        </w:tc>
      </w:tr>
      <w:tr w:rsidR="00711763" w:rsidRPr="00C1621C" w14:paraId="431C307F" w14:textId="77777777" w:rsidTr="00C04B16">
        <w:trPr>
          <w:trHeight w:val="34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1258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II. Inspektor Ochrony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9B9B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W sprawie ochrony danych osobowych można skontaktować się z wyznaczonym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Inspektorem Ochrony Danych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pod adresem email: </w:t>
            </w:r>
            <w:hyperlink r:id="rId24" w:history="1">
              <w:r w:rsidRPr="00C1621C">
                <w:rPr>
                  <w:rFonts w:eastAsia="Aptos" w:cs="Aptos"/>
                  <w:bCs/>
                  <w:color w:val="467886"/>
                  <w:kern w:val="2"/>
                  <w:szCs w:val="18"/>
                  <w:u w:val="single"/>
                  <w14:ligatures w14:val="standardContextual"/>
                </w:rPr>
                <w:t>iod@pgeekoperator.pl</w:t>
              </w:r>
            </w:hyperlink>
            <w:r w:rsidRPr="00C1621C">
              <w:rPr>
                <w:rFonts w:eastAsia="Aptos" w:cs="Aptos"/>
                <w:bCs/>
                <w:kern w:val="2"/>
                <w:szCs w:val="18"/>
                <w14:ligatures w14:val="standardContextual"/>
              </w:rPr>
              <w:t xml:space="preserve">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lub pisemnie na adres korespondencyjny podany w pkt. I.</w:t>
            </w:r>
          </w:p>
        </w:tc>
      </w:tr>
      <w:tr w:rsidR="00711763" w:rsidRPr="00C1621C" w14:paraId="47F88E3D" w14:textId="77777777" w:rsidTr="00C04B16">
        <w:trPr>
          <w:trHeight w:val="266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51E7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III. Cele i podstawy przetwarzania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D5A0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Pani/Pana dane osobowe przetwarzane są w celu:</w:t>
            </w:r>
          </w:p>
          <w:p w14:paraId="1DFF1246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1.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realizacji Umowy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(podstawa z art. 6 ust. 1 lit. b RODO);</w:t>
            </w:r>
          </w:p>
          <w:p w14:paraId="5D6CD548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2.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prowadzenia dokumentacji współpracy będącej obowiązkiem PGE Energetyki Kolejowej Operator sp. z o.o.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- przetwarzanie jest niezbędne do wypełnienia obowiązków prawnych ciążących na Administratorze, w tym wynikających m.in. z ustawy o przeciwdziałaniu praniu pieniędzy i finansowaniu terroryzmu, ustawie Ordynacja podatkowa, ustawach podatkowych (podstawa z art. 6 ust. 1 lit. c RODO);</w:t>
            </w:r>
          </w:p>
          <w:p w14:paraId="333F116F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3.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prowadzenia dokumentacji współpracy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(podstawa z art. 6 ust. 1 lit. f RODO);</w:t>
            </w:r>
          </w:p>
          <w:p w14:paraId="158CA6D8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4.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archiwalnym (dowodowym)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będącym realizacją prawnie uzasadnionego interesu PGE Energetyka Kolejowa Operator sp. z o.o. w tym zabezpieczenia informacji na wypadek prawnej potrzeby wykazania faktów (podstawa z art. 6 ust. 1 lit. f RODO);</w:t>
            </w:r>
          </w:p>
          <w:p w14:paraId="4FE965F0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5.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ewentualnego ustalenia, dochodzenia lub obrony przed roszczeniami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będącym realizacją prawnie uzasadnionego interesu PGE Energetyki Kolejowej Operator sp. z o.o. </w:t>
            </w:r>
            <w:proofErr w:type="gramStart"/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( podstawa</w:t>
            </w:r>
            <w:proofErr w:type="gramEnd"/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 z art. 6 ust. 1 lit. f RODO).</w:t>
            </w:r>
          </w:p>
        </w:tc>
      </w:tr>
      <w:tr w:rsidR="00711763" w:rsidRPr="00C1621C" w14:paraId="03506890" w14:textId="77777777" w:rsidTr="00C04B16">
        <w:trPr>
          <w:trHeight w:val="65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A323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IV. Kategorie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3B8D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Dane podstawowe / Dane identyfikacyjne (tzw. dane zwykłe np. imię i nazwisko, stanowisko, numer telefonu, adres e-mail, a w szczególnie uzasadnionych sytuacjach numer dowodu osobistego).</w:t>
            </w:r>
          </w:p>
          <w:p w14:paraId="7CF94EC9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W przypadku osób uprawnionych do reprezentacji Strony umowy: dane wynikające z Pełnomocnictwa (numer PESEL lub numer i seria dowodu osobistego).</w:t>
            </w:r>
          </w:p>
        </w:tc>
      </w:tr>
      <w:tr w:rsidR="00711763" w:rsidRPr="00C1621C" w14:paraId="3B7B063B" w14:textId="77777777" w:rsidTr="00C04B16">
        <w:trPr>
          <w:trHeight w:val="34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1363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V. Źródło pochodzenia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83DA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Dane osobowe zostały pozyskane bezpośrednio od Pani/Pana bądź od Pani/Pana pracodawcy lub osoby, z którą Pan/Pani współpracuje, bez względu na formę współpracy.</w:t>
            </w:r>
          </w:p>
        </w:tc>
      </w:tr>
      <w:tr w:rsidR="00711763" w:rsidRPr="00C1621C" w14:paraId="7527A4EB" w14:textId="77777777" w:rsidTr="00C04B16">
        <w:trPr>
          <w:trHeight w:val="4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DC92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VI. Okres przetwarzania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D6C2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Okres przetwarzania Pani/Pana danych osobowych związany jest ze wskazanymi powyżej celami ich przetwarzania. Wobec powyższego dane osobowe </w:t>
            </w: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będą przetwarzane przez czas, w którym przepisy prawa nakazują Administratorowi przechowywanie danych lub przez okres przedawnienia ewentualnych roszczeń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, do dochodzenia których konieczne jest dysponowanie danymi, nie dłużej jednak niż 6 lat, licząc od pierwszego dnia roku następującego po roku, w którym zakończono stosunki gospodarcze lub od zakończenia realizacji umowy, w ramach którego pozyskane zostały Pani/Pana dane osobowe.</w:t>
            </w:r>
          </w:p>
        </w:tc>
      </w:tr>
      <w:tr w:rsidR="00711763" w:rsidRPr="00C1621C" w14:paraId="49A40879" w14:textId="77777777" w:rsidTr="00C04B16">
        <w:trPr>
          <w:trHeight w:val="119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C06A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lastRenderedPageBreak/>
              <w:t>VII. Odbiorcy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B7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Pani/Pana dane osobowe będą przekazywane uprawnionym instytucjom określonym przez przepisy prawa oraz mogą być powierzane podmiotom przetwarzającym, które świadczą usługi na rzecz administratora danych i którym te dane są powierzane.</w:t>
            </w:r>
          </w:p>
          <w:p w14:paraId="5C550853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Dane osobowe mogą zostać przekazane:</w:t>
            </w:r>
          </w:p>
          <w:p w14:paraId="452D330A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1. Instytucjom upoważnionym na podstawie przepisów prawa np. Urząd Skarbowy, ZUS, </w:t>
            </w:r>
            <w:proofErr w:type="spellStart"/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PiP</w:t>
            </w:r>
            <w:proofErr w:type="spellEnd"/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, towarzystwa ubezpieczeniowe, kancelarie prawne i audytorskie;</w:t>
            </w:r>
          </w:p>
          <w:p w14:paraId="720BED22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2. Podmiotom z Grupy PGE;</w:t>
            </w:r>
          </w:p>
          <w:p w14:paraId="4E951DC6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3. Naszym podwykonawcom i usługodawcom (podmiotom przetwarzającym) np. PGE Systemy.</w:t>
            </w:r>
          </w:p>
        </w:tc>
      </w:tr>
      <w:tr w:rsidR="00711763" w:rsidRPr="00C1621C" w14:paraId="45401C6A" w14:textId="77777777" w:rsidTr="00C04B16">
        <w:trPr>
          <w:trHeight w:val="5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F81A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VIII. Przekazywanie danych osobowych poza EOG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D7BB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Pani/Pana dane osobowe, co do zasady nie będą przekazywane poza Europejski Obszar Gospodarczy (dalej: „</w:t>
            </w:r>
            <w:proofErr w:type="gramStart"/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EOG“</w:t>
            </w:r>
            <w:proofErr w:type="gramEnd"/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).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Mając jednak na uwadze obsługę infrastruktury IT i usługi teleinformatyczne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711763" w:rsidRPr="00C1621C" w14:paraId="5AA3962C" w14:textId="77777777" w:rsidTr="00C04B16">
        <w:trPr>
          <w:trHeight w:val="94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F589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IX. Prawa osoby, której dane dotyczą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593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Zgodnie z RODO, przysługuje Pani/Panu prawo do:</w:t>
            </w:r>
          </w:p>
          <w:p w14:paraId="6E627C82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1. dostępu do swoich danych oraz otrzymania ich kopii;</w:t>
            </w:r>
          </w:p>
          <w:p w14:paraId="534F7106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2. sprostowania (poprawiania) swoich danych;</w:t>
            </w:r>
          </w:p>
          <w:p w14:paraId="29AFDF4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3. usunięcia, ograniczenia lub wniesienia sprzeciwu wobec ich przetwarzania;</w:t>
            </w:r>
          </w:p>
          <w:p w14:paraId="5B166AE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4. przenoszenia danych;</w:t>
            </w:r>
          </w:p>
          <w:p w14:paraId="06112420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5. wniesienia skargi do organu nadzorczego – Prezes Urzędu Ochrony Danych Osobowych, 00-014 Warszawa, ul. Stanisława Moniuszki 1A. Więcej informacji znajdziesz na https://uodo.gov.pl/pl</w:t>
            </w:r>
          </w:p>
        </w:tc>
      </w:tr>
      <w:tr w:rsidR="00711763" w:rsidRPr="00C1621C" w14:paraId="60115B0D" w14:textId="77777777" w:rsidTr="00C04B16">
        <w:trPr>
          <w:trHeight w:val="230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F8D0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X. Prawo do sprzeciwu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33C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 xml:space="preserve">W każdej chwili przysługuje Pani/Panu prawo do wniesienia sprzeciwu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wobec przetwarzania Pani/Pana danych przetwarzanych w celu realizacji uzasadnionego interesu administratora wskazanego w pkt III (tj. na podstawie art. 6 ust. 1 lit. f).</w:t>
            </w:r>
          </w:p>
          <w:p w14:paraId="63F2436B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 xml:space="preserve">Administrator zaprzestanie przetwarzania danych w tych celach, chyba że będzie w stanie wykazać, istniejące ważne, prawnie uzasadnione podstawy, które są nadrzędne wobec Pani/Pana interesów, praw i wolności lub dane te będą niezbędne do ustalenia, dochodzenia lub obrony roszczeń. Ewentualny sprzeciw prosimy kierować na skrzynkę </w:t>
            </w:r>
            <w:r w:rsidRPr="00C1621C">
              <w:rPr>
                <w:rFonts w:eastAsia="Aptos" w:cs="Aptos"/>
                <w:bCs/>
                <w:color w:val="467886"/>
                <w:kern w:val="2"/>
                <w:szCs w:val="18"/>
                <w:u w:val="single"/>
                <w14:ligatures w14:val="standardContextual"/>
              </w:rPr>
              <w:t>iod@pgeekoperator.pl</w:t>
            </w:r>
            <w:r w:rsidRPr="00C1621C">
              <w:rPr>
                <w:rFonts w:eastAsia="Aptos" w:cs="Aptos"/>
                <w:bCs/>
                <w:kern w:val="2"/>
                <w:szCs w:val="18"/>
                <w14:ligatures w14:val="standardContextual"/>
              </w:rPr>
              <w:t xml:space="preserve"> </w:t>
            </w: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lub na adres korespondencyjny Administratora.</w:t>
            </w:r>
          </w:p>
        </w:tc>
      </w:tr>
      <w:tr w:rsidR="00711763" w:rsidRPr="00C1621C" w14:paraId="0042F664" w14:textId="77777777" w:rsidTr="00C04B16">
        <w:trPr>
          <w:trHeight w:val="45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F33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XI. Informacja o dobrowolności podania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4C1E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W przypadku pozyskania danych osobowych bezpośrednio od Pani/Pana, podanie danych osobowych jest dobrowolne, jednakże ich niepodanie uniemożliwia Pani/Panu realizację celów wskazanych w pkt III powyżej.</w:t>
            </w:r>
          </w:p>
        </w:tc>
      </w:tr>
      <w:tr w:rsidR="00711763" w:rsidRPr="00C1621C" w14:paraId="03059E25" w14:textId="77777777" w:rsidTr="00C04B16">
        <w:trPr>
          <w:trHeight w:val="69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057D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b/>
                <w:bCs/>
                <w:kern w:val="2"/>
                <w:szCs w:val="18"/>
                <w14:ligatures w14:val="standardContextual"/>
              </w:rPr>
              <w:t>XII. Zautomatyzowane podejmowanie decyzji i profilowanie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57DD" w14:textId="77777777" w:rsidR="00711763" w:rsidRPr="00C1621C" w:rsidRDefault="00711763" w:rsidP="00C04B16">
            <w:pPr>
              <w:spacing w:after="120"/>
              <w:jc w:val="both"/>
              <w:rPr>
                <w:rFonts w:eastAsia="Aptos" w:cs="Aptos"/>
                <w:kern w:val="2"/>
                <w:szCs w:val="18"/>
                <w14:ligatures w14:val="standardContextual"/>
              </w:rPr>
            </w:pPr>
            <w:r w:rsidRPr="00C1621C">
              <w:rPr>
                <w:rFonts w:eastAsia="Aptos" w:cs="Aptos"/>
                <w:kern w:val="2"/>
                <w:szCs w:val="18"/>
                <w14:ligatures w14:val="standardContextual"/>
              </w:rPr>
              <w:t>Nie będziemy wykorzystywać Pani/Pana danych w procesach zautomatyzowanego podejmowania decyzji oraz profilowania.</w:t>
            </w:r>
          </w:p>
        </w:tc>
      </w:tr>
    </w:tbl>
    <w:p w14:paraId="0990914A" w14:textId="77777777" w:rsidR="00711763" w:rsidRPr="00C1621C" w:rsidRDefault="00711763" w:rsidP="00711763">
      <w:pPr>
        <w:rPr>
          <w:rFonts w:eastAsia="SimSun" w:cs="Calibri"/>
          <w:szCs w:val="18"/>
        </w:rPr>
      </w:pPr>
    </w:p>
    <w:p w14:paraId="0A227EEF" w14:textId="77777777" w:rsidR="00711763" w:rsidRDefault="00711763" w:rsidP="00711763">
      <w:pPr>
        <w:rPr>
          <w:rFonts w:eastAsia="SimSun" w:cs="Calibri"/>
          <w:sz w:val="16"/>
          <w:szCs w:val="16"/>
        </w:rPr>
      </w:pPr>
      <w:r>
        <w:rPr>
          <w:rFonts w:eastAsia="SimSun" w:cs="Calibri"/>
          <w:sz w:val="16"/>
          <w:szCs w:val="16"/>
        </w:rPr>
        <w:br w:type="page"/>
      </w:r>
    </w:p>
    <w:p w14:paraId="686C4006" w14:textId="227943AF" w:rsidR="00711763" w:rsidRDefault="00711763" w:rsidP="00711763">
      <w:pPr>
        <w:spacing w:after="0" w:line="288" w:lineRule="auto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>ZAŁĄCZNIK NR 1</w:t>
      </w:r>
      <w:r w:rsidR="008621D1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0</w:t>
      </w: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</w:t>
      </w:r>
    </w:p>
    <w:p w14:paraId="1BE11361" w14:textId="77777777" w:rsidR="00711763" w:rsidRPr="00535E9B" w:rsidRDefault="00711763" w:rsidP="00711763">
      <w:pPr>
        <w:spacing w:after="0" w:line="288" w:lineRule="auto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B17FB1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UMOWA NR UMJ/EO/EO/OI/00061/2026/BK O ZACHOWANIU POUFNOŚCI DO POSTĘPOWANIA ZAKUPOWEGO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Pr="00ED3A3D">
        <w:rPr>
          <w:rFonts w:cstheme="minorHAnsi"/>
          <w:lang w:eastAsia="en-GB"/>
        </w:rPr>
        <w:t>(osobny plik)</w:t>
      </w:r>
    </w:p>
    <w:p w14:paraId="2BD08A3E" w14:textId="77777777" w:rsidR="00711763" w:rsidRPr="007D5A4E" w:rsidRDefault="00711763" w:rsidP="007D5A4E">
      <w:pPr>
        <w:spacing w:after="0" w:line="20" w:lineRule="atLeast"/>
        <w:rPr>
          <w:b/>
        </w:rPr>
      </w:pPr>
    </w:p>
    <w:sectPr w:rsidR="00711763" w:rsidRPr="007D5A4E" w:rsidSect="00582CE9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E671" w14:textId="77777777" w:rsidR="009C3E02" w:rsidRDefault="009C3E02" w:rsidP="00582CE9">
      <w:pPr>
        <w:spacing w:after="0"/>
      </w:pPr>
      <w:r>
        <w:separator/>
      </w:r>
    </w:p>
  </w:endnote>
  <w:endnote w:type="continuationSeparator" w:id="0">
    <w:p w14:paraId="140D4099" w14:textId="77777777" w:rsidR="009C3E02" w:rsidRDefault="009C3E02" w:rsidP="00582CE9">
      <w:pPr>
        <w:spacing w:after="0"/>
      </w:pPr>
      <w:r>
        <w:continuationSeparator/>
      </w:r>
    </w:p>
  </w:endnote>
  <w:endnote w:type="continuationNotice" w:id="1">
    <w:p w14:paraId="08C44028" w14:textId="77777777" w:rsidR="009C3E02" w:rsidRDefault="009C3E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EF13" w14:textId="77777777" w:rsidR="009C3E02" w:rsidRDefault="009C3E02" w:rsidP="00582CE9">
      <w:pPr>
        <w:spacing w:after="0"/>
      </w:pPr>
      <w:r>
        <w:separator/>
      </w:r>
    </w:p>
  </w:footnote>
  <w:footnote w:type="continuationSeparator" w:id="0">
    <w:p w14:paraId="1C815942" w14:textId="77777777" w:rsidR="009C3E02" w:rsidRDefault="009C3E02" w:rsidP="00582CE9">
      <w:pPr>
        <w:spacing w:after="0"/>
      </w:pPr>
      <w:r>
        <w:continuationSeparator/>
      </w:r>
    </w:p>
  </w:footnote>
  <w:footnote w:type="continuationNotice" w:id="1">
    <w:p w14:paraId="14B327CC" w14:textId="77777777" w:rsidR="009C3E02" w:rsidRDefault="009C3E02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4655A762" w:rsidR="00662D09" w:rsidRPr="006B2C28" w:rsidRDefault="009C3E0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275931">
                <w:rPr>
                  <w:rFonts w:cstheme="minorHAnsi"/>
                  <w:b/>
                </w:rPr>
                <w:t>POST/HZ/EO/HZL/00091/2026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166A8278" w:rsidR="00662D09" w:rsidRPr="006B2C28" w:rsidRDefault="009C3E02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275931">
                <w:rPr>
                  <w:rFonts w:cstheme="minorHAnsi"/>
                  <w:b/>
                </w:rPr>
                <w:t>POST/HZ/EO/HZL/00091/2026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2A0FEA"/>
    <w:multiLevelType w:val="hybridMultilevel"/>
    <w:tmpl w:val="9094EAE0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20A94"/>
    <w:multiLevelType w:val="hybridMultilevel"/>
    <w:tmpl w:val="133E6FD8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5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B7F11"/>
    <w:multiLevelType w:val="hybridMultilevel"/>
    <w:tmpl w:val="232A6020"/>
    <w:lvl w:ilvl="0" w:tplc="54EC5972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4441F"/>
    <w:multiLevelType w:val="hybridMultilevel"/>
    <w:tmpl w:val="591E4636"/>
    <w:lvl w:ilvl="0" w:tplc="652CB45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E6519E9"/>
    <w:multiLevelType w:val="multilevel"/>
    <w:tmpl w:val="0A2E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30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4" w15:restartNumberingAfterBreak="0">
    <w:nsid w:val="6DFA6265"/>
    <w:multiLevelType w:val="hybridMultilevel"/>
    <w:tmpl w:val="F95E5238"/>
    <w:lvl w:ilvl="0" w:tplc="BF06D0AC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 w:tplc="63A2CCF0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73FC"/>
    <w:multiLevelType w:val="hybridMultilevel"/>
    <w:tmpl w:val="2EAE3A4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B571500"/>
    <w:multiLevelType w:val="hybridMultilevel"/>
    <w:tmpl w:val="2EAE3A4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583641080">
    <w:abstractNumId w:val="5"/>
  </w:num>
  <w:num w:numId="2" w16cid:durableId="560674154">
    <w:abstractNumId w:val="11"/>
  </w:num>
  <w:num w:numId="3" w16cid:durableId="1075207173">
    <w:abstractNumId w:val="24"/>
  </w:num>
  <w:num w:numId="4" w16cid:durableId="1978100265">
    <w:abstractNumId w:val="9"/>
  </w:num>
  <w:num w:numId="5" w16cid:durableId="639697964">
    <w:abstractNumId w:val="36"/>
  </w:num>
  <w:num w:numId="6" w16cid:durableId="1032389716">
    <w:abstractNumId w:val="27"/>
  </w:num>
  <w:num w:numId="7" w16cid:durableId="459766847">
    <w:abstractNumId w:val="16"/>
  </w:num>
  <w:num w:numId="8" w16cid:durableId="1784031032">
    <w:abstractNumId w:val="4"/>
  </w:num>
  <w:num w:numId="9" w16cid:durableId="2137291608">
    <w:abstractNumId w:val="17"/>
  </w:num>
  <w:num w:numId="10" w16cid:durableId="1773235487">
    <w:abstractNumId w:val="25"/>
  </w:num>
  <w:num w:numId="11" w16cid:durableId="1912498990">
    <w:abstractNumId w:val="8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9"/>
  </w:num>
  <w:num w:numId="13" w16cid:durableId="664282622">
    <w:abstractNumId w:val="33"/>
  </w:num>
  <w:num w:numId="14" w16cid:durableId="2126463532">
    <w:abstractNumId w:val="30"/>
  </w:num>
  <w:num w:numId="15" w16cid:durableId="94835623">
    <w:abstractNumId w:val="7"/>
  </w:num>
  <w:num w:numId="16" w16cid:durableId="1687907721">
    <w:abstractNumId w:val="1"/>
  </w:num>
  <w:num w:numId="17" w16cid:durableId="116920605">
    <w:abstractNumId w:val="21"/>
  </w:num>
  <w:num w:numId="18" w16cid:durableId="801265945">
    <w:abstractNumId w:val="12"/>
  </w:num>
  <w:num w:numId="19" w16cid:durableId="115150491">
    <w:abstractNumId w:val="0"/>
  </w:num>
  <w:num w:numId="20" w16cid:durableId="285354428">
    <w:abstractNumId w:val="38"/>
  </w:num>
  <w:num w:numId="21" w16cid:durableId="407768572">
    <w:abstractNumId w:val="15"/>
  </w:num>
  <w:num w:numId="22" w16cid:durableId="754594737">
    <w:abstractNumId w:val="21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3"/>
  </w:num>
  <w:num w:numId="24" w16cid:durableId="506098296">
    <w:abstractNumId w:val="14"/>
  </w:num>
  <w:num w:numId="25" w16cid:durableId="412556057">
    <w:abstractNumId w:val="18"/>
  </w:num>
  <w:num w:numId="26" w16cid:durableId="1355686495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20"/>
  </w:num>
  <w:num w:numId="28" w16cid:durableId="711342084">
    <w:abstractNumId w:val="32"/>
  </w:num>
  <w:num w:numId="29" w16cid:durableId="1136098614">
    <w:abstractNumId w:val="8"/>
  </w:num>
  <w:num w:numId="30" w16cid:durableId="1781100722">
    <w:abstractNumId w:val="22"/>
  </w:num>
  <w:num w:numId="31" w16cid:durableId="109975843">
    <w:abstractNumId w:val="37"/>
  </w:num>
  <w:num w:numId="32" w16cid:durableId="1016276461">
    <w:abstractNumId w:val="21"/>
  </w:num>
  <w:num w:numId="33" w16cid:durableId="375545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31"/>
  </w:num>
  <w:num w:numId="35" w16cid:durableId="1664428714">
    <w:abstractNumId w:val="28"/>
  </w:num>
  <w:num w:numId="36" w16cid:durableId="147988082">
    <w:abstractNumId w:val="34"/>
  </w:num>
  <w:num w:numId="37" w16cid:durableId="17318734">
    <w:abstractNumId w:val="23"/>
  </w:num>
  <w:num w:numId="38" w16cid:durableId="725495700">
    <w:abstractNumId w:val="2"/>
  </w:num>
  <w:num w:numId="39" w16cid:durableId="1830899734">
    <w:abstractNumId w:val="10"/>
  </w:num>
  <w:num w:numId="40" w16cid:durableId="91441287">
    <w:abstractNumId w:val="26"/>
  </w:num>
  <w:num w:numId="41" w16cid:durableId="1705911281">
    <w:abstractNumId w:val="39"/>
  </w:num>
  <w:num w:numId="42" w16cid:durableId="1657881497">
    <w:abstractNumId w:val="13"/>
  </w:num>
  <w:num w:numId="43" w16cid:durableId="1818186661">
    <w:abstractNumId w:val="35"/>
  </w:num>
  <w:num w:numId="44" w16cid:durableId="1159613777">
    <w:abstractNumId w:val="6"/>
  </w:num>
  <w:num w:numId="45" w16cid:durableId="1791165264">
    <w:abstractNumId w:val="19"/>
  </w:num>
  <w:num w:numId="46" w16cid:durableId="1772624011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2F9D"/>
    <w:rsid w:val="0000320E"/>
    <w:rsid w:val="00003BF9"/>
    <w:rsid w:val="00003D03"/>
    <w:rsid w:val="000047BC"/>
    <w:rsid w:val="000048D5"/>
    <w:rsid w:val="000054BC"/>
    <w:rsid w:val="00006317"/>
    <w:rsid w:val="00006BF2"/>
    <w:rsid w:val="00006E64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17B5E"/>
    <w:rsid w:val="000203AD"/>
    <w:rsid w:val="000203B1"/>
    <w:rsid w:val="00020A75"/>
    <w:rsid w:val="00021124"/>
    <w:rsid w:val="0002112D"/>
    <w:rsid w:val="00021153"/>
    <w:rsid w:val="000219EA"/>
    <w:rsid w:val="00021ADE"/>
    <w:rsid w:val="00021D89"/>
    <w:rsid w:val="00022E51"/>
    <w:rsid w:val="000235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00B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60F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6B13"/>
    <w:rsid w:val="00047547"/>
    <w:rsid w:val="000506A1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50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712"/>
    <w:rsid w:val="000729B9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54B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B2B"/>
    <w:rsid w:val="000A6453"/>
    <w:rsid w:val="000A645A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503"/>
    <w:rsid w:val="000B3C54"/>
    <w:rsid w:val="000B424B"/>
    <w:rsid w:val="000B471E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5ED"/>
    <w:rsid w:val="000E76AC"/>
    <w:rsid w:val="000E7D69"/>
    <w:rsid w:val="000F0345"/>
    <w:rsid w:val="000F07D1"/>
    <w:rsid w:val="000F0A07"/>
    <w:rsid w:val="000F2705"/>
    <w:rsid w:val="000F306A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6C3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43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C87"/>
    <w:rsid w:val="00120D0D"/>
    <w:rsid w:val="0012114E"/>
    <w:rsid w:val="00121433"/>
    <w:rsid w:val="00121524"/>
    <w:rsid w:val="0012205D"/>
    <w:rsid w:val="001221BD"/>
    <w:rsid w:val="0012274C"/>
    <w:rsid w:val="00122803"/>
    <w:rsid w:val="00122928"/>
    <w:rsid w:val="00122986"/>
    <w:rsid w:val="00123659"/>
    <w:rsid w:val="001237E3"/>
    <w:rsid w:val="00123E3C"/>
    <w:rsid w:val="00124553"/>
    <w:rsid w:val="00124AE8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38B"/>
    <w:rsid w:val="00133D94"/>
    <w:rsid w:val="00133E2B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5943"/>
    <w:rsid w:val="001566BA"/>
    <w:rsid w:val="0015702B"/>
    <w:rsid w:val="00157202"/>
    <w:rsid w:val="001576DB"/>
    <w:rsid w:val="001578DA"/>
    <w:rsid w:val="0015791D"/>
    <w:rsid w:val="00160044"/>
    <w:rsid w:val="001604B2"/>
    <w:rsid w:val="0016058E"/>
    <w:rsid w:val="00160907"/>
    <w:rsid w:val="00160B0A"/>
    <w:rsid w:val="00160B15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A6E"/>
    <w:rsid w:val="00163B5D"/>
    <w:rsid w:val="00163C44"/>
    <w:rsid w:val="001642C5"/>
    <w:rsid w:val="001643EA"/>
    <w:rsid w:val="001648DA"/>
    <w:rsid w:val="00165299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776EB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6FD8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559"/>
    <w:rsid w:val="001939EF"/>
    <w:rsid w:val="0019411F"/>
    <w:rsid w:val="0019412B"/>
    <w:rsid w:val="00194900"/>
    <w:rsid w:val="00194A15"/>
    <w:rsid w:val="001951C1"/>
    <w:rsid w:val="0019554A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5F3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BD4"/>
    <w:rsid w:val="001B5CCA"/>
    <w:rsid w:val="001B66D6"/>
    <w:rsid w:val="001B6B34"/>
    <w:rsid w:val="001B6D4C"/>
    <w:rsid w:val="001B6F9B"/>
    <w:rsid w:val="001B70A0"/>
    <w:rsid w:val="001B7462"/>
    <w:rsid w:val="001B74BF"/>
    <w:rsid w:val="001C00BB"/>
    <w:rsid w:val="001C04FD"/>
    <w:rsid w:val="001C0A48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401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4F3"/>
    <w:rsid w:val="001D1C1A"/>
    <w:rsid w:val="001D1DA9"/>
    <w:rsid w:val="001D2378"/>
    <w:rsid w:val="001D28F6"/>
    <w:rsid w:val="001D2BAF"/>
    <w:rsid w:val="001D2EA5"/>
    <w:rsid w:val="001D2EB1"/>
    <w:rsid w:val="001D38DC"/>
    <w:rsid w:val="001D3C07"/>
    <w:rsid w:val="001D3CAA"/>
    <w:rsid w:val="001D3CC0"/>
    <w:rsid w:val="001D4365"/>
    <w:rsid w:val="001D483B"/>
    <w:rsid w:val="001D4E1F"/>
    <w:rsid w:val="001D5762"/>
    <w:rsid w:val="001D5A4D"/>
    <w:rsid w:val="001D6276"/>
    <w:rsid w:val="001D6BFE"/>
    <w:rsid w:val="001D6D9B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47DA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E7F2D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DD7"/>
    <w:rsid w:val="00212E95"/>
    <w:rsid w:val="002137E7"/>
    <w:rsid w:val="00213FBD"/>
    <w:rsid w:val="00214256"/>
    <w:rsid w:val="0021470F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9F0"/>
    <w:rsid w:val="00226F08"/>
    <w:rsid w:val="00227DA5"/>
    <w:rsid w:val="00227DC5"/>
    <w:rsid w:val="00227DEF"/>
    <w:rsid w:val="00227E49"/>
    <w:rsid w:val="0023035C"/>
    <w:rsid w:val="00231C6D"/>
    <w:rsid w:val="002322C5"/>
    <w:rsid w:val="00232707"/>
    <w:rsid w:val="00232E70"/>
    <w:rsid w:val="002334E4"/>
    <w:rsid w:val="00233A6F"/>
    <w:rsid w:val="002343A0"/>
    <w:rsid w:val="0023465E"/>
    <w:rsid w:val="0023505D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F94"/>
    <w:rsid w:val="00244F9E"/>
    <w:rsid w:val="002458FA"/>
    <w:rsid w:val="00245A36"/>
    <w:rsid w:val="00245D6A"/>
    <w:rsid w:val="00245E17"/>
    <w:rsid w:val="00247079"/>
    <w:rsid w:val="002470F3"/>
    <w:rsid w:val="002474CA"/>
    <w:rsid w:val="002476B6"/>
    <w:rsid w:val="00247A57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4CE"/>
    <w:rsid w:val="002526F5"/>
    <w:rsid w:val="0025279D"/>
    <w:rsid w:val="0025292E"/>
    <w:rsid w:val="00252DD9"/>
    <w:rsid w:val="00252EE6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857"/>
    <w:rsid w:val="002617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845"/>
    <w:rsid w:val="00275931"/>
    <w:rsid w:val="00275CF6"/>
    <w:rsid w:val="00275E09"/>
    <w:rsid w:val="00276193"/>
    <w:rsid w:val="00276483"/>
    <w:rsid w:val="0027663F"/>
    <w:rsid w:val="002769EA"/>
    <w:rsid w:val="00276E3D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C8C"/>
    <w:rsid w:val="00283E27"/>
    <w:rsid w:val="00283F63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3DCB"/>
    <w:rsid w:val="002943AF"/>
    <w:rsid w:val="00294B9F"/>
    <w:rsid w:val="002956A9"/>
    <w:rsid w:val="00295FE9"/>
    <w:rsid w:val="00296254"/>
    <w:rsid w:val="002976FC"/>
    <w:rsid w:val="00297A31"/>
    <w:rsid w:val="00297B85"/>
    <w:rsid w:val="002A0498"/>
    <w:rsid w:val="002A056A"/>
    <w:rsid w:val="002A0B42"/>
    <w:rsid w:val="002A0B89"/>
    <w:rsid w:val="002A0BC8"/>
    <w:rsid w:val="002A0CD6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27D8"/>
    <w:rsid w:val="002B3595"/>
    <w:rsid w:val="002B5272"/>
    <w:rsid w:val="002B60D0"/>
    <w:rsid w:val="002B621B"/>
    <w:rsid w:val="002B6C93"/>
    <w:rsid w:val="002B6CF0"/>
    <w:rsid w:val="002B7462"/>
    <w:rsid w:val="002B7B91"/>
    <w:rsid w:val="002C01C5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FF5"/>
    <w:rsid w:val="002C4846"/>
    <w:rsid w:val="002C4ADB"/>
    <w:rsid w:val="002C58B7"/>
    <w:rsid w:val="002C5D77"/>
    <w:rsid w:val="002C5DD3"/>
    <w:rsid w:val="002C69D1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143"/>
    <w:rsid w:val="002D655E"/>
    <w:rsid w:val="002D6700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1F07"/>
    <w:rsid w:val="002E21DC"/>
    <w:rsid w:val="002E26C8"/>
    <w:rsid w:val="002E2C56"/>
    <w:rsid w:val="002E2DE1"/>
    <w:rsid w:val="002E3B57"/>
    <w:rsid w:val="002E43CA"/>
    <w:rsid w:val="002E47D5"/>
    <w:rsid w:val="002E48F2"/>
    <w:rsid w:val="002E49F5"/>
    <w:rsid w:val="002E4FFB"/>
    <w:rsid w:val="002E52A4"/>
    <w:rsid w:val="002E52FB"/>
    <w:rsid w:val="002E5748"/>
    <w:rsid w:val="002E634C"/>
    <w:rsid w:val="002E7927"/>
    <w:rsid w:val="002E7961"/>
    <w:rsid w:val="002E7B7F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1E1"/>
    <w:rsid w:val="00301390"/>
    <w:rsid w:val="003014B3"/>
    <w:rsid w:val="00301C69"/>
    <w:rsid w:val="00301E89"/>
    <w:rsid w:val="003024E6"/>
    <w:rsid w:val="00303361"/>
    <w:rsid w:val="003036FB"/>
    <w:rsid w:val="00303934"/>
    <w:rsid w:val="00303C43"/>
    <w:rsid w:val="00303C67"/>
    <w:rsid w:val="00304039"/>
    <w:rsid w:val="00304246"/>
    <w:rsid w:val="00304859"/>
    <w:rsid w:val="00304FB3"/>
    <w:rsid w:val="003052FB"/>
    <w:rsid w:val="0030595A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5C1"/>
    <w:rsid w:val="00343669"/>
    <w:rsid w:val="00343A6C"/>
    <w:rsid w:val="003440F2"/>
    <w:rsid w:val="00344292"/>
    <w:rsid w:val="00344768"/>
    <w:rsid w:val="00344E6C"/>
    <w:rsid w:val="0034547C"/>
    <w:rsid w:val="00345C16"/>
    <w:rsid w:val="003468CE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702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224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7D3"/>
    <w:rsid w:val="00364832"/>
    <w:rsid w:val="00364B94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304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6BC"/>
    <w:rsid w:val="003847DF"/>
    <w:rsid w:val="00384AC5"/>
    <w:rsid w:val="00384E95"/>
    <w:rsid w:val="003851C8"/>
    <w:rsid w:val="00385A3A"/>
    <w:rsid w:val="00385D39"/>
    <w:rsid w:val="00386332"/>
    <w:rsid w:val="00387768"/>
    <w:rsid w:val="00387A2D"/>
    <w:rsid w:val="003900C6"/>
    <w:rsid w:val="003903C2"/>
    <w:rsid w:val="003905B3"/>
    <w:rsid w:val="003909C0"/>
    <w:rsid w:val="00390BD7"/>
    <w:rsid w:val="00390C63"/>
    <w:rsid w:val="003915B3"/>
    <w:rsid w:val="003918DC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6A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4546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447"/>
    <w:rsid w:val="003C1C49"/>
    <w:rsid w:val="003C1D89"/>
    <w:rsid w:val="003C1D9C"/>
    <w:rsid w:val="003C1FC4"/>
    <w:rsid w:val="003C2928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5B17"/>
    <w:rsid w:val="003E5F62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2DB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178"/>
    <w:rsid w:val="004068AD"/>
    <w:rsid w:val="004071A4"/>
    <w:rsid w:val="004078DB"/>
    <w:rsid w:val="00407904"/>
    <w:rsid w:val="0041039F"/>
    <w:rsid w:val="00410444"/>
    <w:rsid w:val="0041050E"/>
    <w:rsid w:val="00410F4A"/>
    <w:rsid w:val="0041188E"/>
    <w:rsid w:val="004119DA"/>
    <w:rsid w:val="00411A42"/>
    <w:rsid w:val="00411D40"/>
    <w:rsid w:val="00412668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454"/>
    <w:rsid w:val="004256F6"/>
    <w:rsid w:val="00425D1A"/>
    <w:rsid w:val="00425EE8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3FB0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131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4FF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67A"/>
    <w:rsid w:val="00472A88"/>
    <w:rsid w:val="00472AA4"/>
    <w:rsid w:val="00472B17"/>
    <w:rsid w:val="00473239"/>
    <w:rsid w:val="004734FC"/>
    <w:rsid w:val="004736F8"/>
    <w:rsid w:val="00473970"/>
    <w:rsid w:val="00473C5C"/>
    <w:rsid w:val="00474199"/>
    <w:rsid w:val="004746A2"/>
    <w:rsid w:val="00474952"/>
    <w:rsid w:val="00475FB7"/>
    <w:rsid w:val="004767A7"/>
    <w:rsid w:val="00476821"/>
    <w:rsid w:val="00477050"/>
    <w:rsid w:val="004772F7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BAC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890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839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8C9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33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063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6F0A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A9D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745"/>
    <w:rsid w:val="00520AEF"/>
    <w:rsid w:val="00520E34"/>
    <w:rsid w:val="005213E7"/>
    <w:rsid w:val="005214AE"/>
    <w:rsid w:val="00521E26"/>
    <w:rsid w:val="005229BD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2FE"/>
    <w:rsid w:val="005306A7"/>
    <w:rsid w:val="005308B1"/>
    <w:rsid w:val="0053120A"/>
    <w:rsid w:val="005316A8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0A7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022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1E1C"/>
    <w:rsid w:val="00582642"/>
    <w:rsid w:val="005828DA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1FC0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2CF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4BC8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0BD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2D03"/>
    <w:rsid w:val="005D4244"/>
    <w:rsid w:val="005D4B7E"/>
    <w:rsid w:val="005D675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066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0BE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124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735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191"/>
    <w:rsid w:val="006377A5"/>
    <w:rsid w:val="006401FA"/>
    <w:rsid w:val="006404C7"/>
    <w:rsid w:val="00640E55"/>
    <w:rsid w:val="0064101D"/>
    <w:rsid w:val="00641443"/>
    <w:rsid w:val="00641B33"/>
    <w:rsid w:val="00641C80"/>
    <w:rsid w:val="006421D4"/>
    <w:rsid w:val="00642285"/>
    <w:rsid w:val="00642C49"/>
    <w:rsid w:val="00642D4F"/>
    <w:rsid w:val="00643736"/>
    <w:rsid w:val="00643807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A7E"/>
    <w:rsid w:val="00654BBB"/>
    <w:rsid w:val="00656655"/>
    <w:rsid w:val="006566B2"/>
    <w:rsid w:val="0065695F"/>
    <w:rsid w:val="00656B59"/>
    <w:rsid w:val="006578C2"/>
    <w:rsid w:val="006606BC"/>
    <w:rsid w:val="00660C95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0A7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BE8"/>
    <w:rsid w:val="00682C90"/>
    <w:rsid w:val="00683212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261"/>
    <w:rsid w:val="006874A7"/>
    <w:rsid w:val="00687A71"/>
    <w:rsid w:val="00687B57"/>
    <w:rsid w:val="00690124"/>
    <w:rsid w:val="006902ED"/>
    <w:rsid w:val="00690C98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499C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6E7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920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234"/>
    <w:rsid w:val="006C5CE4"/>
    <w:rsid w:val="006C5DFC"/>
    <w:rsid w:val="006C6520"/>
    <w:rsid w:val="006C6BB9"/>
    <w:rsid w:val="006C6D81"/>
    <w:rsid w:val="006C79A3"/>
    <w:rsid w:val="006C7DFE"/>
    <w:rsid w:val="006D07BA"/>
    <w:rsid w:val="006D0B29"/>
    <w:rsid w:val="006D10EF"/>
    <w:rsid w:val="006D161A"/>
    <w:rsid w:val="006D194A"/>
    <w:rsid w:val="006D2036"/>
    <w:rsid w:val="006D207A"/>
    <w:rsid w:val="006D22A7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33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07E1D"/>
    <w:rsid w:val="00710087"/>
    <w:rsid w:val="00710355"/>
    <w:rsid w:val="00710444"/>
    <w:rsid w:val="007109AA"/>
    <w:rsid w:val="00710D8F"/>
    <w:rsid w:val="00711400"/>
    <w:rsid w:val="00711763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C25"/>
    <w:rsid w:val="00716F56"/>
    <w:rsid w:val="00716F67"/>
    <w:rsid w:val="00716F92"/>
    <w:rsid w:val="007170F9"/>
    <w:rsid w:val="007200D2"/>
    <w:rsid w:val="00720148"/>
    <w:rsid w:val="00720A69"/>
    <w:rsid w:val="00720ED1"/>
    <w:rsid w:val="00720F4A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55F"/>
    <w:rsid w:val="00725AB8"/>
    <w:rsid w:val="00725C1D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36FC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175F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124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5DF9"/>
    <w:rsid w:val="007562FB"/>
    <w:rsid w:val="007564B9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053"/>
    <w:rsid w:val="00763559"/>
    <w:rsid w:val="00763AA3"/>
    <w:rsid w:val="00763DFB"/>
    <w:rsid w:val="00763E5C"/>
    <w:rsid w:val="00763E89"/>
    <w:rsid w:val="007642C8"/>
    <w:rsid w:val="00764500"/>
    <w:rsid w:val="00765856"/>
    <w:rsid w:val="007658E9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127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17"/>
    <w:rsid w:val="007A4C82"/>
    <w:rsid w:val="007A5FF7"/>
    <w:rsid w:val="007A6574"/>
    <w:rsid w:val="007A71A0"/>
    <w:rsid w:val="007A7299"/>
    <w:rsid w:val="007A7580"/>
    <w:rsid w:val="007B07D9"/>
    <w:rsid w:val="007B0EBA"/>
    <w:rsid w:val="007B0FF0"/>
    <w:rsid w:val="007B2C93"/>
    <w:rsid w:val="007B2DCC"/>
    <w:rsid w:val="007B39CF"/>
    <w:rsid w:val="007B458F"/>
    <w:rsid w:val="007B4BC2"/>
    <w:rsid w:val="007B50D8"/>
    <w:rsid w:val="007B5556"/>
    <w:rsid w:val="007B56BF"/>
    <w:rsid w:val="007B6E04"/>
    <w:rsid w:val="007B7494"/>
    <w:rsid w:val="007C033A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3B6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0"/>
    <w:rsid w:val="007D2B64"/>
    <w:rsid w:val="007D2CC4"/>
    <w:rsid w:val="007D54FF"/>
    <w:rsid w:val="007D5994"/>
    <w:rsid w:val="007D5A4E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458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2B7"/>
    <w:rsid w:val="007E48EF"/>
    <w:rsid w:val="007E492C"/>
    <w:rsid w:val="007E4C13"/>
    <w:rsid w:val="007E4C3C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28F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22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718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B49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0B7"/>
    <w:rsid w:val="00824239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8E1"/>
    <w:rsid w:val="00834ABB"/>
    <w:rsid w:val="00834BDF"/>
    <w:rsid w:val="00834F8B"/>
    <w:rsid w:val="00835CEC"/>
    <w:rsid w:val="008365BF"/>
    <w:rsid w:val="008369C8"/>
    <w:rsid w:val="00836B61"/>
    <w:rsid w:val="00836E18"/>
    <w:rsid w:val="00836E90"/>
    <w:rsid w:val="00837204"/>
    <w:rsid w:val="008378E4"/>
    <w:rsid w:val="008379F5"/>
    <w:rsid w:val="0084014B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0FB"/>
    <w:rsid w:val="00853442"/>
    <w:rsid w:val="0085359A"/>
    <w:rsid w:val="00853609"/>
    <w:rsid w:val="00853720"/>
    <w:rsid w:val="008539A1"/>
    <w:rsid w:val="008548B7"/>
    <w:rsid w:val="00854DFE"/>
    <w:rsid w:val="008558B6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1D1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6E04"/>
    <w:rsid w:val="00877291"/>
    <w:rsid w:val="00877C9A"/>
    <w:rsid w:val="00880175"/>
    <w:rsid w:val="00880547"/>
    <w:rsid w:val="00880802"/>
    <w:rsid w:val="00881B77"/>
    <w:rsid w:val="008820AF"/>
    <w:rsid w:val="0088216C"/>
    <w:rsid w:val="008825BC"/>
    <w:rsid w:val="00882CB9"/>
    <w:rsid w:val="00883191"/>
    <w:rsid w:val="008833BD"/>
    <w:rsid w:val="00883953"/>
    <w:rsid w:val="00883BB8"/>
    <w:rsid w:val="00884083"/>
    <w:rsid w:val="0088418C"/>
    <w:rsid w:val="00885CB7"/>
    <w:rsid w:val="00886557"/>
    <w:rsid w:val="008872B7"/>
    <w:rsid w:val="0088758E"/>
    <w:rsid w:val="008879EF"/>
    <w:rsid w:val="00887AB8"/>
    <w:rsid w:val="008901D5"/>
    <w:rsid w:val="008905A4"/>
    <w:rsid w:val="00891D97"/>
    <w:rsid w:val="00891FB7"/>
    <w:rsid w:val="008920DD"/>
    <w:rsid w:val="008922A0"/>
    <w:rsid w:val="008922F5"/>
    <w:rsid w:val="00892647"/>
    <w:rsid w:val="00893C97"/>
    <w:rsid w:val="00894524"/>
    <w:rsid w:val="00894651"/>
    <w:rsid w:val="0089484A"/>
    <w:rsid w:val="00894880"/>
    <w:rsid w:val="00894FF2"/>
    <w:rsid w:val="0089581D"/>
    <w:rsid w:val="00895EA8"/>
    <w:rsid w:val="00896926"/>
    <w:rsid w:val="00896E07"/>
    <w:rsid w:val="0089712F"/>
    <w:rsid w:val="00897135"/>
    <w:rsid w:val="00897183"/>
    <w:rsid w:val="00897429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5F7A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557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0FED"/>
    <w:rsid w:val="008C1834"/>
    <w:rsid w:val="008C1882"/>
    <w:rsid w:val="008C189A"/>
    <w:rsid w:val="008C1EFF"/>
    <w:rsid w:val="008C2351"/>
    <w:rsid w:val="008C2810"/>
    <w:rsid w:val="008C2BBC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0C1E"/>
    <w:rsid w:val="0090104C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27C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124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43C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3CD1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6F6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347"/>
    <w:rsid w:val="0095565C"/>
    <w:rsid w:val="00955700"/>
    <w:rsid w:val="00955822"/>
    <w:rsid w:val="00955CF8"/>
    <w:rsid w:val="00955D24"/>
    <w:rsid w:val="00955E1D"/>
    <w:rsid w:val="00956BA2"/>
    <w:rsid w:val="00956DB7"/>
    <w:rsid w:val="0095739D"/>
    <w:rsid w:val="00957A26"/>
    <w:rsid w:val="00957FE1"/>
    <w:rsid w:val="00960035"/>
    <w:rsid w:val="009602FA"/>
    <w:rsid w:val="0096036E"/>
    <w:rsid w:val="009605BD"/>
    <w:rsid w:val="0096079E"/>
    <w:rsid w:val="009609E3"/>
    <w:rsid w:val="00960CB4"/>
    <w:rsid w:val="00961672"/>
    <w:rsid w:val="00961861"/>
    <w:rsid w:val="009623C1"/>
    <w:rsid w:val="009628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18C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0F59"/>
    <w:rsid w:val="0098187C"/>
    <w:rsid w:val="009824DC"/>
    <w:rsid w:val="00982A77"/>
    <w:rsid w:val="00982AB7"/>
    <w:rsid w:val="00982B79"/>
    <w:rsid w:val="00983393"/>
    <w:rsid w:val="00983F4C"/>
    <w:rsid w:val="00984757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488"/>
    <w:rsid w:val="009A1C90"/>
    <w:rsid w:val="009A1FF4"/>
    <w:rsid w:val="009A2A0E"/>
    <w:rsid w:val="009A32FF"/>
    <w:rsid w:val="009A3525"/>
    <w:rsid w:val="009A3FCA"/>
    <w:rsid w:val="009A4092"/>
    <w:rsid w:val="009A4294"/>
    <w:rsid w:val="009A4748"/>
    <w:rsid w:val="009A4BCB"/>
    <w:rsid w:val="009A4C30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17DD"/>
    <w:rsid w:val="009C2EDB"/>
    <w:rsid w:val="009C32A6"/>
    <w:rsid w:val="009C35CD"/>
    <w:rsid w:val="009C3DB4"/>
    <w:rsid w:val="009C3E02"/>
    <w:rsid w:val="009C40F8"/>
    <w:rsid w:val="009C429F"/>
    <w:rsid w:val="009C5BC9"/>
    <w:rsid w:val="009C5CFB"/>
    <w:rsid w:val="009C5E9F"/>
    <w:rsid w:val="009C63A4"/>
    <w:rsid w:val="009C680C"/>
    <w:rsid w:val="009C6DD6"/>
    <w:rsid w:val="009C6E69"/>
    <w:rsid w:val="009C71F3"/>
    <w:rsid w:val="009C77AC"/>
    <w:rsid w:val="009C796F"/>
    <w:rsid w:val="009C7A78"/>
    <w:rsid w:val="009D03C7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22B"/>
    <w:rsid w:val="009D47B2"/>
    <w:rsid w:val="009D5442"/>
    <w:rsid w:val="009D5A1B"/>
    <w:rsid w:val="009D5F56"/>
    <w:rsid w:val="009D5F5E"/>
    <w:rsid w:val="009D6C9C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7DF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A1C"/>
    <w:rsid w:val="009E5CD7"/>
    <w:rsid w:val="009E6E1F"/>
    <w:rsid w:val="009F032B"/>
    <w:rsid w:val="009F0506"/>
    <w:rsid w:val="009F07ED"/>
    <w:rsid w:val="009F0983"/>
    <w:rsid w:val="009F1C62"/>
    <w:rsid w:val="009F2465"/>
    <w:rsid w:val="009F2487"/>
    <w:rsid w:val="009F31FC"/>
    <w:rsid w:val="009F320A"/>
    <w:rsid w:val="009F32FE"/>
    <w:rsid w:val="009F36EC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989"/>
    <w:rsid w:val="00A00B77"/>
    <w:rsid w:val="00A010E9"/>
    <w:rsid w:val="00A011EA"/>
    <w:rsid w:val="00A019AF"/>
    <w:rsid w:val="00A01BB6"/>
    <w:rsid w:val="00A01BFF"/>
    <w:rsid w:val="00A02863"/>
    <w:rsid w:val="00A028A9"/>
    <w:rsid w:val="00A02BAC"/>
    <w:rsid w:val="00A02C84"/>
    <w:rsid w:val="00A0335C"/>
    <w:rsid w:val="00A033D3"/>
    <w:rsid w:val="00A03401"/>
    <w:rsid w:val="00A03862"/>
    <w:rsid w:val="00A03C82"/>
    <w:rsid w:val="00A04409"/>
    <w:rsid w:val="00A04428"/>
    <w:rsid w:val="00A04740"/>
    <w:rsid w:val="00A04B12"/>
    <w:rsid w:val="00A05089"/>
    <w:rsid w:val="00A050F5"/>
    <w:rsid w:val="00A05BA8"/>
    <w:rsid w:val="00A063F2"/>
    <w:rsid w:val="00A064AD"/>
    <w:rsid w:val="00A0767D"/>
    <w:rsid w:val="00A07D71"/>
    <w:rsid w:val="00A10042"/>
    <w:rsid w:val="00A100DD"/>
    <w:rsid w:val="00A1084C"/>
    <w:rsid w:val="00A10869"/>
    <w:rsid w:val="00A10A50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98A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7AC"/>
    <w:rsid w:val="00A24807"/>
    <w:rsid w:val="00A248DB"/>
    <w:rsid w:val="00A24A1D"/>
    <w:rsid w:val="00A253EB"/>
    <w:rsid w:val="00A25967"/>
    <w:rsid w:val="00A25AD1"/>
    <w:rsid w:val="00A25F29"/>
    <w:rsid w:val="00A26221"/>
    <w:rsid w:val="00A2630E"/>
    <w:rsid w:val="00A268BA"/>
    <w:rsid w:val="00A26DE5"/>
    <w:rsid w:val="00A270E3"/>
    <w:rsid w:val="00A27C1F"/>
    <w:rsid w:val="00A27F52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335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437"/>
    <w:rsid w:val="00A718BB"/>
    <w:rsid w:val="00A72048"/>
    <w:rsid w:val="00A72262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47A"/>
    <w:rsid w:val="00A755C8"/>
    <w:rsid w:val="00A7589F"/>
    <w:rsid w:val="00A75F59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AA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3FBF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887"/>
    <w:rsid w:val="00AB7FE8"/>
    <w:rsid w:val="00AC0432"/>
    <w:rsid w:val="00AC0D4D"/>
    <w:rsid w:val="00AC10A4"/>
    <w:rsid w:val="00AC176E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AD0"/>
    <w:rsid w:val="00AD5BF2"/>
    <w:rsid w:val="00AD5CE5"/>
    <w:rsid w:val="00AD5D1D"/>
    <w:rsid w:val="00AD6258"/>
    <w:rsid w:val="00AD638D"/>
    <w:rsid w:val="00AD63E0"/>
    <w:rsid w:val="00AD6A48"/>
    <w:rsid w:val="00AD6E6E"/>
    <w:rsid w:val="00AD6FD6"/>
    <w:rsid w:val="00AD7083"/>
    <w:rsid w:val="00AD755C"/>
    <w:rsid w:val="00AD7A26"/>
    <w:rsid w:val="00AE0192"/>
    <w:rsid w:val="00AE0DB0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681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A17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17E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71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17B4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4DEB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9E6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3CA8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2D4C"/>
    <w:rsid w:val="00B93261"/>
    <w:rsid w:val="00B939B6"/>
    <w:rsid w:val="00B93B33"/>
    <w:rsid w:val="00B93C5E"/>
    <w:rsid w:val="00B945C8"/>
    <w:rsid w:val="00B945D1"/>
    <w:rsid w:val="00B94B5F"/>
    <w:rsid w:val="00B9565D"/>
    <w:rsid w:val="00B962E9"/>
    <w:rsid w:val="00B97B68"/>
    <w:rsid w:val="00BA081E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3"/>
    <w:rsid w:val="00BB199A"/>
    <w:rsid w:val="00BB1E7C"/>
    <w:rsid w:val="00BB203C"/>
    <w:rsid w:val="00BB2388"/>
    <w:rsid w:val="00BB2751"/>
    <w:rsid w:val="00BB2C0C"/>
    <w:rsid w:val="00BB2E9C"/>
    <w:rsid w:val="00BB2EA4"/>
    <w:rsid w:val="00BB41A8"/>
    <w:rsid w:val="00BB4394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45AB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4CE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0FA5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2D8"/>
    <w:rsid w:val="00BE4E27"/>
    <w:rsid w:val="00BE5078"/>
    <w:rsid w:val="00BE50A5"/>
    <w:rsid w:val="00BE50B0"/>
    <w:rsid w:val="00BE547D"/>
    <w:rsid w:val="00BE60AA"/>
    <w:rsid w:val="00BE69E6"/>
    <w:rsid w:val="00BE6B4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3F28"/>
    <w:rsid w:val="00C142C8"/>
    <w:rsid w:val="00C145A3"/>
    <w:rsid w:val="00C1464D"/>
    <w:rsid w:val="00C155D4"/>
    <w:rsid w:val="00C158A8"/>
    <w:rsid w:val="00C15C58"/>
    <w:rsid w:val="00C15CB3"/>
    <w:rsid w:val="00C167BF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805"/>
    <w:rsid w:val="00C26BD0"/>
    <w:rsid w:val="00C27A75"/>
    <w:rsid w:val="00C30771"/>
    <w:rsid w:val="00C30994"/>
    <w:rsid w:val="00C30E8D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09FE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3A8"/>
    <w:rsid w:val="00C57A16"/>
    <w:rsid w:val="00C60F84"/>
    <w:rsid w:val="00C6138C"/>
    <w:rsid w:val="00C616C5"/>
    <w:rsid w:val="00C61964"/>
    <w:rsid w:val="00C620C7"/>
    <w:rsid w:val="00C6351A"/>
    <w:rsid w:val="00C63B95"/>
    <w:rsid w:val="00C64076"/>
    <w:rsid w:val="00C64566"/>
    <w:rsid w:val="00C64907"/>
    <w:rsid w:val="00C64A07"/>
    <w:rsid w:val="00C6500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3BA8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B4"/>
    <w:rsid w:val="00C76BFE"/>
    <w:rsid w:val="00C76CE3"/>
    <w:rsid w:val="00C77140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007"/>
    <w:rsid w:val="00C83038"/>
    <w:rsid w:val="00C8317D"/>
    <w:rsid w:val="00C835E5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97FD0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4B1"/>
    <w:rsid w:val="00CB294C"/>
    <w:rsid w:val="00CB2DA0"/>
    <w:rsid w:val="00CB34F6"/>
    <w:rsid w:val="00CB3601"/>
    <w:rsid w:val="00CB47E7"/>
    <w:rsid w:val="00CB492D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C17"/>
    <w:rsid w:val="00CC3411"/>
    <w:rsid w:val="00CC3A42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897"/>
    <w:rsid w:val="00CC6C08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E7B55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244"/>
    <w:rsid w:val="00CF537F"/>
    <w:rsid w:val="00CF57AF"/>
    <w:rsid w:val="00CF57C3"/>
    <w:rsid w:val="00CF5DBE"/>
    <w:rsid w:val="00CF610A"/>
    <w:rsid w:val="00CF67A5"/>
    <w:rsid w:val="00CF7460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6C25"/>
    <w:rsid w:val="00D07B22"/>
    <w:rsid w:val="00D07BAC"/>
    <w:rsid w:val="00D104BB"/>
    <w:rsid w:val="00D107AA"/>
    <w:rsid w:val="00D10842"/>
    <w:rsid w:val="00D1108C"/>
    <w:rsid w:val="00D12346"/>
    <w:rsid w:val="00D126F7"/>
    <w:rsid w:val="00D129E1"/>
    <w:rsid w:val="00D13195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94D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DCE"/>
    <w:rsid w:val="00D31EDA"/>
    <w:rsid w:val="00D31EDF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00A"/>
    <w:rsid w:val="00D36206"/>
    <w:rsid w:val="00D37A8D"/>
    <w:rsid w:val="00D37D70"/>
    <w:rsid w:val="00D40255"/>
    <w:rsid w:val="00D404C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47D0C"/>
    <w:rsid w:val="00D501C6"/>
    <w:rsid w:val="00D50275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595D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1F33"/>
    <w:rsid w:val="00D721B3"/>
    <w:rsid w:val="00D7229B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2E76"/>
    <w:rsid w:val="00D831D5"/>
    <w:rsid w:val="00D8326E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3B06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23B"/>
    <w:rsid w:val="00DB63F9"/>
    <w:rsid w:val="00DB6870"/>
    <w:rsid w:val="00DB7317"/>
    <w:rsid w:val="00DB7BCD"/>
    <w:rsid w:val="00DB7E6F"/>
    <w:rsid w:val="00DC007D"/>
    <w:rsid w:val="00DC0B20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101"/>
    <w:rsid w:val="00DD5154"/>
    <w:rsid w:val="00DD5784"/>
    <w:rsid w:val="00DD6771"/>
    <w:rsid w:val="00DD70DA"/>
    <w:rsid w:val="00DD78C7"/>
    <w:rsid w:val="00DD7C06"/>
    <w:rsid w:val="00DE07B8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D7F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2A84"/>
    <w:rsid w:val="00E031CF"/>
    <w:rsid w:val="00E032F8"/>
    <w:rsid w:val="00E03402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5F86"/>
    <w:rsid w:val="00E4604B"/>
    <w:rsid w:val="00E4643A"/>
    <w:rsid w:val="00E46741"/>
    <w:rsid w:val="00E46B26"/>
    <w:rsid w:val="00E473DE"/>
    <w:rsid w:val="00E47477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68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1C7C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B7A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491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2536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7D5"/>
    <w:rsid w:val="00EC2BA7"/>
    <w:rsid w:val="00EC307E"/>
    <w:rsid w:val="00EC30C7"/>
    <w:rsid w:val="00EC394A"/>
    <w:rsid w:val="00EC39E3"/>
    <w:rsid w:val="00EC3A8D"/>
    <w:rsid w:val="00EC450C"/>
    <w:rsid w:val="00EC4917"/>
    <w:rsid w:val="00EC62DC"/>
    <w:rsid w:val="00EC648A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4EE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58E"/>
    <w:rsid w:val="00ED5C3D"/>
    <w:rsid w:val="00ED5C61"/>
    <w:rsid w:val="00ED6C79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04F"/>
    <w:rsid w:val="00EF0342"/>
    <w:rsid w:val="00EF0997"/>
    <w:rsid w:val="00EF0DB2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071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2C5"/>
    <w:rsid w:val="00F22805"/>
    <w:rsid w:val="00F22A0D"/>
    <w:rsid w:val="00F22A1A"/>
    <w:rsid w:val="00F23298"/>
    <w:rsid w:val="00F232E7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EDA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C3B"/>
    <w:rsid w:val="00F40D48"/>
    <w:rsid w:val="00F41D4C"/>
    <w:rsid w:val="00F41D99"/>
    <w:rsid w:val="00F429A8"/>
    <w:rsid w:val="00F42E5A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0DC"/>
    <w:rsid w:val="00F542D3"/>
    <w:rsid w:val="00F54654"/>
    <w:rsid w:val="00F55115"/>
    <w:rsid w:val="00F55570"/>
    <w:rsid w:val="00F55635"/>
    <w:rsid w:val="00F558BB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2D2D"/>
    <w:rsid w:val="00F6306C"/>
    <w:rsid w:val="00F63284"/>
    <w:rsid w:val="00F63380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B18"/>
    <w:rsid w:val="00F70D9C"/>
    <w:rsid w:val="00F7122E"/>
    <w:rsid w:val="00F71423"/>
    <w:rsid w:val="00F714EA"/>
    <w:rsid w:val="00F71785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0FA"/>
    <w:rsid w:val="00F8455E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A92"/>
    <w:rsid w:val="00F96CDF"/>
    <w:rsid w:val="00F96DA7"/>
    <w:rsid w:val="00F970C7"/>
    <w:rsid w:val="00F974F7"/>
    <w:rsid w:val="00F97C5A"/>
    <w:rsid w:val="00F97DC1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1FE1"/>
    <w:rsid w:val="00FB297A"/>
    <w:rsid w:val="00FB2DAD"/>
    <w:rsid w:val="00FB2EA0"/>
    <w:rsid w:val="00FB32ED"/>
    <w:rsid w:val="00FB34CC"/>
    <w:rsid w:val="00FB3FFA"/>
    <w:rsid w:val="00FB4736"/>
    <w:rsid w:val="00FB4A0B"/>
    <w:rsid w:val="00FB4D9A"/>
    <w:rsid w:val="00FB5250"/>
    <w:rsid w:val="00FB57B8"/>
    <w:rsid w:val="00FB584B"/>
    <w:rsid w:val="00FB58AE"/>
    <w:rsid w:val="00FB58E7"/>
    <w:rsid w:val="00FB5C13"/>
    <w:rsid w:val="00FB5C21"/>
    <w:rsid w:val="00FB5CE2"/>
    <w:rsid w:val="00FB5D12"/>
    <w:rsid w:val="00FB60C5"/>
    <w:rsid w:val="00FB61EE"/>
    <w:rsid w:val="00FB65EE"/>
    <w:rsid w:val="00FB6BA4"/>
    <w:rsid w:val="00FB7381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1CB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022"/>
    <w:rsid w:val="00FD7B2C"/>
    <w:rsid w:val="00FD7C28"/>
    <w:rsid w:val="00FD7C3E"/>
    <w:rsid w:val="00FD7CC4"/>
    <w:rsid w:val="00FE09DF"/>
    <w:rsid w:val="00FE0B1D"/>
    <w:rsid w:val="00FE0C00"/>
    <w:rsid w:val="00FE1946"/>
    <w:rsid w:val="00FE217E"/>
    <w:rsid w:val="00FE228D"/>
    <w:rsid w:val="00FE2F66"/>
    <w:rsid w:val="00FE31B1"/>
    <w:rsid w:val="00FE47A8"/>
    <w:rsid w:val="00FE5056"/>
    <w:rsid w:val="00FE5742"/>
    <w:rsid w:val="00FE58B6"/>
    <w:rsid w:val="00FE58BD"/>
    <w:rsid w:val="00FE5A73"/>
    <w:rsid w:val="00FE5CFD"/>
    <w:rsid w:val="00FE605F"/>
    <w:rsid w:val="00FE60DF"/>
    <w:rsid w:val="00FE6A5C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CF52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www.gkpge.pl/grupa-pge/przetargi/zakupy/dokumenty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iod@pgeekoperator.pl" TargetMode="External"/><Relationship Id="rId32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mailto:daneosobowe@pgeekoperator.pl" TargetMode="External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www.gkpge.pl/grupa-pge/przetargi/zakupy" TargetMode="External"/><Relationship Id="rId27" Type="http://schemas.openxmlformats.org/officeDocument/2006/relationships/header" Target="header2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FC6902A744A948C89F527119BECD8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093E23-53C2-46D7-80FE-FEF78F5BE97C}"/>
      </w:docPartPr>
      <w:docPartBody>
        <w:p w:rsidR="00D72AA2" w:rsidRDefault="00C44945" w:rsidP="00C44945">
          <w:pPr>
            <w:pStyle w:val="FC6902A744A948C89F527119BECD8DD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2949B5F81BBB4E62BB2A46098A763D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51A8C-4E65-4758-817D-B8FE5DDA1DE5}"/>
      </w:docPartPr>
      <w:docPartBody>
        <w:p w:rsidR="00CE2127" w:rsidRDefault="002620F7" w:rsidP="002620F7">
          <w:pPr>
            <w:pStyle w:val="2949B5F81BBB4E62BB2A46098A763DA4"/>
          </w:pPr>
          <w:r w:rsidRPr="009B0344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17B5E"/>
    <w:rsid w:val="0002700B"/>
    <w:rsid w:val="00034BA4"/>
    <w:rsid w:val="00061346"/>
    <w:rsid w:val="000B2ADD"/>
    <w:rsid w:val="000F0A07"/>
    <w:rsid w:val="00135655"/>
    <w:rsid w:val="00151E7B"/>
    <w:rsid w:val="00162D46"/>
    <w:rsid w:val="00167D19"/>
    <w:rsid w:val="0019255A"/>
    <w:rsid w:val="001D3C07"/>
    <w:rsid w:val="00251946"/>
    <w:rsid w:val="0025292E"/>
    <w:rsid w:val="002620F7"/>
    <w:rsid w:val="002929B3"/>
    <w:rsid w:val="0034757F"/>
    <w:rsid w:val="00354702"/>
    <w:rsid w:val="003A0039"/>
    <w:rsid w:val="004100A4"/>
    <w:rsid w:val="004254B8"/>
    <w:rsid w:val="004470CD"/>
    <w:rsid w:val="0047267A"/>
    <w:rsid w:val="004D287B"/>
    <w:rsid w:val="00506744"/>
    <w:rsid w:val="00517E1A"/>
    <w:rsid w:val="00525EC6"/>
    <w:rsid w:val="00551405"/>
    <w:rsid w:val="00555740"/>
    <w:rsid w:val="005D671E"/>
    <w:rsid w:val="00602FFA"/>
    <w:rsid w:val="00616735"/>
    <w:rsid w:val="00637191"/>
    <w:rsid w:val="00666CAD"/>
    <w:rsid w:val="006B20E5"/>
    <w:rsid w:val="006E6337"/>
    <w:rsid w:val="006E7D9F"/>
    <w:rsid w:val="008E264B"/>
    <w:rsid w:val="00923594"/>
    <w:rsid w:val="009379DD"/>
    <w:rsid w:val="009415DF"/>
    <w:rsid w:val="009476F6"/>
    <w:rsid w:val="00955D24"/>
    <w:rsid w:val="009C116D"/>
    <w:rsid w:val="009C35CD"/>
    <w:rsid w:val="00A0471A"/>
    <w:rsid w:val="00A26065"/>
    <w:rsid w:val="00A3628F"/>
    <w:rsid w:val="00A65262"/>
    <w:rsid w:val="00AC176E"/>
    <w:rsid w:val="00B83445"/>
    <w:rsid w:val="00B9536D"/>
    <w:rsid w:val="00BC149A"/>
    <w:rsid w:val="00C44945"/>
    <w:rsid w:val="00CE0534"/>
    <w:rsid w:val="00CE2127"/>
    <w:rsid w:val="00CF7460"/>
    <w:rsid w:val="00D13195"/>
    <w:rsid w:val="00D247F1"/>
    <w:rsid w:val="00D72AA2"/>
    <w:rsid w:val="00D8326E"/>
    <w:rsid w:val="00DA0DC3"/>
    <w:rsid w:val="00DB1163"/>
    <w:rsid w:val="00DB52C8"/>
    <w:rsid w:val="00DC2984"/>
    <w:rsid w:val="00E25CAE"/>
    <w:rsid w:val="00E47477"/>
    <w:rsid w:val="00EF004F"/>
    <w:rsid w:val="00EF0DB2"/>
    <w:rsid w:val="00EF37F7"/>
    <w:rsid w:val="00F43166"/>
    <w:rsid w:val="00F55BEE"/>
    <w:rsid w:val="00F6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620F7"/>
    <w:rPr>
      <w:color w:val="808080"/>
    </w:rPr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FC6902A744A948C89F527119BECD8DDB">
    <w:name w:val="FC6902A744A948C89F527119BECD8DDB"/>
    <w:rsid w:val="00C44945"/>
  </w:style>
  <w:style w:type="paragraph" w:customStyle="1" w:styleId="2949B5F81BBB4E62BB2A46098A763DA4">
    <w:name w:val="2949B5F81BBB4E62BB2A46098A763DA4"/>
    <w:rsid w:val="002620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       Sp. z o.o.</PublishDate>
  <Abstract/>
  <CompanyAddress>Zakup urządzeń, oprogramowania i usług dedykowanych dla systemu informatycznego OT</CompanyAddress>
  <CompanyPhone/>
  <CompanyFax>90 dni</CompanyFax>
  <CompanyEmail>wskaż wartość wadium</CompanyEmail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SWZ_POST_HZ_EO_HZL_00091_2026.docx</dmsv2BaseFileName>
    <dmsv2BaseDisplayName xmlns="http://schemas.microsoft.com/sharepoint/v3">SWZ_POST_HZ_EO_HZL_00091_2026</dmsv2BaseDisplayName>
    <dmsv2SWPP2ObjectNumber xmlns="http://schemas.microsoft.com/sharepoint/v3">POST/HZ/EO/HZL/00091/2026                         </dmsv2SWPP2ObjectNumber>
    <dmsv2SWPP2SumMD5 xmlns="http://schemas.microsoft.com/sharepoint/v3">0c47679a0a04ef6e58498e4067daba56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715338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25154135</dmsv2BaseClientSystemDocumentID>
    <dmsv2BaseModifiedByID xmlns="http://schemas.microsoft.com/sharepoint/v3">1A600072</dmsv2BaseModifiedByID>
    <dmsv2BaseCreatedByID xmlns="http://schemas.microsoft.com/sharepoint/v3">1A600072</dmsv2BaseCreatedByID>
    <dmsv2SWPP2ObjectDepartment xmlns="http://schemas.microsoft.com/sharepoint/v3">00000001001j00000006</dmsv2SWPP2ObjectDepartment>
    <dmsv2SWPP2ObjectName xmlns="http://schemas.microsoft.com/sharepoint/v3">Postępowanie</dmsv2SWPP2ObjectName>
    <_dlc_DocId xmlns="a19cb1c7-c5c7-46d4-85ae-d83685407bba">FJ3FSM7XJ42E-2125144245-14109</_dlc_DocId>
    <_dlc_DocIdUrl xmlns="a19cb1c7-c5c7-46d4-85ae-d83685407bba">
      <Url>https://swpp2.dms.gkpge.pl/sites/43/_layouts/15/DocIdRedir.aspx?ID=FJ3FSM7XJ42E-2125144245-14109</Url>
      <Description>FJ3FSM7XJ42E-2125144245-14109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8498FF-80CC-4B10-90E2-BE97C19461A7}"/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71342577-0390-4CEB-BFDA-8EAE290DC8E2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2483</TotalTime>
  <Pages>33</Pages>
  <Words>11779</Words>
  <Characters>70679</Characters>
  <Application>Microsoft Office Word</Application>
  <DocSecurity>0</DocSecurity>
  <Lines>588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82294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POST/HZ/EO/HZL/00091/2026</dc:creator>
  <cp:keywords/>
  <dc:description/>
  <cp:lastModifiedBy>Magdalena Kurdziel</cp:lastModifiedBy>
  <cp:revision>1071</cp:revision>
  <cp:lastPrinted>2026-05-11T06:42:00Z</cp:lastPrinted>
  <dcterms:created xsi:type="dcterms:W3CDTF">2025-05-30T11:15:00Z</dcterms:created>
  <dcterms:modified xsi:type="dcterms:W3CDTF">2026-05-11T06:46:00Z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0x01018910000F8595ACD078E444BC8D29A591D96C02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0ddb6232-1822-46de-9dd8-372afcd05982</vt:lpwstr>
  </property>
</Properties>
</file>