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E1572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B5F8C" id="Prostokąt 150" o:spid="_x0000_s1026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 fillcolor="#b2cf65 [3204]" stroked="f" strokeweight="1pt"/>
            </w:pict>
          </mc:Fallback>
        </mc:AlternateContent>
      </w:r>
      <w:r w:rsidR="00A57E04" w:rsidRPr="00E15721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E15721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0D2AC067" w:rsidR="00662D09" w:rsidRDefault="00EE5F64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CE327F">
                                    <w:t>Postępowanie na przeglądy oraz diagnostykę silników typu DEUTZ</w:t>
                                  </w:r>
                                </w:sdtContent>
                              </w:sdt>
                              <w:r w:rsidR="00A83D0B" w:rsidRPr="00E15721">
                                <w:t xml:space="preserve"> </w:t>
                              </w:r>
                            </w:p>
                            <w:p w14:paraId="28C26E18" w14:textId="628ACBD8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4200DF" w:rsidRPr="00E15721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POST/HZ/EK/HZL/00433/2025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08C9200B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33365D">
                                <w:t xml:space="preserve">Warszawa, </w:t>
                              </w:r>
                              <w:r w:rsidRPr="0033365D">
                                <w:fldChar w:fldCharType="begin"/>
                              </w:r>
                              <w:r w:rsidRPr="0033365D">
                                <w:instrText xml:space="preserve"> TIME \@ "d MMMM yyyy" </w:instrText>
                              </w:r>
                              <w:r w:rsidRPr="0033365D">
                                <w:fldChar w:fldCharType="separate"/>
                              </w:r>
                              <w:r w:rsidR="00B57D9A">
                                <w:rPr>
                                  <w:noProof/>
                                </w:rPr>
                                <w:t>23 kwietnia 2026</w:t>
                              </w:r>
                              <w:r w:rsidRPr="0033365D">
                                <w:fldChar w:fldCharType="end"/>
                              </w:r>
                              <w:r w:rsidR="008B01A3" w:rsidRPr="0033365D">
                                <w:t>.</w:t>
                              </w:r>
                              <w:r w:rsidRPr="0033365D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0D2AC067" w:rsidR="00662D09" w:rsidRDefault="00EE5F64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CE327F">
                              <w:t>Postępowanie na przeglądy oraz diagnostykę silników typu DEUTZ</w:t>
                            </w:r>
                          </w:sdtContent>
                        </w:sdt>
                        <w:r w:rsidR="00A83D0B" w:rsidRPr="00E15721">
                          <w:t xml:space="preserve"> </w:t>
                        </w:r>
                      </w:p>
                      <w:p w14:paraId="28C26E18" w14:textId="628ACBD8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4200DF" w:rsidRPr="00E15721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POST/HZ/EK/HZL/00433/2025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08C9200B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33365D">
                          <w:t xml:space="preserve">Warszawa, </w:t>
                        </w:r>
                        <w:r w:rsidRPr="0033365D">
                          <w:fldChar w:fldCharType="begin"/>
                        </w:r>
                        <w:r w:rsidRPr="0033365D">
                          <w:instrText xml:space="preserve"> TIME \@ "d MMMM yyyy" </w:instrText>
                        </w:r>
                        <w:r w:rsidRPr="0033365D">
                          <w:fldChar w:fldCharType="separate"/>
                        </w:r>
                        <w:r w:rsidR="00B57D9A">
                          <w:rPr>
                            <w:noProof/>
                          </w:rPr>
                          <w:t>23 kwietnia 2026</w:t>
                        </w:r>
                        <w:r w:rsidRPr="0033365D">
                          <w:fldChar w:fldCharType="end"/>
                        </w:r>
                        <w:r w:rsidR="008B01A3" w:rsidRPr="0033365D">
                          <w:t>.</w:t>
                        </w:r>
                        <w:r w:rsidRPr="0033365D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2E89B313" w:rsidR="00847B49" w:rsidRPr="00847B49" w:rsidRDefault="00EE5F64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924C58" w:rsidRPr="00343016">
            <w:rPr>
              <w:rFonts w:cstheme="minorHAnsi"/>
              <w:b/>
              <w:kern w:val="20"/>
              <w:lang w:eastAsia="zh-CN"/>
            </w:rPr>
            <w:t>PGE ENERGETYKA KOLEJOWA S.A.</w:t>
          </w:r>
        </w:sdtContent>
      </w:sdt>
      <w:r w:rsidR="00CB69CB" w:rsidRPr="00343016">
        <w:t xml:space="preserve">, ul. Hoża 63/67, 00-681 Warszawa, wpisana do Rejestru Przedsiębiorców Krajowego Rejestru Sądowego prowadzonego przez Sąd Rejonowy dla </w:t>
      </w:r>
      <w:r w:rsidR="00AF450E" w:rsidRPr="00343016">
        <w:t>m.st. Warszaw</w:t>
      </w:r>
      <w:r w:rsidR="00F81171" w:rsidRPr="00343016">
        <w:t xml:space="preserve">a, </w:t>
      </w:r>
      <w:r w:rsidR="00243298" w:rsidRPr="00343016">
        <w:t>XII</w:t>
      </w:r>
      <w:r w:rsidR="00CB69CB" w:rsidRPr="00343016">
        <w:t xml:space="preserve"> Wydział Gospodarczy, pod numerem KRS: </w:t>
      </w:r>
      <w:r w:rsidR="004747C1" w:rsidRPr="00343016">
        <w:t xml:space="preserve">0000322634, </w:t>
      </w:r>
      <w:r w:rsidR="00CB69CB" w:rsidRPr="00343016">
        <w:t xml:space="preserve">NIP: </w:t>
      </w:r>
      <w:r w:rsidR="0091619D" w:rsidRPr="00343016">
        <w:t xml:space="preserve">526-25-42-704, </w:t>
      </w:r>
      <w:r w:rsidR="00CB69CB" w:rsidRPr="00343016">
        <w:t xml:space="preserve">REGON: </w:t>
      </w:r>
      <w:r w:rsidR="007916AE" w:rsidRPr="00343016">
        <w:t xml:space="preserve">017301607, </w:t>
      </w:r>
      <w:r w:rsidR="00CB69CB" w:rsidRPr="00343016">
        <w:t xml:space="preserve">kapitał zakładowy: </w:t>
      </w:r>
      <w:r w:rsidR="00A40CCC" w:rsidRPr="00343016">
        <w:t>272 956</w:t>
      </w:r>
      <w:r w:rsidR="00343016" w:rsidRPr="00343016">
        <w:t> </w:t>
      </w:r>
      <w:r w:rsidR="00A40CCC" w:rsidRPr="00343016">
        <w:t>830</w:t>
      </w:r>
      <w:r w:rsidR="00343016" w:rsidRPr="00343016">
        <w:t>,</w:t>
      </w:r>
      <w:r w:rsidR="00CB69CB" w:rsidRPr="00343016">
        <w:t>00 zł (kapitał wpłacony w całości),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EE5F64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5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6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lastRenderedPageBreak/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7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8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5B241012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aukcji elektronicznej lub/i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  <w:r w:rsidR="00535091">
        <w:rPr>
          <w:b/>
          <w:bCs/>
        </w:rPr>
        <w:t>[NIE DOTYCZY]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5714BD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5714BD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punkty przyznane w każdym kryterium oceny Ofert, jaką otrzymała Oferta uznana jako najkorzystniejsza w przedmiotowym Postępowaniu.</w:t>
      </w:r>
    </w:p>
    <w:p w14:paraId="2875A46E" w14:textId="4EB8F0C2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211A73">
        <w:lastRenderedPageBreak/>
        <w:t xml:space="preserve">Zamawiający </w:t>
      </w:r>
      <w:r w:rsidRPr="00211A73">
        <w:rPr>
          <w:b/>
        </w:rPr>
        <w:t>dopuszcza</w:t>
      </w:r>
      <w:r w:rsidRPr="00211A73">
        <w:t xml:space="preserve"> udziału w Postępowaniu Wykonawców wspólnie </w:t>
      </w:r>
      <w:r w:rsidR="00291AF2" w:rsidRPr="00211A73">
        <w:t>ubiegających się o</w:t>
      </w:r>
      <w:r w:rsidR="00291AF2">
        <w:t xml:space="preserve">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211A73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211A73">
        <w:t>Wykonawcy wchodzący w skład k</w:t>
      </w:r>
      <w:r w:rsidR="006E100D" w:rsidRPr="00211A73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339C90F7" w:rsidR="00BB6DE8" w:rsidRPr="00211A7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211A73">
        <w:t>Wykonawcy wspólnie ubiegający się o udzielenie Zamówienia powinni ustanowić pełnomocnika do reprezentowania ich w Postępowaniu albo reprezentowania w</w:t>
      </w:r>
      <w:r w:rsidR="00D22790" w:rsidRPr="00211A73">
        <w:t> </w:t>
      </w:r>
      <w:r w:rsidRPr="00211A73">
        <w:t xml:space="preserve">Postępowaniu i do zawarcia </w:t>
      </w:r>
      <w:r w:rsidR="005714BD" w:rsidRPr="00211A73">
        <w:t>U</w:t>
      </w:r>
      <w:r w:rsidRPr="00211A73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211A73">
        <w:t> </w:t>
      </w:r>
      <w:r w:rsidRPr="00211A73">
        <w:t>udzielenie Zamówienia. Pełnomocnictwo należy załączyć do Oferty w formie oryginału lub kopii.</w:t>
      </w:r>
    </w:p>
    <w:p w14:paraId="7EFC2E9C" w14:textId="77777777" w:rsidR="00BB6DE8" w:rsidRPr="00211A7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211A73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211A7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211A73">
        <w:t>Oferta musi być podpisana w taki sposób, by prawnie zobowiązywała wszystkich Wykonawców wspólnie ubiegających się o Zamówienie.</w:t>
      </w:r>
    </w:p>
    <w:p w14:paraId="31038B5A" w14:textId="284BF247" w:rsidR="006E100D" w:rsidRPr="00211A73" w:rsidRDefault="006E100D" w:rsidP="00211A73">
      <w:pPr>
        <w:pStyle w:val="Akapitzlist"/>
        <w:numPr>
          <w:ilvl w:val="2"/>
          <w:numId w:val="15"/>
        </w:numPr>
        <w:ind w:left="1276"/>
        <w:jc w:val="both"/>
        <w:rPr>
          <w:iCs/>
        </w:rPr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211A73">
        <w:t xml:space="preserve">Zamawiający </w:t>
      </w:r>
      <w:r w:rsidRPr="00211A73">
        <w:rPr>
          <w:b/>
        </w:rPr>
        <w:t>nie dopuszcza</w:t>
      </w:r>
      <w:r w:rsidRPr="00211A73">
        <w:t xml:space="preserve"> wykonywanie przedmiotu Zamówienia przez podwykonawców.</w:t>
      </w:r>
      <w:bookmarkEnd w:id="18"/>
      <w:r w:rsidR="00F61C65" w:rsidRPr="00211A73">
        <w:t xml:space="preserve"> 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073275EF" w14:textId="332AFBBD" w:rsidR="004031AA" w:rsidRPr="00C5736C" w:rsidRDefault="004031AA" w:rsidP="001E33AB">
      <w:pPr>
        <w:pStyle w:val="Nagwek3"/>
        <w:keepNext w:val="0"/>
        <w:keepLines w:val="0"/>
        <w:numPr>
          <w:ilvl w:val="2"/>
          <w:numId w:val="15"/>
        </w:numPr>
        <w:ind w:left="1276"/>
        <w:rPr>
          <w:b/>
          <w:bCs/>
        </w:rPr>
      </w:pPr>
      <w:r>
        <w:t xml:space="preserve">Zamawiający wymaga od Wykonawców zachowania </w:t>
      </w:r>
      <w:r w:rsidRPr="002C5DD3">
        <w:rPr>
          <w:b/>
          <w:bCs/>
        </w:rPr>
        <w:t>poufności danych</w:t>
      </w:r>
      <w:r>
        <w:t xml:space="preserve"> dotyczących Zamówienia oraz Zamawiającego uzyskanych w toku niniejszego Postępowania tj.</w:t>
      </w:r>
      <w:r w:rsidR="00294C06">
        <w:t xml:space="preserve"> </w:t>
      </w:r>
      <w:r w:rsidR="00E15721" w:rsidRPr="00E15721">
        <w:rPr>
          <w:b/>
          <w:bCs/>
        </w:rPr>
        <w:t>[</w:t>
      </w:r>
      <w:r w:rsidR="00C5736C" w:rsidRPr="00C5736C">
        <w:rPr>
          <w:b/>
          <w:bCs/>
        </w:rPr>
        <w:t>NIE DOTYCZY]</w:t>
      </w:r>
      <w:r w:rsidR="00C41F43" w:rsidRPr="00C5736C">
        <w:rPr>
          <w:b/>
          <w:bCs/>
        </w:rPr>
        <w:t>.</w:t>
      </w:r>
    </w:p>
    <w:p w14:paraId="6D4150D8" w14:textId="77777777" w:rsidR="002C2C7A" w:rsidRDefault="00FE1946" w:rsidP="002C2C7A">
      <w:pPr>
        <w:pStyle w:val="Nagwek3"/>
        <w:keepNext w:val="0"/>
        <w:keepLines w:val="0"/>
        <w:numPr>
          <w:ilvl w:val="2"/>
          <w:numId w:val="20"/>
        </w:numPr>
        <w:ind w:left="1276"/>
        <w:rPr>
          <w:rStyle w:val="wyrnienie"/>
          <w:b w:val="0"/>
        </w:rPr>
      </w:pPr>
      <w:r w:rsidRPr="00FE1946">
        <w:rPr>
          <w:rStyle w:val="wyrnienie"/>
          <w:b w:val="0"/>
        </w:rPr>
        <w:t xml:space="preserve">Wszelkie informacje uzyskane przez </w:t>
      </w:r>
      <w:r w:rsidR="00E72267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221DA79C" w14:textId="77777777" w:rsidR="0064788E" w:rsidRDefault="002C2C7A" w:rsidP="0064788E">
      <w:pPr>
        <w:pStyle w:val="Nagwek3"/>
        <w:keepNext w:val="0"/>
        <w:keepLines w:val="0"/>
        <w:numPr>
          <w:ilvl w:val="2"/>
          <w:numId w:val="20"/>
        </w:numPr>
        <w:ind w:left="1276"/>
        <w:rPr>
          <w:rStyle w:val="wyrnienie"/>
          <w:b w:val="0"/>
        </w:rPr>
      </w:pPr>
      <w:r w:rsidRPr="002C2C7A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p w14:paraId="5131AEF5" w14:textId="167ED7AC" w:rsidR="009E6312" w:rsidRPr="00C5736C" w:rsidRDefault="009E6312" w:rsidP="00A823E9">
      <w:pPr>
        <w:pStyle w:val="Nagwek3"/>
        <w:keepNext w:val="0"/>
        <w:keepLines w:val="0"/>
        <w:numPr>
          <w:ilvl w:val="2"/>
          <w:numId w:val="20"/>
        </w:numPr>
        <w:ind w:left="1276"/>
        <w:rPr>
          <w:b/>
          <w:bCs/>
        </w:rPr>
      </w:pPr>
      <w:r>
        <w:rPr>
          <w:b/>
          <w:bCs/>
        </w:rPr>
        <w:t>[</w:t>
      </w:r>
      <w:r w:rsidRPr="00C5736C">
        <w:rPr>
          <w:b/>
          <w:bCs/>
        </w:rPr>
        <w:t xml:space="preserve">NIE </w:t>
      </w:r>
      <w:r w:rsidRPr="00A823E9">
        <w:rPr>
          <w:rStyle w:val="wyrnienie"/>
        </w:rPr>
        <w:t>DOTYCZY</w:t>
      </w:r>
      <w:r w:rsidRPr="00C5736C">
        <w:rPr>
          <w:b/>
          <w:bCs/>
        </w:rPr>
        <w:t>].</w:t>
      </w:r>
    </w:p>
    <w:p w14:paraId="111EBBDE" w14:textId="1624A29B" w:rsidR="009E6312" w:rsidRPr="00C5736C" w:rsidRDefault="009E6312" w:rsidP="00A823E9">
      <w:pPr>
        <w:pStyle w:val="Nagwek3"/>
        <w:keepNext w:val="0"/>
        <w:keepLines w:val="0"/>
        <w:numPr>
          <w:ilvl w:val="2"/>
          <w:numId w:val="20"/>
        </w:numPr>
        <w:ind w:left="1276"/>
        <w:rPr>
          <w:b/>
          <w:bCs/>
        </w:rPr>
      </w:pPr>
      <w:r>
        <w:rPr>
          <w:b/>
          <w:bCs/>
        </w:rPr>
        <w:t>[</w:t>
      </w:r>
      <w:r w:rsidRPr="00C5736C">
        <w:rPr>
          <w:b/>
          <w:bCs/>
        </w:rPr>
        <w:t>NIE DOTYCZY].</w:t>
      </w:r>
    </w:p>
    <w:p w14:paraId="39D22A30" w14:textId="5FD0EE04" w:rsidR="00FE1946" w:rsidRPr="0064788E" w:rsidRDefault="00FE1946" w:rsidP="00A823E9">
      <w:pPr>
        <w:pStyle w:val="Nagwek3"/>
        <w:keepNext w:val="0"/>
        <w:keepLines w:val="0"/>
        <w:tabs>
          <w:tab w:val="clear" w:pos="360"/>
        </w:tabs>
        <w:ind w:left="1276" w:firstLine="0"/>
      </w:pPr>
    </w:p>
    <w:bookmarkEnd w:id="24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5E86C7DC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CE327F" w:rsidRPr="00A823E9">
            <w:rPr>
              <w:b/>
              <w:bCs/>
            </w:rPr>
            <w:t>Postępowanie na przeglądy</w:t>
          </w:r>
          <w:r w:rsidR="00CE327F">
            <w:rPr>
              <w:b/>
              <w:bCs/>
            </w:rPr>
            <w:t xml:space="preserve"> oraz </w:t>
          </w:r>
          <w:r w:rsidR="00CE327F" w:rsidRPr="00A823E9">
            <w:rPr>
              <w:b/>
              <w:bCs/>
            </w:rPr>
            <w:t>diagnostykę silników typu DEUTZ</w:t>
          </w:r>
        </w:sdtContent>
      </w:sdt>
      <w:r w:rsidRPr="00865341">
        <w:t xml:space="preserve"> </w:t>
      </w:r>
      <w:bookmarkStart w:id="32" w:name="_Toc516566314"/>
      <w:bookmarkStart w:id="33" w:name="_Toc516581582"/>
      <w:r w:rsidR="00126D8E">
        <w:t>.</w:t>
      </w:r>
    </w:p>
    <w:p w14:paraId="1E96E345" w14:textId="7BBD201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1C340FA7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</w:t>
      </w:r>
      <w:r w:rsidRPr="00865341">
        <w:lastRenderedPageBreak/>
        <w:t>spełnia warunki do realizacji Zamówienia w sposób bezstronny i rzetelny/nie wykonuje i w okresie wykonywania Zamówienia nie będzie wykonywać zleceń powodujących konflikt interesów z interesami GK PGE oraz spełnia warunek do realizacji dostaw/usług</w:t>
      </w:r>
      <w:r w:rsidR="00C661DF">
        <w:t>/robót budowlanych</w:t>
      </w:r>
      <w:r w:rsidRPr="00865341">
        <w:t xml:space="preserve"> objętych przedmiotem Zamówienia w sposób bezstronny i rzetelny. </w:t>
      </w:r>
    </w:p>
    <w:p w14:paraId="25F178D3" w14:textId="08C1300F" w:rsidR="006E100D" w:rsidRPr="006C5F82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6C5F82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26D8E">
            <w:rPr>
              <w:rFonts w:asciiTheme="minorHAnsi" w:hAnsiTheme="minorHAnsi" w:cstheme="minorHAnsi"/>
              <w:szCs w:val="22"/>
            </w:rPr>
            <w:t>dostaw / usług</w:t>
          </w:r>
        </w:sdtContent>
      </w:sdt>
      <w:r w:rsidRPr="006C5F82">
        <w:t xml:space="preserve"> zostały określone w załączonym Projekcie Umowy</w:t>
      </w:r>
      <w:r w:rsidR="005C27B3">
        <w:t xml:space="preserve">, </w:t>
      </w:r>
      <w:r w:rsidRPr="006C5F82">
        <w:t xml:space="preserve">który stanowi </w:t>
      </w:r>
      <w:r w:rsidRPr="006C5F82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6C5F82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bookmarkEnd w:id="32"/>
    <w:bookmarkEnd w:id="33"/>
    <w:p w14:paraId="7709DF33" w14:textId="52659599" w:rsidR="00A370AB" w:rsidRPr="00865341" w:rsidRDefault="006E100D" w:rsidP="00705CC1">
      <w:pPr>
        <w:ind w:left="567"/>
        <w:jc w:val="both"/>
      </w:pPr>
      <w:r w:rsidRPr="00865341">
        <w:t xml:space="preserve">Zamawiający </w:t>
      </w:r>
      <w:r w:rsidRPr="00865341">
        <w:rPr>
          <w:b/>
        </w:rPr>
        <w:t>dopuszcza</w:t>
      </w:r>
      <w:r w:rsidRPr="00865341">
        <w:t xml:space="preserve"> składanie Ofert częściowych. Zakup został podzielony na </w:t>
      </w:r>
      <w:r w:rsidR="006C5F82">
        <w:t>9</w:t>
      </w:r>
      <w:r w:rsidR="005547D1" w:rsidRPr="00865341">
        <w:t xml:space="preserve"> </w:t>
      </w:r>
      <w:r w:rsidR="00D53C50" w:rsidRPr="00865341">
        <w:t>n</w:t>
      </w:r>
      <w:r w:rsidRPr="00865341">
        <w:t>iezależn</w:t>
      </w:r>
      <w:r w:rsidR="006C5F82">
        <w:t>ych</w:t>
      </w:r>
      <w:r w:rsidRPr="00865341">
        <w:t xml:space="preserve"> części w sposób opisany poniżej:</w:t>
      </w:r>
      <w:bookmarkEnd w:id="39"/>
      <w:bookmarkEnd w:id="40"/>
      <w:bookmarkEnd w:id="41"/>
      <w:r w:rsidRPr="00865341">
        <w:t xml:space="preserve"> </w:t>
      </w:r>
    </w:p>
    <w:p w14:paraId="3D2AD5A2" w14:textId="77777777" w:rsidR="000552E0" w:rsidRPr="00865341" w:rsidRDefault="000552E0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</w:p>
    <w:tbl>
      <w:tblPr>
        <w:tblStyle w:val="Tabelalisty3akcent3"/>
        <w:tblW w:w="8788" w:type="dxa"/>
        <w:tblInd w:w="702" w:type="dxa"/>
        <w:tblBorders>
          <w:insideH w:val="single" w:sz="4" w:space="0" w:color="1A7466" w:themeColor="accent3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19"/>
        <w:gridCol w:w="7269"/>
      </w:tblGrid>
      <w:tr w:rsidR="006E100D" w:rsidRPr="00865341" w14:paraId="0C40348B" w14:textId="77777777" w:rsidTr="00E26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19" w:type="dxa"/>
            <w:tcBorders>
              <w:bottom w:val="single" w:sz="4" w:space="0" w:color="1A7466" w:themeColor="accent3"/>
            </w:tcBorders>
            <w:vAlign w:val="center"/>
          </w:tcPr>
          <w:p w14:paraId="50C4AB2D" w14:textId="77777777" w:rsidR="006E100D" w:rsidRPr="00865341" w:rsidRDefault="001974F6" w:rsidP="00681BDE">
            <w:pPr>
              <w:jc w:val="center"/>
            </w:pPr>
            <w:r w:rsidRPr="00865341">
              <w:t xml:space="preserve">Nr </w:t>
            </w:r>
            <w:r w:rsidR="006E100D" w:rsidRPr="00865341">
              <w:t>Części</w:t>
            </w:r>
          </w:p>
        </w:tc>
        <w:tc>
          <w:tcPr>
            <w:tcW w:w="7269" w:type="dxa"/>
            <w:tcBorders>
              <w:bottom w:val="single" w:sz="4" w:space="0" w:color="1A7466" w:themeColor="accent3"/>
            </w:tcBorders>
            <w:vAlign w:val="center"/>
          </w:tcPr>
          <w:p w14:paraId="23E7BCBC" w14:textId="0D4B5396" w:rsidR="006E100D" w:rsidRPr="00865341" w:rsidRDefault="006E100D" w:rsidP="00681B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65341">
              <w:t>Nazwa części Zamówienia</w:t>
            </w:r>
          </w:p>
        </w:tc>
      </w:tr>
      <w:tr w:rsidR="006E100D" w:rsidRPr="00865341" w14:paraId="13B36E32" w14:textId="77777777" w:rsidTr="00E2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162C6D79" w14:textId="3735C55D" w:rsidR="006E100D" w:rsidRPr="00865341" w:rsidRDefault="006E100D" w:rsidP="00681BDE">
            <w:pPr>
              <w:jc w:val="center"/>
            </w:pPr>
            <w:r w:rsidRPr="00865341">
              <w:t>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41707E8B" w14:textId="64731465" w:rsidR="006E100D" w:rsidRPr="00865341" w:rsidRDefault="002846D2" w:rsidP="00681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2"/>
              </w:rPr>
              <w:t xml:space="preserve">Realizacja przedmiotu zamówienia, o którym mowa </w:t>
            </w:r>
            <w:r w:rsidR="00A80B87">
              <w:rPr>
                <w:sz w:val="22"/>
              </w:rPr>
              <w:t xml:space="preserve">w OPZ </w:t>
            </w:r>
            <w:r>
              <w:rPr>
                <w:sz w:val="22"/>
              </w:rPr>
              <w:t>w pkt. I.1.1), Obszar</w:t>
            </w:r>
            <w:r w:rsidR="00A80B87">
              <w:rPr>
                <w:sz w:val="22"/>
              </w:rPr>
              <w:t xml:space="preserve"> </w:t>
            </w:r>
            <w:r>
              <w:rPr>
                <w:sz w:val="22"/>
              </w:rPr>
              <w:t>nr 1</w:t>
            </w:r>
          </w:p>
        </w:tc>
      </w:tr>
      <w:tr w:rsidR="006E100D" w:rsidRPr="00865341" w14:paraId="480200A7" w14:textId="77777777" w:rsidTr="00E26FD3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65972384" w14:textId="24E158FA" w:rsidR="006E100D" w:rsidRPr="00865341" w:rsidRDefault="006E100D" w:rsidP="00681BDE">
            <w:pPr>
              <w:jc w:val="center"/>
            </w:pPr>
            <w:r w:rsidRPr="00865341">
              <w:t>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723A775C" w14:textId="3BCA950D" w:rsidR="006E100D" w:rsidRPr="00865341" w:rsidRDefault="00A80B87" w:rsidP="00681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2"/>
              </w:rPr>
              <w:t>Realizacja przedmiotu zamówienia, o którym mowa w OPZ w pkt. I.1.1), Obszar nr 2</w:t>
            </w:r>
          </w:p>
        </w:tc>
      </w:tr>
      <w:tr w:rsidR="00A74E10" w:rsidRPr="00865341" w14:paraId="0092CC61" w14:textId="77777777" w:rsidTr="00A74E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6D848A26" w14:textId="190405EB" w:rsidR="00A74E10" w:rsidRPr="00865341" w:rsidRDefault="00E26FD3" w:rsidP="00681BDE">
            <w:pPr>
              <w:jc w:val="center"/>
            </w:pPr>
            <w:r>
              <w:t>III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10B4BBBC" w14:textId="65C4F26E" w:rsidR="00A74E10" w:rsidRPr="00865341" w:rsidRDefault="00A80B87" w:rsidP="00681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2"/>
              </w:rPr>
              <w:t>Realizacja przedmiotu zamówienia, o którym mowa w OPZ w pkt. I.1.1), Obszar nr 3</w:t>
            </w:r>
          </w:p>
        </w:tc>
      </w:tr>
      <w:tr w:rsidR="00E26FD3" w:rsidRPr="00865341" w14:paraId="1EEE544B" w14:textId="77777777" w:rsidTr="00A74E10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3780D34A" w14:textId="63879A00" w:rsidR="00E26FD3" w:rsidRPr="00865341" w:rsidRDefault="00E26FD3" w:rsidP="00681BDE">
            <w:pPr>
              <w:jc w:val="center"/>
            </w:pPr>
            <w:r>
              <w:t>IV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6436A1E9" w14:textId="4F955694" w:rsidR="00467E14" w:rsidRPr="00865341" w:rsidRDefault="00A80B87" w:rsidP="00681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2"/>
              </w:rPr>
              <w:t>Realizacja przedmiotu zamówienia, o którym mowa w OPZ w pkt. I.1.1), Obszar nr 4</w:t>
            </w:r>
          </w:p>
        </w:tc>
      </w:tr>
      <w:tr w:rsidR="00E26FD3" w:rsidRPr="00865341" w14:paraId="1524D67A" w14:textId="77777777" w:rsidTr="00A74E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2BE2D060" w14:textId="642BCCBC" w:rsidR="00E26FD3" w:rsidRPr="00865341" w:rsidRDefault="00E26FD3" w:rsidP="00681BDE">
            <w:pPr>
              <w:jc w:val="center"/>
            </w:pPr>
            <w:r>
              <w:t>V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3760BC4E" w14:textId="2F2745D5" w:rsidR="00E26FD3" w:rsidRPr="00865341" w:rsidRDefault="00A80B87" w:rsidP="00681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2"/>
              </w:rPr>
              <w:t>Realizacja przedmiotu zamówienia, o którym mowa w OPZ w pkt. I.1.1), Obszar nr 5</w:t>
            </w:r>
          </w:p>
        </w:tc>
      </w:tr>
      <w:tr w:rsidR="00E26FD3" w:rsidRPr="00865341" w14:paraId="56BFBF23" w14:textId="77777777" w:rsidTr="00A74E10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67DBB778" w14:textId="456B4A5F" w:rsidR="00E26FD3" w:rsidRPr="00865341" w:rsidRDefault="00E26FD3" w:rsidP="00681BDE">
            <w:pPr>
              <w:jc w:val="center"/>
            </w:pPr>
            <w:r>
              <w:t>VI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731A65C9" w14:textId="10AEBC98" w:rsidR="00E26FD3" w:rsidRPr="00865341" w:rsidRDefault="00A80B87" w:rsidP="00681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2"/>
              </w:rPr>
              <w:t>Realizacja przedmiotu zamówienia, o którym mowa w OPZ w pkt. I.1.1), Obszar nr 6</w:t>
            </w:r>
          </w:p>
        </w:tc>
      </w:tr>
      <w:tr w:rsidR="00E26FD3" w:rsidRPr="00865341" w14:paraId="27E7EB16" w14:textId="77777777" w:rsidTr="00A74E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10E1AA49" w14:textId="39CD1BD1" w:rsidR="00E26FD3" w:rsidRPr="00865341" w:rsidRDefault="00E26FD3" w:rsidP="00681BDE">
            <w:pPr>
              <w:jc w:val="center"/>
            </w:pPr>
            <w:r>
              <w:t>VII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3C4E6E3D" w14:textId="1A85E03F" w:rsidR="00E26FD3" w:rsidRPr="00865341" w:rsidRDefault="00A80B87" w:rsidP="00681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2"/>
              </w:rPr>
              <w:t>Realizacja przedmiotu zamówienia, o którym mowa w OPZ w pkt. I.1.1), Obszar nr 7</w:t>
            </w:r>
          </w:p>
        </w:tc>
      </w:tr>
      <w:tr w:rsidR="00E26FD3" w:rsidRPr="00865341" w14:paraId="1D487992" w14:textId="77777777" w:rsidTr="00A74E10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18D9DC50" w14:textId="4467DA84" w:rsidR="00E26FD3" w:rsidRPr="00865341" w:rsidRDefault="00E26FD3" w:rsidP="00681BDE">
            <w:pPr>
              <w:jc w:val="center"/>
            </w:pPr>
            <w:r>
              <w:t>VIII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78E5A71A" w14:textId="1CF8A03D" w:rsidR="00E26FD3" w:rsidRPr="00865341" w:rsidRDefault="00A80B87" w:rsidP="00681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2"/>
              </w:rPr>
              <w:t>Realizacja przedmiotu zamówienia, o którym mowa w OPZ w pkt. I.1.1), Obszar nr 8</w:t>
            </w:r>
          </w:p>
        </w:tc>
      </w:tr>
      <w:tr w:rsidR="00E26FD3" w:rsidRPr="00865341" w14:paraId="404487E7" w14:textId="77777777" w:rsidTr="00A74E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1DE3B65B" w14:textId="73AE2826" w:rsidR="00E26FD3" w:rsidRPr="00865341" w:rsidRDefault="00E26FD3" w:rsidP="00681BDE">
            <w:pPr>
              <w:jc w:val="center"/>
            </w:pP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43D7938E" w14:textId="0928055A" w:rsidR="00E26FD3" w:rsidRPr="00865341" w:rsidRDefault="00E26FD3" w:rsidP="00681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31"/>
    </w:tbl>
    <w:p w14:paraId="25233029" w14:textId="77777777" w:rsidR="00A74E10" w:rsidRPr="00865341" w:rsidRDefault="00A74E10" w:rsidP="00705CC1">
      <w:pPr>
        <w:pStyle w:val="Nagwek3"/>
        <w:tabs>
          <w:tab w:val="clear" w:pos="360"/>
        </w:tabs>
        <w:ind w:left="1560" w:firstLine="0"/>
      </w:pPr>
    </w:p>
    <w:p w14:paraId="213DAE77" w14:textId="4EFC7452" w:rsidR="0006787B" w:rsidRPr="00865341" w:rsidRDefault="0006787B" w:rsidP="001E33AB">
      <w:pPr>
        <w:pStyle w:val="Nagwek3"/>
        <w:numPr>
          <w:ilvl w:val="2"/>
          <w:numId w:val="23"/>
        </w:numPr>
        <w:ind w:left="1418"/>
      </w:pPr>
      <w:r w:rsidRPr="00865341">
        <w:t>Zamawiający nie dopuszcza składania Oferty na niepełny zakres danej części.</w:t>
      </w:r>
    </w:p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5C2F988B" w14:textId="465C4934" w:rsidR="00C22825" w:rsidRDefault="00C22825" w:rsidP="00C22825">
      <w:pPr>
        <w:ind w:left="567"/>
      </w:pPr>
      <w:r>
        <w:t>Nie dotyczy</w:t>
      </w:r>
    </w:p>
    <w:p w14:paraId="10B7293E" w14:textId="77777777" w:rsidR="000453A3" w:rsidRDefault="000453A3" w:rsidP="00C22825">
      <w:pPr>
        <w:ind w:left="567"/>
      </w:pPr>
    </w:p>
    <w:p w14:paraId="1D820BEE" w14:textId="3A011821" w:rsidR="006E100D" w:rsidRPr="002269EF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2269EF">
        <w:t xml:space="preserve">Zamawiający </w:t>
      </w:r>
      <w:r w:rsidRPr="002269EF">
        <w:rPr>
          <w:b/>
          <w:bCs/>
        </w:rPr>
        <w:t>nie przewiduje</w:t>
      </w:r>
      <w:r w:rsidRPr="002269EF">
        <w:t xml:space="preserve"> możliwości udzielenia </w:t>
      </w:r>
      <w:r w:rsidRPr="002269EF">
        <w:rPr>
          <w:b/>
          <w:bCs/>
        </w:rPr>
        <w:t>Zamówień dodatkowych</w:t>
      </w:r>
      <w:r w:rsidRPr="002269EF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1D88B108" w14:textId="0179B18A" w:rsidR="004C4D78" w:rsidRPr="00705CC1" w:rsidRDefault="004C4D78" w:rsidP="001E33AB">
      <w:pPr>
        <w:pStyle w:val="Nagwek2"/>
        <w:keepNext w:val="0"/>
        <w:keepLines w:val="0"/>
        <w:numPr>
          <w:ilvl w:val="1"/>
          <w:numId w:val="25"/>
        </w:numPr>
      </w:pPr>
      <w:r w:rsidRPr="006F5F63">
        <w:t xml:space="preserve">Zamawiający </w:t>
      </w:r>
      <w:r w:rsidRPr="006F5F63">
        <w:rPr>
          <w:b/>
        </w:rPr>
        <w:t>nie przewiduje</w:t>
      </w:r>
      <w:r w:rsidRPr="006F5F63">
        <w:t xml:space="preserve"> </w:t>
      </w:r>
      <w:r w:rsidR="006D10EF">
        <w:t xml:space="preserve">przeprowadzenia </w:t>
      </w:r>
      <w:r w:rsidRPr="006F5F63">
        <w:t>wizji lokalnej ani weryfikacji dokumentów Zamawiającego, niezbędnych do realizacji Zamówienia.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A52E550" w14:textId="4DA22D9F" w:rsidR="006E100D" w:rsidRPr="00B935ED" w:rsidRDefault="006E100D" w:rsidP="005B7FD3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B935ED">
        <w:t xml:space="preserve">Termin realizacji przedmiotu Zamówienia: do </w:t>
      </w:r>
      <w:r w:rsidR="00B935ED" w:rsidRPr="00B935ED">
        <w:t xml:space="preserve">12 </w:t>
      </w:r>
      <w:r w:rsidRPr="00B935ED">
        <w:t>miesięcy od dnia zawarcia Umowy.</w:t>
      </w:r>
    </w:p>
    <w:p w14:paraId="287B7F03" w14:textId="77777777" w:rsidR="00311A4A" w:rsidRPr="00705CC1" w:rsidRDefault="00311A4A" w:rsidP="00D21BCD">
      <w:pPr>
        <w:rPr>
          <w:sz w:val="10"/>
          <w:szCs w:val="14"/>
        </w:rPr>
      </w:pP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0B27C3BF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</w:t>
      </w:r>
      <w:r w:rsidR="003E7922">
        <w:lastRenderedPageBreak/>
        <w:t xml:space="preserve">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44A2DBE1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>zgodnie z punktem 9.4.2.14 Procedury</w:t>
      </w:r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014B83AD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>,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lastRenderedPageBreak/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126D8E" w:rsidRDefault="00BC2C91" w:rsidP="001643EA">
      <w:pPr>
        <w:pStyle w:val="Styl3"/>
        <w:numPr>
          <w:ilvl w:val="0"/>
          <w:numId w:val="0"/>
        </w:numPr>
        <w:ind w:left="2268"/>
      </w:pPr>
      <w:r w:rsidRPr="00126D8E">
        <w:t>W celu potwierdzenia spełnienia warunku Wykonawca powinien wykazać, że:</w:t>
      </w:r>
    </w:p>
    <w:p w14:paraId="212E6A24" w14:textId="213E7B7E" w:rsidR="007F6FB5" w:rsidRDefault="00126D8E" w:rsidP="00126D8E">
      <w:pPr>
        <w:pStyle w:val="Styl2"/>
        <w:numPr>
          <w:ilvl w:val="0"/>
          <w:numId w:val="38"/>
        </w:numPr>
        <w:outlineLvl w:val="2"/>
      </w:pPr>
      <w:r w:rsidRPr="00126D8E">
        <w:t xml:space="preserve">posiada autoryzację </w:t>
      </w:r>
      <w:proofErr w:type="spellStart"/>
      <w:r w:rsidRPr="00126D8E">
        <w:t>Deutz</w:t>
      </w:r>
      <w:proofErr w:type="spellEnd"/>
      <w:r w:rsidRPr="00126D8E">
        <w:t xml:space="preserve"> AG lub przedstawiciela </w:t>
      </w:r>
      <w:proofErr w:type="spellStart"/>
      <w:r w:rsidRPr="00126D8E">
        <w:t>Deutz</w:t>
      </w:r>
      <w:proofErr w:type="spellEnd"/>
      <w:r w:rsidRPr="00126D8E">
        <w:t xml:space="preserve"> AG na Polskę na</w:t>
      </w:r>
      <w:r w:rsidRPr="00947BB2">
        <w:t xml:space="preserve"> wykonywanie czynności serwisowych i napraw silników marki </w:t>
      </w:r>
      <w:proofErr w:type="spellStart"/>
      <w:r w:rsidRPr="00947BB2">
        <w:t>Deutz</w:t>
      </w:r>
      <w:proofErr w:type="spellEnd"/>
      <w:r w:rsidRPr="00947BB2">
        <w:t xml:space="preserve"> AG</w:t>
      </w:r>
    </w:p>
    <w:p w14:paraId="75B23490" w14:textId="77777777" w:rsidR="00126D8E" w:rsidRDefault="00126D8E" w:rsidP="00126D8E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</w:t>
      </w:r>
      <w:r w:rsidRPr="00880802">
        <w:t xml:space="preserve">Co najmniej jeden z Wykonawców wspólnie ubiegających się o udzielenie </w:t>
      </w:r>
      <w:r>
        <w:t>Z</w:t>
      </w:r>
      <w:r w:rsidRPr="00880802">
        <w:t>amówienia musi posiadać uprawnienia do prowadzenia określonej działalności gospodarczej lub zawodowej i zrealizuje roboty budowlane, dostawy lub usługi, do których realizacji te uprawnienia są wymagane</w:t>
      </w:r>
      <w:r>
        <w:t>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4346B2FA" w14:textId="77777777" w:rsidR="00126D8E" w:rsidRDefault="00126D8E" w:rsidP="00126D8E">
      <w:pPr>
        <w:pStyle w:val="Styl2"/>
        <w:ind w:left="2268" w:firstLine="0"/>
        <w:outlineLvl w:val="2"/>
      </w:pPr>
      <w:r w:rsidRPr="00E454B8">
        <w:t>Zamawiający nie określa warunku w tym zakresie.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1049FB9C" w14:textId="6ADF48F5" w:rsidR="00A64B14" w:rsidRDefault="00A64B14" w:rsidP="00F727E4">
      <w:pPr>
        <w:pStyle w:val="Styl2"/>
        <w:ind w:left="2268" w:firstLine="0"/>
        <w:outlineLvl w:val="2"/>
      </w:pPr>
      <w:r w:rsidRPr="00A64B14">
        <w:t>W celu potwierdzenia spełnienia warunku Wykonawca powinien wykazać, że:</w:t>
      </w:r>
    </w:p>
    <w:p w14:paraId="42F20156" w14:textId="0003D276" w:rsidR="007F6FB5" w:rsidRPr="00E454B8" w:rsidRDefault="007F6FB5" w:rsidP="00F727E4">
      <w:pPr>
        <w:pStyle w:val="Styl2"/>
        <w:ind w:left="2268" w:firstLine="0"/>
        <w:outlineLvl w:val="2"/>
      </w:pPr>
      <w:r w:rsidRPr="00E454B8">
        <w:t>a</w:t>
      </w:r>
      <w:r w:rsidR="0089712F" w:rsidRPr="00E454B8">
        <w:t xml:space="preserve">. </w:t>
      </w:r>
      <w:r w:rsidR="0062282D" w:rsidRPr="0062282D">
        <w:t>posiada</w:t>
      </w:r>
      <w:r w:rsidR="00303CF9">
        <w:t xml:space="preserve"> </w:t>
      </w:r>
      <w:r w:rsidR="0062282D" w:rsidRPr="0062282D">
        <w:t>aktualne i opłacone ubezpieczenie od odpowiedzialności cywilnej w zakresie prowadzonej działalności gospodarczej związanej z przedmiotem zakupu w zakresie zgodnym z §13 wzoru Umowy (Załącznik nr 5 do SWZ)</w:t>
      </w:r>
      <w:r w:rsidRPr="00E454B8">
        <w:t>.</w:t>
      </w:r>
    </w:p>
    <w:p w14:paraId="3DE06C51" w14:textId="62F6948F" w:rsidR="00020A75" w:rsidRDefault="00020A75" w:rsidP="00F727E4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537533">
        <w:t>Z</w:t>
      </w:r>
      <w:r>
        <w:t>amówienia przez dwóch lub większą liczbę Wykonawców, wystarczy, że Wykonawcy spełnią warunek wspólnie.</w:t>
      </w:r>
    </w:p>
    <w:p w14:paraId="5567F911" w14:textId="66E36F2E" w:rsidR="00020A75" w:rsidRPr="00E454B8" w:rsidRDefault="00020A75" w:rsidP="00F727E4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</w:t>
      </w:r>
      <w:r w:rsidR="00CD1B00">
        <w:t>Wartości pienię</w:t>
      </w:r>
      <w:r w:rsidR="00A019AF">
        <w:t>ż</w:t>
      </w:r>
      <w:r w:rsidR="00CD1B00">
        <w:t xml:space="preserve">ne wskazane w dokumentach i oświadczeniach, mające na celu wykazanie spełnienia przez Wykonawców warunków udziału w </w:t>
      </w:r>
      <w:r w:rsidR="00537533">
        <w:t>P</w:t>
      </w:r>
      <w:r w:rsidR="00CD1B00">
        <w:t>ostępowaniu</w:t>
      </w:r>
      <w:r w:rsidR="00B05927">
        <w:t xml:space="preserve"> podane w walutach obcych, Zamawiający przeliczy na złote polskie wg średniego kursu walut NBP z dnia opublikowania </w:t>
      </w:r>
      <w:r w:rsidR="00537533">
        <w:t>Specyfikacji</w:t>
      </w:r>
      <w:r w:rsidR="00A019AF">
        <w:t xml:space="preserve">. W przypadku wskazania wartości pieniężnej w walucie obcej nie obowiązującej w dniu opublikowania ww. </w:t>
      </w:r>
      <w:r w:rsidR="00537533">
        <w:t>Specyfikacji</w:t>
      </w:r>
      <w:r w:rsidR="00A019AF">
        <w:t xml:space="preserve">, zostanie ona przeliczona na złote polskie wg średniego </w:t>
      </w:r>
      <w:r w:rsidR="00E7682B">
        <w:t>kursu walut NBP z ostatniego dnia obowiązywania tej waluty.</w:t>
      </w:r>
      <w:r w:rsidR="00A019AF">
        <w:t xml:space="preserve"> 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842B65" w:rsidRDefault="00AE5354" w:rsidP="0058623A">
      <w:pPr>
        <w:pStyle w:val="Styl3"/>
      </w:pPr>
      <w:r>
        <w:lastRenderedPageBreak/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FF63F9">
        <w:rPr>
          <w:b/>
          <w:bCs/>
        </w:rPr>
        <w:t>Załącznikiem nr 2 do SWZ</w:t>
      </w:r>
      <w:r w:rsidR="009A3FCA">
        <w:t xml:space="preserve"> </w:t>
      </w:r>
      <w:r w:rsidR="00FF63F9">
        <w:t xml:space="preserve">przygotowany wg </w:t>
      </w:r>
      <w:r w:rsidR="00FF63F9" w:rsidRPr="00FF63F9">
        <w:rPr>
          <w:b/>
          <w:bCs/>
        </w:rPr>
        <w:t xml:space="preserve">Załącznika nr </w:t>
      </w:r>
      <w:r w:rsidR="00C04E06">
        <w:rPr>
          <w:b/>
          <w:bCs/>
        </w:rPr>
        <w:t>7</w:t>
      </w:r>
      <w:r w:rsidR="00FF63F9" w:rsidRPr="00FF63F9">
        <w:rPr>
          <w:b/>
          <w:bCs/>
        </w:rPr>
        <w:t xml:space="preserve"> do SW</w:t>
      </w:r>
      <w:r w:rsidR="00842B65">
        <w:rPr>
          <w:b/>
          <w:bCs/>
        </w:rPr>
        <w:t>Z,</w:t>
      </w:r>
    </w:p>
    <w:p w14:paraId="06D1B321" w14:textId="6A1A0CD8" w:rsidR="007F6FB5" w:rsidRPr="00374E89" w:rsidRDefault="004F6724" w:rsidP="0058623A">
      <w:pPr>
        <w:pStyle w:val="Styl2"/>
      </w:pPr>
      <w:r w:rsidRPr="00CE6882">
        <w:rPr>
          <w:b/>
          <w:bCs/>
          <w:u w:val="single"/>
        </w:rPr>
        <w:t>UWAGA:</w:t>
      </w:r>
      <w:r w:rsidRPr="00CE6882">
        <w:t xml:space="preserve"> </w:t>
      </w:r>
      <w:r w:rsidR="007F6FB5" w:rsidRPr="00CE6882">
        <w:t>W przypadku Wykonawców wspólnie ubiegających się o Zamówienie, przedmiotowe oświadczenie składa każdy z tych Wykonawców.</w:t>
      </w:r>
    </w:p>
    <w:p w14:paraId="64296F38" w14:textId="069D2EB9" w:rsidR="00915576" w:rsidRPr="000902DF" w:rsidRDefault="008A620F" w:rsidP="0058623A">
      <w:pPr>
        <w:pStyle w:val="Styl3"/>
      </w:pPr>
      <w:r w:rsidRPr="000902DF">
        <w:t xml:space="preserve">Dla Wykonawców wspólnie ubiegających się o </w:t>
      </w:r>
      <w:r w:rsidR="00DB7317" w:rsidRPr="000902DF">
        <w:t>Z</w:t>
      </w:r>
      <w:r w:rsidRPr="000902DF">
        <w:t>amówienie</w:t>
      </w:r>
      <w:r w:rsidR="00AE2397" w:rsidRPr="000902DF">
        <w:t xml:space="preserve"> - w</w:t>
      </w:r>
      <w:r w:rsidR="00915576" w:rsidRPr="000902DF">
        <w:t xml:space="preserve">zór oświadczenia stanowi </w:t>
      </w:r>
      <w:r w:rsidR="00915576" w:rsidRPr="000902DF">
        <w:rPr>
          <w:b/>
          <w:bCs/>
        </w:rPr>
        <w:t xml:space="preserve">Załącznik nr </w:t>
      </w:r>
      <w:r w:rsidR="00C04E06" w:rsidRPr="000902DF">
        <w:rPr>
          <w:b/>
          <w:bCs/>
        </w:rPr>
        <w:t>7</w:t>
      </w:r>
      <w:r w:rsidR="00915576" w:rsidRPr="000902DF">
        <w:rPr>
          <w:b/>
          <w:bCs/>
        </w:rPr>
        <w:t xml:space="preserve"> do SWZ</w:t>
      </w:r>
      <w:r w:rsidR="00915576" w:rsidRPr="000902DF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FD4476">
      <w:pPr>
        <w:pStyle w:val="Nagwek3"/>
        <w:keepNext w:val="0"/>
        <w:keepLines w:val="0"/>
        <w:numPr>
          <w:ilvl w:val="2"/>
          <w:numId w:val="17"/>
        </w:numPr>
        <w:ind w:left="1418" w:hanging="858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08827711" w14:textId="2D300D61" w:rsidR="00E211A8" w:rsidRPr="000902DF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0902DF">
        <w:rPr>
          <w:b/>
          <w:bCs/>
          <w:u w:val="single"/>
        </w:rPr>
        <w:t>UWAGA:</w:t>
      </w:r>
      <w:r w:rsidRPr="000902DF">
        <w:t xml:space="preserve"> W</w:t>
      </w:r>
      <w:r w:rsidR="00EB2052" w:rsidRPr="000902DF">
        <w:t xml:space="preserve"> przypadku k</w:t>
      </w:r>
      <w:r w:rsidR="007F6FB5" w:rsidRPr="000902DF">
        <w:t xml:space="preserve">onsorcjum należy złożyć </w:t>
      </w:r>
      <w:r w:rsidR="006B448A" w:rsidRPr="000902DF">
        <w:t>zaświadczenia</w:t>
      </w:r>
      <w:r w:rsidR="007F6FB5" w:rsidRPr="000902DF">
        <w:t xml:space="preserve"> dotyczące wszystkich jego członków</w:t>
      </w:r>
      <w:r w:rsidRPr="000902DF">
        <w:t>.</w:t>
      </w:r>
      <w:r w:rsidR="007F6FB5" w:rsidRPr="000902DF">
        <w:t xml:space="preserve">  </w:t>
      </w:r>
    </w:p>
    <w:p w14:paraId="1B3C2A94" w14:textId="700242D6" w:rsidR="00A90D60" w:rsidRDefault="00BA266E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374E89">
        <w:rPr>
          <w:b/>
          <w:bCs/>
        </w:rPr>
        <w:t>Dokument potwierdzający</w:t>
      </w:r>
      <w:r w:rsidR="000B1E2D" w:rsidRPr="00374E89">
        <w:rPr>
          <w:b/>
          <w:bCs/>
        </w:rPr>
        <w:t>, że Wykonawca</w:t>
      </w:r>
      <w:r w:rsidR="00297A31" w:rsidRPr="00374E89">
        <w:rPr>
          <w:b/>
          <w:bCs/>
        </w:rPr>
        <w:t xml:space="preserve"> jest ubezpieczony od odpowiedzialności cywilnej</w:t>
      </w:r>
      <w:r w:rsidR="00297A31">
        <w:t>, o</w:t>
      </w:r>
      <w:r w:rsidR="007D25A0">
        <w:t> </w:t>
      </w:r>
      <w:r w:rsidR="00297A31">
        <w:t xml:space="preserve">której mowa w pkt </w:t>
      </w:r>
      <w:r w:rsidR="00497C63">
        <w:t xml:space="preserve">5.1.3.3. lit. </w:t>
      </w:r>
      <w:r w:rsidR="007C7050">
        <w:t>a</w:t>
      </w:r>
      <w:r w:rsidR="00497C63">
        <w:t xml:space="preserve"> SWZ, w zakresie prowadzonej działalności </w:t>
      </w:r>
      <w:r w:rsidR="003D6758">
        <w:t>związanej z</w:t>
      </w:r>
      <w:r w:rsidR="007D25A0">
        <w:t> </w:t>
      </w:r>
      <w:r w:rsidR="003D6758">
        <w:t>przedmiotem zamówienia ze wskazaniem sumy gwarancyjnej tego ubezpieczenia wraz z</w:t>
      </w:r>
      <w:r w:rsidR="007D25A0">
        <w:t> </w:t>
      </w:r>
      <w:r w:rsidR="003D6758">
        <w:t xml:space="preserve">dokumentem potwierdzającym </w:t>
      </w:r>
      <w:r w:rsidR="007D25A0">
        <w:t>opłacenie składki ubezpieczeniowej.</w:t>
      </w:r>
    </w:p>
    <w:p w14:paraId="60617865" w14:textId="221B0411" w:rsidR="00390C63" w:rsidRPr="00E00745" w:rsidRDefault="00390C63" w:rsidP="00523D0A">
      <w:pPr>
        <w:ind w:left="1418"/>
        <w:jc w:val="both"/>
        <w:rPr>
          <w:color w:val="000000" w:themeColor="text1"/>
        </w:rPr>
      </w:pPr>
      <w:r w:rsidRPr="00E00745">
        <w:rPr>
          <w:b/>
          <w:bCs/>
          <w:color w:val="000000" w:themeColor="text1"/>
        </w:rPr>
        <w:t>UWAGA</w:t>
      </w:r>
      <w:r w:rsidRPr="00E00745">
        <w:rPr>
          <w:color w:val="000000" w:themeColor="text1"/>
        </w:rPr>
        <w:t xml:space="preserve">: </w:t>
      </w:r>
      <w:r w:rsidR="000A20D4" w:rsidRPr="00E00745">
        <w:rPr>
          <w:color w:val="000000" w:themeColor="text1"/>
        </w:rPr>
        <w:t xml:space="preserve">w przypadku wyboru </w:t>
      </w:r>
      <w:r w:rsidR="00A05BA8">
        <w:rPr>
          <w:color w:val="000000" w:themeColor="text1"/>
        </w:rPr>
        <w:t>O</w:t>
      </w:r>
      <w:r w:rsidR="000A20D4" w:rsidRPr="00E00745">
        <w:rPr>
          <w:color w:val="000000" w:themeColor="text1"/>
        </w:rPr>
        <w:t xml:space="preserve">ferty Wykonawcy jako najkorzystniejszej, Wykonawca zobowiązany będzie do przedstawienia </w:t>
      </w:r>
      <w:r w:rsidR="000A20D4" w:rsidRPr="00A80D63">
        <w:rPr>
          <w:b/>
          <w:bCs/>
          <w:color w:val="000000" w:themeColor="text1"/>
        </w:rPr>
        <w:t>polisy OC</w:t>
      </w:r>
      <w:r w:rsidR="000A20D4" w:rsidRPr="00E00745">
        <w:rPr>
          <w:color w:val="000000" w:themeColor="text1"/>
        </w:rPr>
        <w:t xml:space="preserve"> o wartości nie niższej wartość </w:t>
      </w:r>
      <w:r w:rsidR="00A05BA8">
        <w:rPr>
          <w:color w:val="000000" w:themeColor="text1"/>
        </w:rPr>
        <w:t>Z</w:t>
      </w:r>
      <w:r w:rsidR="000A20D4" w:rsidRPr="00E00745">
        <w:rPr>
          <w:color w:val="000000" w:themeColor="text1"/>
        </w:rPr>
        <w:t xml:space="preserve">amówienia brutto w zakresie prowadzonej działalności związanej z przedmiotem Zakupu (wraz z </w:t>
      </w:r>
      <w:r w:rsidR="000A20D4" w:rsidRPr="00C653FF">
        <w:rPr>
          <w:color w:val="000000" w:themeColor="text1"/>
        </w:rPr>
        <w:t xml:space="preserve">potwierdzeniem opłacenia składki) i w zakresie zgodnym z zapisami wzoru Umowy - </w:t>
      </w:r>
      <w:r w:rsidR="000A20D4" w:rsidRPr="00C653FF">
        <w:rPr>
          <w:b/>
          <w:bCs/>
          <w:color w:val="000000" w:themeColor="text1"/>
        </w:rPr>
        <w:t>załącznik nr 5 do SWZ</w:t>
      </w:r>
      <w:r w:rsidR="00C33071" w:rsidRPr="00C653FF">
        <w:rPr>
          <w:color w:val="000000" w:themeColor="text1"/>
        </w:rPr>
        <w:t>.</w:t>
      </w:r>
    </w:p>
    <w:p w14:paraId="51681CCE" w14:textId="75D5337F" w:rsidR="00BA266E" w:rsidRPr="00126D8E" w:rsidRDefault="00947BB2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126D8E">
        <w:rPr>
          <w:rFonts w:cstheme="minorHAnsi"/>
          <w:b/>
          <w:iCs/>
        </w:rPr>
        <w:t>Autoryzację</w:t>
      </w:r>
      <w:r w:rsidR="005C27B3">
        <w:rPr>
          <w:rFonts w:cstheme="minorHAnsi"/>
          <w:b/>
          <w:iCs/>
        </w:rPr>
        <w:t>,</w:t>
      </w:r>
      <w:r w:rsidRPr="00126D8E">
        <w:rPr>
          <w:rFonts w:cstheme="minorHAnsi"/>
          <w:b/>
          <w:iCs/>
        </w:rPr>
        <w:t xml:space="preserve"> </w:t>
      </w:r>
      <w:r w:rsidRPr="00126D8E">
        <w:rPr>
          <w:rFonts w:cstheme="minorHAnsi"/>
          <w:bCs/>
          <w:iCs/>
        </w:rPr>
        <w:t xml:space="preserve">o której mowa w pkt </w:t>
      </w:r>
      <w:r w:rsidRPr="00126D8E">
        <w:rPr>
          <w:rFonts w:cstheme="minorHAnsi"/>
          <w:b/>
          <w:iCs/>
        </w:rPr>
        <w:t>5.1.3.</w:t>
      </w:r>
      <w:r w:rsidR="00126D8E" w:rsidRPr="00126D8E">
        <w:rPr>
          <w:rFonts w:cstheme="minorHAnsi"/>
          <w:b/>
          <w:iCs/>
        </w:rPr>
        <w:t>1</w:t>
      </w:r>
      <w:r w:rsidRPr="00126D8E">
        <w:rPr>
          <w:rFonts w:cstheme="minorHAnsi"/>
          <w:b/>
          <w:iCs/>
        </w:rPr>
        <w:t xml:space="preserve">. a </w:t>
      </w:r>
    </w:p>
    <w:p w14:paraId="1D92B1D1" w14:textId="77777777" w:rsidR="00D126F7" w:rsidRPr="001F6674" w:rsidRDefault="00D126F7" w:rsidP="00D126F7">
      <w:pPr>
        <w:pStyle w:val="Akapitzlist"/>
        <w:ind w:left="1418"/>
        <w:jc w:val="both"/>
        <w:rPr>
          <w:highlight w:val="yellow"/>
        </w:rPr>
      </w:pP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 xml:space="preserve">bezpłatnych baz danych, Zamawiający może żądać od Wykonawcy przedstawienia tłumaczenia </w:t>
      </w:r>
      <w:r w:rsidRPr="00FE1946">
        <w:lastRenderedPageBreak/>
        <w:t>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02D5EFA9" w14:textId="4DF6DE4B" w:rsidR="00FA5175" w:rsidRPr="00FA5175" w:rsidRDefault="00AF2710" w:rsidP="00BB3921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2A2CC088" w14:textId="11916259" w:rsidR="00873BDE" w:rsidRPr="00AD5D1D" w:rsidRDefault="00827919" w:rsidP="00873BDE">
      <w:pPr>
        <w:pStyle w:val="Styl3"/>
        <w:numPr>
          <w:ilvl w:val="2"/>
          <w:numId w:val="17"/>
        </w:numPr>
      </w:pPr>
      <w:r>
        <w:t xml:space="preserve">Zamawiający nie uznaje </w:t>
      </w:r>
      <w:r w:rsidR="0057071A">
        <w:t>ofer</w:t>
      </w:r>
      <w:r w:rsidR="00A47259">
        <w:t xml:space="preserve">ty podpisanej </w:t>
      </w:r>
      <w:r>
        <w:t>faksymile</w:t>
      </w:r>
      <w:r w:rsidR="00A47259">
        <w:t xml:space="preserve"> rozumianej jako</w:t>
      </w:r>
      <w:r w:rsidR="00A15EFE">
        <w:t xml:space="preserve"> </w:t>
      </w:r>
      <w:r w:rsidR="00A15EFE" w:rsidRPr="00A15EFE">
        <w:t>dokładn</w:t>
      </w:r>
      <w:r w:rsidR="00A15EFE">
        <w:t>ą</w:t>
      </w:r>
      <w:r w:rsidR="00A15EFE" w:rsidRPr="00A15EFE">
        <w:t xml:space="preserve"> kopi</w:t>
      </w:r>
      <w:r w:rsidR="00A15EFE">
        <w:t>ę</w:t>
      </w:r>
      <w:r w:rsidR="00A15EFE" w:rsidRPr="00A15EFE">
        <w:t xml:space="preserve"> dokumentu, rysunku lub, najczęściej, odręcznego podpisu, wykonan</w:t>
      </w:r>
      <w:r w:rsidR="00A15EFE">
        <w:t>ą</w:t>
      </w:r>
      <w:r w:rsidR="00A15EFE" w:rsidRPr="00A15EFE">
        <w:t xml:space="preserve"> mechanicznie, chemicznie lub elektronicznie</w:t>
      </w:r>
      <w:r w:rsidR="00A15EFE">
        <w:t>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lastRenderedPageBreak/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692BCD68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Pr="008D13C2">
        <w:t>/</w:t>
      </w:r>
      <w:r w:rsidR="00B60C71">
        <w:t xml:space="preserve"> </w:t>
      </w: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</w:t>
      </w:r>
      <w:r w:rsidR="0069272C">
        <w:rPr>
          <w:b/>
        </w:rPr>
        <w:t>,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1EF1C08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F129E3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19D4F5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 xml:space="preserve">zakresem przedmiot </w:t>
      </w:r>
      <w:r w:rsidR="00F129E3">
        <w:t>Z</w:t>
      </w:r>
      <w:r w:rsidRPr="00D21BCD">
        <w:t>amówienia,</w:t>
      </w:r>
    </w:p>
    <w:p w14:paraId="1D76BB7A" w14:textId="1ECE3D1A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F129E3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48B66DF6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F129E3">
        <w:rPr>
          <w:rFonts w:eastAsiaTheme="minorHAnsi"/>
        </w:rPr>
        <w:t>Z</w:t>
      </w:r>
      <w:r w:rsidRPr="0058623A">
        <w:rPr>
          <w:rFonts w:eastAsiaTheme="minorHAnsi"/>
        </w:rPr>
        <w:t>amówienia</w:t>
      </w:r>
      <w:r w:rsidR="0069272C">
        <w:rPr>
          <w:rFonts w:eastAsiaTheme="minorHAnsi"/>
        </w:rPr>
        <w:t>,</w:t>
      </w:r>
    </w:p>
    <w:p w14:paraId="3722C31D" w14:textId="4A985CE0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</w:t>
      </w:r>
      <w:r w:rsidR="00F129E3">
        <w:t>Z</w:t>
      </w:r>
      <w:r w:rsidRPr="00AE54A0">
        <w:t xml:space="preserve">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0CFAC54D" w14:textId="77777777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lastRenderedPageBreak/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 xml:space="preserve">dołączone do Oferty Wykonawcy warunki handlowe, wykraczające poza zakres określony przez Zamawiającego w SWZ i załącznikach (np. ogólne warunki handlowe, warunki realizacji </w:t>
      </w:r>
      <w:r>
        <w:lastRenderedPageBreak/>
        <w:t>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Pr="006745CA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6745CA">
        <w:t xml:space="preserve">Wykonawca, określi ceny jednostkowe netto oraz ceny jednostkowe brutto zgodnie z treścią Formularza cenowego/Arkusza kalkulacyjnego stanowiącego </w:t>
      </w:r>
      <w:r w:rsidRPr="006745CA">
        <w:rPr>
          <w:b/>
          <w:bCs/>
        </w:rPr>
        <w:t>Załącznik nr 2</w:t>
      </w:r>
      <w:r w:rsidR="005368FF" w:rsidRPr="006745CA">
        <w:rPr>
          <w:b/>
          <w:bCs/>
        </w:rPr>
        <w:t>A</w:t>
      </w:r>
      <w:r w:rsidRPr="006745CA">
        <w:rPr>
          <w:b/>
          <w:bCs/>
        </w:rPr>
        <w:t xml:space="preserve"> do SWZ</w:t>
      </w:r>
      <w:r w:rsidRPr="006745CA">
        <w:t xml:space="preserve">. Cena za realizację przedmiotu Zamówienia jest sumą cen poszczególnych pozycji asortymentowych i należy ją wprowadzić do Formularza Oferty stanowiącego </w:t>
      </w:r>
      <w:r w:rsidRPr="006745CA">
        <w:rPr>
          <w:b/>
          <w:bCs/>
        </w:rPr>
        <w:t>Załącznik nr 2 do SWZ</w:t>
      </w:r>
      <w:r w:rsidRPr="006745CA">
        <w:t xml:space="preserve"> oraz w ustrukturyzowanym formularzu ofertowym Systemu Zakupowego.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lastRenderedPageBreak/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9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625ED439" w14:textId="5BB53439" w:rsidR="0070509A" w:rsidRDefault="000B79EC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0B79EC">
        <w:t xml:space="preserve">Robert Wilk-Gałązka </w:t>
      </w:r>
      <w:r w:rsidR="00A3492D" w:rsidRPr="007F7D40">
        <w:t xml:space="preserve">Departament Zakupów PGE </w:t>
      </w:r>
      <w:r w:rsidR="0070509A" w:rsidRPr="0070509A">
        <w:t xml:space="preserve">Energetyka Kolejowa Holding sp. z o.o., tel. 697 040 816 e-mail: </w:t>
      </w:r>
      <w:hyperlink r:id="rId20" w:history="1">
        <w:r w:rsidR="0070509A" w:rsidRPr="001F5E01">
          <w:rPr>
            <w:rStyle w:val="Hipercze"/>
            <w:rFonts w:ascii="Verdana" w:hAnsi="Verdana"/>
            <w:sz w:val="18"/>
          </w:rPr>
          <w:t>r.wilk@pkpeholding.pl</w:t>
        </w:r>
      </w:hyperlink>
    </w:p>
    <w:p w14:paraId="14054D82" w14:textId="2DBA626E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3CAE400D" w:rsidR="00A3492D" w:rsidRPr="004200DF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4200DF" w:rsidRPr="004200DF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POST/HZ/EK/HZL/00433/2025</w:t>
          </w:r>
        </w:sdtContent>
      </w:sdt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1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2B746E7B" w:rsidR="004119DA" w:rsidRPr="00904244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04244">
        <w:t>W dniu opublikowania Postępowania te</w:t>
      </w:r>
      <w:r w:rsidR="002D3BE8" w:rsidRPr="00904244">
        <w:t>rmin składania Ofert</w:t>
      </w:r>
      <w:r w:rsidRPr="00904244">
        <w:t xml:space="preserve"> został wyznaczony do dnia </w:t>
      </w:r>
      <w:r w:rsidR="00195661" w:rsidRPr="00904244">
        <w:rPr>
          <w:b/>
          <w:bCs/>
        </w:rPr>
        <w:t>07.05</w:t>
      </w:r>
      <w:r w:rsidR="00904244" w:rsidRPr="00904244">
        <w:rPr>
          <w:b/>
          <w:bCs/>
        </w:rPr>
        <w:t>.</w:t>
      </w:r>
      <w:r w:rsidRPr="00904244">
        <w:rPr>
          <w:b/>
          <w:bCs/>
        </w:rPr>
        <w:t>202</w:t>
      </w:r>
      <w:r w:rsidR="00904244" w:rsidRPr="00904244">
        <w:rPr>
          <w:b/>
          <w:bCs/>
        </w:rPr>
        <w:t>6</w:t>
      </w:r>
      <w:r w:rsidRPr="00904244">
        <w:rPr>
          <w:b/>
          <w:bCs/>
        </w:rPr>
        <w:t xml:space="preserve"> r. do</w:t>
      </w:r>
      <w:r w:rsidR="00836E90" w:rsidRPr="00904244">
        <w:rPr>
          <w:b/>
          <w:bCs/>
        </w:rPr>
        <w:t xml:space="preserve"> godz</w:t>
      </w:r>
      <w:r w:rsidRPr="00904244">
        <w:rPr>
          <w:b/>
          <w:bCs/>
        </w:rPr>
        <w:t xml:space="preserve">. </w:t>
      </w:r>
      <w:r w:rsidR="00904244" w:rsidRPr="00904244">
        <w:rPr>
          <w:b/>
          <w:bCs/>
        </w:rPr>
        <w:t>12:00</w:t>
      </w:r>
      <w:r w:rsidR="00904244">
        <w:t>.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1D2CBBB9" w:rsidR="00A3492D" w:rsidRPr="00F413AE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F413AE">
        <w:t>Termin związania O</w:t>
      </w:r>
      <w:r w:rsidR="00371056" w:rsidRPr="00F413AE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5C27B3" w:rsidRPr="00F413AE">
            <w:rPr>
              <w:rFonts w:asciiTheme="minorHAnsi" w:hAnsiTheme="minorHAnsi" w:cstheme="minorHAnsi"/>
              <w:b/>
              <w:bCs/>
              <w:szCs w:val="22"/>
            </w:rPr>
            <w:t>90 dni</w:t>
          </w:r>
        </w:sdtContent>
      </w:sdt>
      <w:r w:rsidR="00225525" w:rsidRPr="00F413AE">
        <w:t xml:space="preserve"> </w:t>
      </w:r>
      <w:r w:rsidRPr="00F413AE">
        <w:t>licząc od daty</w:t>
      </w:r>
      <w:r w:rsidR="002D3BE8" w:rsidRPr="00F413AE">
        <w:t xml:space="preserve"> upływu terminu składania Ofert</w:t>
      </w:r>
      <w:r w:rsidRPr="00F413AE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A5EB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A5EB6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4A5EB6">
        <w:t xml:space="preserve">„Cena netto” – waga 100% to jest 100 pkt </w:t>
      </w:r>
    </w:p>
    <w:p w14:paraId="0502D66B" w14:textId="77777777" w:rsidR="004119DA" w:rsidRPr="004A5EB6" w:rsidRDefault="004119DA" w:rsidP="00681BDE">
      <w:pPr>
        <w:ind w:left="445" w:firstLine="576"/>
      </w:pPr>
      <w:r w:rsidRPr="004A5EB6">
        <w:t>W kryterium „Cena netto” punkty zostaną przyznane zgodnie z poniższym wzorem:</w:t>
      </w:r>
    </w:p>
    <w:p w14:paraId="58E885CF" w14:textId="77777777" w:rsidR="004119DA" w:rsidRPr="004A5EB6" w:rsidRDefault="004119DA" w:rsidP="00681BDE"/>
    <w:p w14:paraId="6B624637" w14:textId="77777777" w:rsidR="004119DA" w:rsidRPr="004A5EB6" w:rsidRDefault="004119DA" w:rsidP="00681BDE">
      <w:pPr>
        <w:jc w:val="center"/>
        <w:rPr>
          <w:vertAlign w:val="subscript"/>
        </w:rPr>
      </w:pPr>
      <w:proofErr w:type="spellStart"/>
      <w:r w:rsidRPr="004A5EB6">
        <w:t>C</w:t>
      </w:r>
      <w:r w:rsidRPr="004A5EB6">
        <w:rPr>
          <w:vertAlign w:val="subscript"/>
        </w:rPr>
        <w:t>min</w:t>
      </w:r>
      <w:proofErr w:type="spellEnd"/>
    </w:p>
    <w:p w14:paraId="342C9B06" w14:textId="77777777" w:rsidR="004119DA" w:rsidRPr="004A5EB6" w:rsidRDefault="004119DA" w:rsidP="00681BDE">
      <w:pPr>
        <w:jc w:val="center"/>
      </w:pPr>
      <w:r w:rsidRPr="004A5EB6">
        <w:t>C = ---------------------- x 100 pkt</w:t>
      </w:r>
    </w:p>
    <w:p w14:paraId="2E441683" w14:textId="77777777" w:rsidR="004119DA" w:rsidRPr="004A5EB6" w:rsidRDefault="004119DA" w:rsidP="00681BDE">
      <w:pPr>
        <w:jc w:val="center"/>
      </w:pPr>
      <w:r w:rsidRPr="004A5EB6">
        <w:t>C</w:t>
      </w:r>
      <w:r w:rsidRPr="004A5EB6">
        <w:rPr>
          <w:vertAlign w:val="subscript"/>
        </w:rPr>
        <w:t>o</w:t>
      </w:r>
    </w:p>
    <w:p w14:paraId="0520778F" w14:textId="77777777" w:rsidR="004119DA" w:rsidRPr="004A5EB6" w:rsidRDefault="004119DA" w:rsidP="00681BDE">
      <w:pPr>
        <w:jc w:val="center"/>
        <w:rPr>
          <w:b/>
        </w:rPr>
      </w:pPr>
    </w:p>
    <w:p w14:paraId="499765DE" w14:textId="77777777" w:rsidR="004119DA" w:rsidRPr="004A5EB6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4A5EB6">
        <w:rPr>
          <w:b/>
        </w:rPr>
        <w:t>C</w:t>
      </w:r>
      <w:r w:rsidRPr="004A5EB6">
        <w:t xml:space="preserve"> – liczba punktów przyznana Ofercie ocenianej w kryterium „Cena netto”</w:t>
      </w:r>
    </w:p>
    <w:p w14:paraId="502BC2F9" w14:textId="77777777" w:rsidR="004119DA" w:rsidRPr="004A5EB6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4A5EB6">
        <w:rPr>
          <w:b/>
        </w:rPr>
        <w:t>C</w:t>
      </w:r>
      <w:r w:rsidRPr="004A5EB6">
        <w:rPr>
          <w:b/>
          <w:vertAlign w:val="subscript"/>
        </w:rPr>
        <w:t>min</w:t>
      </w:r>
      <w:proofErr w:type="spellEnd"/>
      <w:r w:rsidRPr="004A5EB6">
        <w:t xml:space="preserve"> – najniższa z zaoferowanych przez Wykonawców cen netto</w:t>
      </w:r>
    </w:p>
    <w:p w14:paraId="39E3B5AE" w14:textId="77777777" w:rsidR="004119DA" w:rsidRPr="004A5EB6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4A5EB6">
        <w:rPr>
          <w:b/>
        </w:rPr>
        <w:t>C</w:t>
      </w:r>
      <w:r w:rsidRPr="004A5EB6">
        <w:rPr>
          <w:b/>
          <w:vertAlign w:val="subscript"/>
        </w:rPr>
        <w:t>o</w:t>
      </w:r>
      <w:r w:rsidRPr="004A5EB6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4A5EB6">
        <w:rPr>
          <w:b/>
        </w:rPr>
        <w:t>100 pkt</w:t>
      </w:r>
      <w:r w:rsidRPr="004A5EB6">
        <w:t xml:space="preserve"> – maksymalna liczba punktów do uzyskania w kryterium „Cena netto”</w:t>
      </w:r>
    </w:p>
    <w:p w14:paraId="2FF65764" w14:textId="77777777" w:rsidR="007F2C5F" w:rsidRPr="007F2C5F" w:rsidRDefault="007F2C5F" w:rsidP="007F2C5F"/>
    <w:p w14:paraId="059C517F" w14:textId="297EDAED" w:rsidR="004119DA" w:rsidRPr="004A5EB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A5EB6">
        <w:t>Za najkorzystniejszą zostanie uznana Oferta, która uzyska najwyższą liczbę punktów na podstawie kryterium/kryteriów oceny Ofert.</w:t>
      </w:r>
      <w:r w:rsidR="61242B71" w:rsidRPr="004A5EB6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004A5EB6">
        <w:rPr>
          <w:rFonts w:ascii="Calibri" w:eastAsia="Calibri" w:hAnsi="Calibri" w:cs="Calibri"/>
          <w:sz w:val="22"/>
          <w:szCs w:val="22"/>
        </w:rPr>
        <w:t>Ocena</w:t>
      </w:r>
      <w:r w:rsidR="61242B71" w:rsidRPr="004A5EB6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A5EB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A5EB6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17D7BC3A" w14:textId="7B47A264" w:rsidR="00351BCB" w:rsidRPr="008C65DD" w:rsidRDefault="004119DA" w:rsidP="00351BC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elektronicznej.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32FF9EB9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4359CA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6461B750" w:rsidR="004F31B4" w:rsidRPr="00653F7F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165CB">
        <w:t>Z Wykonawcą, którego Oferta ostateczna zostanie wybrana jako Oferta najkorzystniejsza, zostanie</w:t>
      </w:r>
      <w:r>
        <w:t xml:space="preserve"> zawarta przez Zamawiającego Umowa, zgodnie z projektowanymi postanowieniami </w:t>
      </w:r>
      <w:r w:rsidR="00D2252C">
        <w:t>U</w:t>
      </w:r>
      <w:r>
        <w:t>mowy wskazanymi w SWZ.</w:t>
      </w:r>
      <w:r w:rsidR="1CE04162" w:rsidRPr="00653F7F">
        <w:rPr>
          <w:rFonts w:ascii="Calibri" w:eastAsia="Calibri" w:hAnsi="Calibri" w:cs="Calibri"/>
          <w:sz w:val="22"/>
          <w:szCs w:val="22"/>
        </w:rPr>
        <w:t xml:space="preserve"> </w:t>
      </w:r>
    </w:p>
    <w:p w14:paraId="1A6FB188" w14:textId="77777777" w:rsidR="00283F63" w:rsidRPr="00283F63" w:rsidRDefault="004F31B4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 xml:space="preserve">Osoby, które będą podpisywać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podpisaniem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</w:t>
      </w:r>
      <w:r w:rsidR="00283F63">
        <w:rPr>
          <w:rFonts w:asciiTheme="minorHAnsi" w:eastAsia="Calibri" w:hAnsiTheme="minorHAnsi" w:cs="Calibri"/>
          <w:szCs w:val="18"/>
        </w:rPr>
        <w:t xml:space="preserve">y. </w:t>
      </w:r>
    </w:p>
    <w:p w14:paraId="0AB89711" w14:textId="77777777" w:rsidR="00283F63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12C85">
        <w:rPr>
          <w:rFonts w:eastAsia="Calibri" w:cs="Calibri"/>
          <w:szCs w:val="18"/>
        </w:rPr>
        <w:t>Wykonawca w ciągu 10 dni od daty ogłoszenia o wyniku zobowiązany jest dostarczyć Zamawiającemu niezbędne dane i dokumenty do zawarcia Umowy</w:t>
      </w:r>
      <w:r w:rsidR="00283F63">
        <w:rPr>
          <w:rFonts w:eastAsia="Calibri" w:cs="Calibri"/>
          <w:szCs w:val="18"/>
        </w:rPr>
        <w:t xml:space="preserve">. </w:t>
      </w:r>
    </w:p>
    <w:p w14:paraId="3876BC11" w14:textId="143685D2" w:rsidR="00112C85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83F63">
        <w:rPr>
          <w:rFonts w:eastAsia="Calibri" w:cs="Calibri"/>
          <w:szCs w:val="18"/>
        </w:rPr>
        <w:t xml:space="preserve">Wykonawca zobowiązany jest podpisać Umowę w terminie nie dłuższym niż 10 dni od daty przekazania Wykonawcy do podpisania. Niedotrzymanie tego terminu, potraktowane zostanie jako odmowa zawarcia Umowy oraz uprawnia do zatrzymania wadium. 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19066ACA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</w:t>
      </w:r>
      <w:r w:rsidR="005C27B3">
        <w:t>,</w:t>
      </w:r>
      <w:r w:rsidRPr="008C65DD">
        <w:t xml:space="preserve">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lastRenderedPageBreak/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63AF993C" w:rsidR="00FB3FFA" w:rsidRPr="00C111C4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C111C4">
        <w:t>Administratorem danych osobowych przekazanych przez Wykonawcę („ADO”) jest:</w:t>
      </w:r>
      <w:r w:rsidR="007229FA" w:rsidRPr="00C111C4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343016" w:rsidRPr="00C111C4">
            <w:rPr>
              <w:rFonts w:asciiTheme="minorHAnsi" w:hAnsiTheme="minorHAnsi" w:cstheme="minorHAnsi"/>
              <w:b/>
              <w:bCs/>
              <w:szCs w:val="22"/>
            </w:rPr>
            <w:t>PGE ENERGETYKA KOLEJOWA S.A.</w:t>
          </w:r>
        </w:sdtContent>
      </w:sdt>
      <w:r w:rsidRPr="00C111C4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Desk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lastRenderedPageBreak/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2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lastRenderedPageBreak/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Desk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3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8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8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Desk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4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77777777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300330AD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2B547616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 xml:space="preserve">Formularz cenowy/Arkusz kalkulacyjny </w:t>
            </w:r>
          </w:p>
        </w:tc>
      </w:tr>
      <w:tr w:rsidR="00CA1A5C" w:rsidRPr="002165CB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79840162" w:rsidR="00CA1A5C" w:rsidRPr="002165CB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>Załącznik nr 2</w:t>
            </w:r>
            <w:r w:rsidR="001D5762" w:rsidRPr="002165CB">
              <w:rPr>
                <w:rFonts w:cs="Calibri"/>
                <w:b/>
                <w:szCs w:val="18"/>
              </w:rPr>
              <w:t>B</w:t>
            </w:r>
          </w:p>
        </w:tc>
        <w:tc>
          <w:tcPr>
            <w:tcW w:w="6520" w:type="dxa"/>
            <w:vAlign w:val="center"/>
          </w:tcPr>
          <w:p w14:paraId="42395677" w14:textId="44A7EA74" w:rsidR="00CA1A5C" w:rsidRPr="002165CB" w:rsidRDefault="002165CB" w:rsidP="00BD0C3A">
            <w:pPr>
              <w:jc w:val="both"/>
              <w:rPr>
                <w:szCs w:val="18"/>
              </w:rPr>
            </w:pPr>
            <w:r w:rsidRPr="002165CB">
              <w:rPr>
                <w:szCs w:val="18"/>
              </w:rPr>
              <w:t>Nie dotyczy</w:t>
            </w:r>
          </w:p>
        </w:tc>
      </w:tr>
      <w:tr w:rsidR="00CA1A5C" w:rsidRPr="002165CB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165CB" w:rsidRDefault="00CA1A5C" w:rsidP="002165CB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1FA3B113" w:rsidR="00CA1A5C" w:rsidRPr="002165CB" w:rsidRDefault="002165CB" w:rsidP="002165CB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>Nie dotyczy</w:t>
            </w:r>
          </w:p>
        </w:tc>
      </w:tr>
      <w:tr w:rsidR="00CA1A5C" w:rsidRPr="002165CB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165CB" w:rsidRDefault="00CA1A5C" w:rsidP="002165CB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7F8E0677" w:rsidR="00CA1A5C" w:rsidRPr="002165CB" w:rsidRDefault="002165CB" w:rsidP="002165CB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F21329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F21329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0474A456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F21329">
              <w:rPr>
                <w:szCs w:val="18"/>
              </w:rPr>
              <w:t xml:space="preserve">Projekt Umowy </w:t>
            </w:r>
          </w:p>
        </w:tc>
      </w:tr>
      <w:tr w:rsidR="00CA1A5C" w:rsidRPr="002165CB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165CB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04B72173" w:rsidR="00BD0C3A" w:rsidRPr="002165CB" w:rsidRDefault="002165CB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 w:rsidRPr="002165CB">
              <w:rPr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1083F895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59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- WZÓR</w:t>
            </w:r>
            <w:bookmarkEnd w:id="59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52BA0C15" w:rsidR="00BD0C3A" w:rsidDel="00A04428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Oświadczenie o zachowaniu poufności</w:t>
            </w:r>
            <w:r w:rsidR="0027418B">
              <w:rPr>
                <w:rFonts w:cs="Calibri"/>
                <w:szCs w:val="18"/>
              </w:rPr>
              <w:t xml:space="preserve"> </w:t>
            </w:r>
          </w:p>
        </w:tc>
      </w:tr>
      <w:tr w:rsidR="00CA1A5C" w:rsidRPr="002165CB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CA1A5C" w:rsidRPr="002165CB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 xml:space="preserve">Załącznik nr </w:t>
            </w:r>
            <w:r w:rsidR="001D5762" w:rsidRPr="002165CB"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CFCF27C" w14:textId="3544E888" w:rsidR="00CA1A5C" w:rsidRPr="002165CB" w:rsidRDefault="002165C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2165CB">
              <w:rPr>
                <w:szCs w:val="18"/>
              </w:rPr>
              <w:t>Nie dotyczy</w:t>
            </w:r>
          </w:p>
        </w:tc>
      </w:tr>
      <w:tr w:rsidR="00CA1A5C" w:rsidRPr="002165CB" w14:paraId="673B4B5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B0F09C6" w14:textId="1E9ED7AA" w:rsidR="00CA1A5C" w:rsidRPr="002165CB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t>Załącznik nr 1</w:t>
            </w:r>
            <w:r w:rsidR="001D5762" w:rsidRPr="002165CB">
              <w:rPr>
                <w:rFonts w:cs="Calibri"/>
                <w:b/>
                <w:szCs w:val="18"/>
              </w:rPr>
              <w:t>0</w:t>
            </w:r>
          </w:p>
        </w:tc>
        <w:tc>
          <w:tcPr>
            <w:tcW w:w="6520" w:type="dxa"/>
            <w:vAlign w:val="center"/>
          </w:tcPr>
          <w:p w14:paraId="7AF6C047" w14:textId="2FB734C6" w:rsidR="00CA1A5C" w:rsidRPr="002165CB" w:rsidRDefault="002165C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2165CB">
              <w:rPr>
                <w:szCs w:val="18"/>
              </w:rPr>
              <w:t>Nie dotyczy</w:t>
            </w:r>
          </w:p>
        </w:tc>
      </w:tr>
      <w:tr w:rsidR="002F5DAC" w:rsidRPr="002165CB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CB17A7C" w:rsidR="002F5DAC" w:rsidRPr="002165CB" w:rsidRDefault="002F5DA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165CB">
              <w:rPr>
                <w:rFonts w:cs="Calibri"/>
                <w:b/>
                <w:szCs w:val="18"/>
              </w:rPr>
              <w:lastRenderedPageBreak/>
              <w:t>Załącznik nr 11</w:t>
            </w:r>
          </w:p>
        </w:tc>
        <w:tc>
          <w:tcPr>
            <w:tcW w:w="6520" w:type="dxa"/>
            <w:vAlign w:val="center"/>
          </w:tcPr>
          <w:p w14:paraId="5474D728" w14:textId="4DAA9B55" w:rsidR="002F5DAC" w:rsidRPr="002165CB" w:rsidRDefault="002165CB" w:rsidP="00CA1A5C">
            <w:pPr>
              <w:tabs>
                <w:tab w:val="left" w:pos="1980"/>
              </w:tabs>
              <w:spacing w:before="120" w:after="120" w:line="276" w:lineRule="auto"/>
            </w:pPr>
            <w:r w:rsidRPr="002165CB">
              <w:rPr>
                <w:szCs w:val="18"/>
              </w:rPr>
              <w:t>Nie dotyczy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Pr="00367C9A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731D746D" w14:textId="77777777" w:rsidR="00735FA3" w:rsidRDefault="00735FA3" w:rsidP="006856B7">
      <w:pPr>
        <w:jc w:val="right"/>
        <w:rPr>
          <w:b/>
        </w:rPr>
      </w:pPr>
    </w:p>
    <w:p w14:paraId="757CA7A4" w14:textId="23D3A86D" w:rsidR="003574D1" w:rsidRDefault="003574D1">
      <w:pPr>
        <w:rPr>
          <w:b/>
        </w:rPr>
      </w:pPr>
      <w:r>
        <w:rPr>
          <w:b/>
        </w:rPr>
        <w:br w:type="page"/>
      </w:r>
    </w:p>
    <w:p w14:paraId="07F60CC2" w14:textId="3872A2FB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  <w:r w:rsidR="007F1989">
        <w:rPr>
          <w:b/>
        </w:rPr>
        <w:t>- WZÓR</w:t>
      </w:r>
      <w:r w:rsidRPr="00B71AA7">
        <w:rPr>
          <w:b/>
        </w:rPr>
        <w:t xml:space="preserve">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398625C0" w:rsidR="00F62662" w:rsidRPr="00F62662" w:rsidRDefault="00EE5F64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343016">
            <w:rPr>
              <w:rFonts w:cstheme="minorHAnsi"/>
              <w:b/>
              <w:bCs/>
            </w:rPr>
            <w:t>PGE ENERGETYKA KOLEJOWA S.A.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EE5F64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1C225D0A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CE327F">
            <w:rPr>
              <w:rFonts w:ascii="Verdana" w:hAnsi="Verdana" w:cstheme="majorBidi"/>
              <w:b/>
              <w:bCs/>
              <w:szCs w:val="26"/>
            </w:rPr>
            <w:t>Postępowanie na przeglądy oraz diagnostykę silników typu DEUTZ</w:t>
          </w:r>
        </w:sdtContent>
      </w:sdt>
    </w:p>
    <w:p w14:paraId="19EAABB1" w14:textId="08ACCE36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4200DF">
            <w:rPr>
              <w:b/>
              <w:bCs/>
            </w:rPr>
            <w:t>POST/HZ/EK/HZL/00433/2025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CE1093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4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838"/>
        <w:gridCol w:w="1400"/>
        <w:gridCol w:w="2347"/>
      </w:tblGrid>
      <w:tr w:rsidR="00C75417" w:rsidRPr="00604915" w14:paraId="2DAD6200" w14:textId="77777777" w:rsidTr="002165CB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2165CB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2165CB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46367194" w:rsidR="00C75417" w:rsidRPr="00604915" w:rsidRDefault="00C75417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 w:rsidR="00B8243E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Część 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C75417" w:rsidRPr="00604915" w14:paraId="68B29646" w14:textId="77777777" w:rsidTr="002165CB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E006D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431FA1" w14:textId="47C350FB" w:rsidR="00C75417" w:rsidRPr="00604915" w:rsidRDefault="00B8243E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Część 2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128A6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134E1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68E02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B8243E" w:rsidRPr="00604915" w14:paraId="78C3C2A0" w14:textId="77777777" w:rsidTr="002165CB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82E78" w14:textId="604D98EC" w:rsidR="00B8243E" w:rsidRPr="00604915" w:rsidRDefault="00B8243E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1B5A5C" w14:textId="7739B85E" w:rsidR="00B8243E" w:rsidRPr="00604915" w:rsidRDefault="00B8243E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Część </w:t>
            </w:r>
            <w:r w:rsidR="008400B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627B5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E0BA4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177F5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B8243E" w:rsidRPr="00604915" w14:paraId="3D7583C9" w14:textId="77777777" w:rsidTr="002165CB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73475" w14:textId="1BF08CF3" w:rsidR="00B8243E" w:rsidRPr="00604915" w:rsidRDefault="00B8243E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041ABB" w14:textId="7B4629FE" w:rsidR="00B8243E" w:rsidRPr="00604915" w:rsidRDefault="00B8243E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Część </w:t>
            </w:r>
            <w:r w:rsidR="008400B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27AE9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2039A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1054F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B8243E" w:rsidRPr="00604915" w14:paraId="447BC2C3" w14:textId="77777777" w:rsidTr="002165CB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E2942" w14:textId="765BF960" w:rsidR="00B8243E" w:rsidRPr="00604915" w:rsidRDefault="00B8243E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31891D" w14:textId="3B258092" w:rsidR="00B8243E" w:rsidRPr="00604915" w:rsidRDefault="00B8243E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Część </w:t>
            </w:r>
            <w:r w:rsidR="008400B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609F6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8CF7A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C3C22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B8243E" w:rsidRPr="00604915" w14:paraId="294FFD86" w14:textId="77777777" w:rsidTr="002165CB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8852B" w14:textId="417AD36F" w:rsidR="00B8243E" w:rsidRPr="00604915" w:rsidRDefault="00B8243E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D97FEA" w14:textId="4033E612" w:rsidR="00B8243E" w:rsidRPr="00604915" w:rsidRDefault="00B8243E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Część </w:t>
            </w:r>
            <w:r w:rsidR="008400B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CFDD0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1EB2D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81CA7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B8243E" w:rsidRPr="00604915" w14:paraId="175A6C6E" w14:textId="77777777" w:rsidTr="002165CB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1F4B5" w14:textId="200E1108" w:rsidR="00B8243E" w:rsidRPr="00604915" w:rsidRDefault="00B8243E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C5BB7D" w14:textId="139ADB74" w:rsidR="00B8243E" w:rsidRPr="00604915" w:rsidRDefault="00B8243E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Część </w:t>
            </w:r>
            <w:r w:rsidR="008400B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68E70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34B56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DE441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B8243E" w:rsidRPr="00604915" w14:paraId="334F9B42" w14:textId="77777777" w:rsidTr="002165CB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C6ED7" w14:textId="56B0333A" w:rsidR="00B8243E" w:rsidRPr="00604915" w:rsidRDefault="00B8243E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750A92" w14:textId="0C40D2DF" w:rsidR="00B8243E" w:rsidRPr="00604915" w:rsidRDefault="00B8243E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Część </w:t>
            </w:r>
            <w:r w:rsidR="008400B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3C0F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3EE0D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06A6D" w14:textId="77777777" w:rsidR="00B8243E" w:rsidRPr="00604915" w:rsidRDefault="00B8243E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276CFBD0" w:rsidR="00463BA7" w:rsidRPr="00463BA7" w:rsidRDefault="00463BA7" w:rsidP="00CE1093">
      <w:pPr>
        <w:pStyle w:val="Styl1"/>
        <w:numPr>
          <w:ilvl w:val="0"/>
          <w:numId w:val="8"/>
        </w:numPr>
        <w:jc w:val="both"/>
      </w:pPr>
      <w:r>
        <w:t>oferowany asortyment spełnia wymogi OPZ (</w:t>
      </w:r>
      <w:r w:rsidRPr="00CB6057">
        <w:rPr>
          <w:b/>
          <w:bCs/>
        </w:rPr>
        <w:t>załącznik nr 1 do SWZ</w:t>
      </w:r>
      <w:r>
        <w:t>), w tym w szczególności posiada niezbędne m.in. certyfikaty, deklaracje, dopuszczenia, jakie są wymagane prawem powszechnie obowiązującym oraz standardami branżowymi</w:t>
      </w:r>
      <w:r w:rsidR="006F70CE">
        <w:t>,</w:t>
      </w:r>
    </w:p>
    <w:p w14:paraId="50CF7BBB" w14:textId="765E3FD9" w:rsidR="00063C0D" w:rsidRPr="00994075" w:rsidRDefault="00DC2E4C" w:rsidP="00CE1093">
      <w:pPr>
        <w:pStyle w:val="Styl1"/>
        <w:jc w:val="both"/>
        <w:rPr>
          <w:b/>
          <w:bCs/>
        </w:rPr>
      </w:pPr>
      <w:r w:rsidRPr="002A1D1F">
        <w:t xml:space="preserve">W zakresie warunków udziału w </w:t>
      </w:r>
      <w:r w:rsidRPr="00805451">
        <w:t>Postępowaniu zamierzamy</w:t>
      </w:r>
      <w:r w:rsidR="004635E9" w:rsidRPr="00805451">
        <w:t xml:space="preserve"> </w:t>
      </w:r>
      <w:r w:rsidRPr="00805451">
        <w:t>/</w:t>
      </w:r>
      <w:r w:rsidR="004635E9" w:rsidRPr="00805451">
        <w:t xml:space="preserve"> </w:t>
      </w:r>
      <w:r w:rsidRPr="00805451">
        <w:t xml:space="preserve">nie </w:t>
      </w:r>
      <w:r w:rsidR="000F330D" w:rsidRPr="00805451">
        <w:t>*</w:t>
      </w:r>
      <w:r w:rsidRPr="00805451">
        <w:t>[wybrać właściwe] zamierzamy polegać na potencjale p</w:t>
      </w:r>
      <w:r w:rsidR="00B126A1" w:rsidRPr="00805451">
        <w:t>odmiotu udostępniającego zasoby,</w:t>
      </w:r>
      <w:r w:rsidRPr="002A1D1F">
        <w:t xml:space="preserve"> tj. </w:t>
      </w:r>
      <w:r w:rsidRPr="00A95D83">
        <w:rPr>
          <w:b/>
          <w:bCs/>
        </w:rPr>
        <w:t xml:space="preserve">…………………………….  </w:t>
      </w:r>
      <w:r w:rsidR="00A95D83" w:rsidRPr="00994075">
        <w:rPr>
          <w:b/>
          <w:bCs/>
        </w:rPr>
        <w:t>[NIE DOTYCZY]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7C03D15D" w:rsidR="009C5E9F" w:rsidRDefault="009C5E9F" w:rsidP="00CE1093">
      <w:pPr>
        <w:pStyle w:val="Styl1"/>
        <w:jc w:val="both"/>
      </w:pPr>
      <w:r>
        <w:t xml:space="preserve">Akceptujemy treść projektowanych </w:t>
      </w:r>
      <w:r w:rsidRPr="005C27B3">
        <w:t>postanowień</w:t>
      </w:r>
      <w:r w:rsidR="00FD6B84" w:rsidRPr="005C27B3">
        <w:t xml:space="preserve"> </w:t>
      </w:r>
      <w:r w:rsidRPr="00C0407D">
        <w:t>Umowy</w:t>
      </w:r>
      <w:r w:rsidR="00FD6B84" w:rsidRPr="00C0407D">
        <w:t xml:space="preserve"> </w:t>
      </w:r>
      <w:r w:rsidRPr="005C27B3">
        <w:t>załączonych do SWZ i</w:t>
      </w:r>
      <w:r w:rsidR="000F330D" w:rsidRPr="005C27B3">
        <w:t> </w:t>
      </w:r>
      <w:r w:rsidRPr="005C27B3">
        <w:t>w</w:t>
      </w:r>
      <w:r w:rsidR="000F330D" w:rsidRPr="005C27B3">
        <w:t> </w:t>
      </w:r>
      <w:r w:rsidRPr="005C27B3">
        <w:t xml:space="preserve">przypadku wyboru naszej Oferty </w:t>
      </w:r>
      <w:r w:rsidRPr="00C0407D">
        <w:t xml:space="preserve">podpiszemy Umowę </w:t>
      </w:r>
      <w:r w:rsidRPr="005C27B3">
        <w:t>na warunkach określonych</w:t>
      </w:r>
      <w:r>
        <w:t xml:space="preserve">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EE5F64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1BEE96C4" w:rsidR="00B71AA7" w:rsidRDefault="00B71AA7" w:rsidP="00CE1093">
      <w:pPr>
        <w:spacing w:before="40" w:after="240"/>
        <w:ind w:left="119" w:firstLine="468"/>
        <w:jc w:val="both"/>
      </w:pPr>
    </w:p>
    <w:p w14:paraId="6F29BFBF" w14:textId="64AF4431" w:rsidR="00DC2E4C" w:rsidRDefault="00DC2E4C" w:rsidP="00CE1093">
      <w:pPr>
        <w:jc w:val="both"/>
      </w:pPr>
      <w:r>
        <w:tab/>
      </w:r>
    </w:p>
    <w:p w14:paraId="2FADF6E7" w14:textId="7A057B77" w:rsidR="00063C0D" w:rsidRDefault="007F1989" w:rsidP="00CE1093">
      <w:pPr>
        <w:pStyle w:val="Styl1"/>
      </w:pPr>
      <w:r>
        <w:lastRenderedPageBreak/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3983DE69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5C27B3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EE5F64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Default="00EE5F64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66EE9A2B" w14:textId="2EDB3790" w:rsidR="00994075" w:rsidRPr="00994075" w:rsidRDefault="00034147" w:rsidP="00994075">
      <w:pPr>
        <w:pStyle w:val="Styl1"/>
        <w:jc w:val="both"/>
        <w:rPr>
          <w:b/>
          <w:bCs/>
        </w:rPr>
      </w:pPr>
      <w:r>
        <w:t xml:space="preserve">Wadium w kwocie </w:t>
      </w:r>
      <w:sdt>
        <w:sdtPr>
          <w:alias w:val="AUTOMAT - NIE uzupełniaj"/>
          <w:tag w:val=""/>
          <w:id w:val="-614981197"/>
          <w:placeholder>
            <w:docPart w:val="D46E1E2F7E2E4E8DB3A2D380EA9633BF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E485A" w:rsidRPr="00CE485A">
            <w:t>wskaż wartość wadium</w:t>
          </w:r>
        </w:sdtContent>
      </w:sdt>
      <w:r>
        <w:t xml:space="preserve"> zł zostało wniesione w dniu ..................................... w formie .................................................... (potwierdzenie w załączeniu).</w:t>
      </w:r>
      <w:r w:rsidR="00994075" w:rsidRPr="00994075">
        <w:rPr>
          <w:b/>
          <w:bCs/>
        </w:rPr>
        <w:t xml:space="preserve"> [NIE DOTYCZY]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26DD012A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26D8E">
            <w:rPr>
              <w:rFonts w:cstheme="minorHAnsi"/>
            </w:rPr>
            <w:t>dostaw / usług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1B450142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4200DF">
            <w:rPr>
              <w:b/>
              <w:bCs/>
            </w:rPr>
            <w:t>POST/HZ/EK/HZL/00433/2025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lastRenderedPageBreak/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01265EBC" w14:textId="77777777" w:rsidR="007E79B4" w:rsidRDefault="007E79B4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06EE2F5E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CE327F">
            <w:rPr>
              <w:rFonts w:ascii="Verdana" w:hAnsi="Verdana" w:cstheme="majorBidi"/>
              <w:b/>
              <w:bCs/>
              <w:szCs w:val="26"/>
            </w:rPr>
            <w:t>Postępowanie na przeglądy oraz diagnostykę silników typu DEUTZ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4200DF">
            <w:rPr>
              <w:b/>
              <w:bCs/>
            </w:rPr>
            <w:t>POST/HZ/EK/HZL/00433/2025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0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0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1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1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6FCFB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2933F563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36036B4E" w14:textId="4694EF25" w:rsidR="00511BEA" w:rsidRDefault="00511BEA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520B27C3" w14:textId="72567A1E" w:rsidR="00511BEA" w:rsidRPr="00511BEA" w:rsidRDefault="00511BEA" w:rsidP="00B0415A">
      <w:pPr>
        <w:pStyle w:val="Akapitzlist"/>
        <w:jc w:val="center"/>
        <w:outlineLvl w:val="0"/>
        <w:rPr>
          <w:rFonts w:eastAsia="Times New Roman" w:cs="Times New Roman"/>
          <w:b/>
          <w:szCs w:val="18"/>
        </w:rPr>
      </w:pPr>
      <w:r w:rsidRPr="00511BEA">
        <w:rPr>
          <w:rFonts w:eastAsia="Times New Roman" w:cs="Times New Roman"/>
          <w:b/>
          <w:szCs w:val="18"/>
        </w:rPr>
        <w:lastRenderedPageBreak/>
        <w:t xml:space="preserve">ZAŁĄCZNIK NR 2A DO SWZ – FORMULARZ CENOWY/ARKUSZ KALKULACYJNY </w:t>
      </w:r>
    </w:p>
    <w:p w14:paraId="3D6492E3" w14:textId="77777777" w:rsidR="00564E7C" w:rsidRDefault="00564E7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</w:p>
    <w:p w14:paraId="29BD23C2" w14:textId="1273398B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>
        <w:rPr>
          <w:b/>
        </w:rPr>
        <w:t>PROJEKT UMOWY</w:t>
      </w:r>
    </w:p>
    <w:p w14:paraId="5D81F588" w14:textId="795FC175" w:rsidR="008164F4" w:rsidRDefault="000B34E4">
      <w:pPr>
        <w:rPr>
          <w:b/>
        </w:rPr>
      </w:pPr>
      <w:r>
        <w:rPr>
          <w:b/>
        </w:rPr>
        <w:br w:type="page"/>
      </w:r>
    </w:p>
    <w:p w14:paraId="786BC6EF" w14:textId="46023BD6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</w:t>
      </w:r>
      <w:r w:rsidRPr="00FA236B">
        <w:rPr>
          <w:b/>
        </w:rPr>
        <w:t xml:space="preserve">SWZ – OŚWIADCZENIE WYKONAWCY </w:t>
      </w:r>
      <w:r w:rsidR="00FA236B" w:rsidRPr="00FA236B">
        <w:rPr>
          <w:b/>
        </w:rPr>
        <w:t>WSPÓLNIE UBIEGAJĄCEGO SIĘ O UDZIELENIE ZAMÓWIENIA</w:t>
      </w:r>
      <w:r w:rsidR="00FA236B">
        <w:rPr>
          <w:b/>
        </w:rPr>
        <w:t xml:space="preserve">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</w:t>
      </w:r>
      <w:r w:rsidR="00FA236B">
        <w:rPr>
          <w:b/>
        </w:rPr>
        <w:t> </w:t>
      </w:r>
      <w:r w:rsidRPr="00825F50">
        <w:rPr>
          <w:b/>
        </w:rPr>
        <w:t>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2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04AFFE26" w:rsidR="00227DC5" w:rsidRPr="00BC5191" w:rsidRDefault="00EE5F64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343016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EE5F64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2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54383F7D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3E3761"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wspólnie</w:t>
      </w:r>
      <w:r w:rsidR="003E3761" w:rsidRPr="003E3761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ubiegającego się o udzielenie zamówienia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75DF628E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CE327F">
            <w:rPr>
              <w:rFonts w:ascii="Verdana" w:hAnsi="Verdana" w:cstheme="majorBidi"/>
              <w:b/>
              <w:bCs/>
              <w:szCs w:val="26"/>
            </w:rPr>
            <w:t>Postępowanie na przeglądy oraz diagnostykę silników typu DEUTZ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4200DF">
            <w:rPr>
              <w:b/>
              <w:bCs/>
            </w:rPr>
            <w:t>POST/HZ/EK/HZL/00433/2025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77777777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3C42D0A2" w14:textId="45DDE753" w:rsidR="000B66A8" w:rsidRPr="00535E9B" w:rsidRDefault="000B66A8" w:rsidP="0036162D">
      <w:pPr>
        <w:spacing w:after="0" w:line="20" w:lineRule="atLeast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A7409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 xml:space="preserve">ZAŁĄCZNIK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NR</w:t>
      </w:r>
      <w:r w:rsidR="00ED2DD1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="00B609CC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8</w:t>
      </w:r>
      <w:r w:rsidR="00ED2DD1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DO SWZ </w:t>
      </w:r>
      <w:r w:rsidR="001E7BE6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–</w:t>
      </w:r>
      <w:r w:rsidR="00086025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="001E7BE6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OŚWIADCZENIE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O ZACHOWANIU POUFNOŚCI</w:t>
      </w:r>
      <w:r w:rsidR="003A6942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- WZÓR</w:t>
      </w:r>
    </w:p>
    <w:p w14:paraId="6A4AA201" w14:textId="77777777" w:rsidR="000B66A8" w:rsidRPr="00535E9B" w:rsidRDefault="000B66A8" w:rsidP="0036162D">
      <w:pPr>
        <w:spacing w:after="0" w:line="20" w:lineRule="atLeast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4C35E152" w14:textId="62A81A34" w:rsidR="000B66A8" w:rsidRPr="00D21BCD" w:rsidRDefault="000B66A8" w:rsidP="0036162D">
      <w:pPr>
        <w:spacing w:after="0" w:line="20" w:lineRule="atLeast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OŚWIADCZNIE O ZACHOWANIU POUFNOŚCI </w:t>
      </w:r>
    </w:p>
    <w:p w14:paraId="67E0E1E0" w14:textId="77777777" w:rsidR="000B66A8" w:rsidRDefault="000B66A8" w:rsidP="0036162D">
      <w:pPr>
        <w:spacing w:after="0" w:line="20" w:lineRule="atLeast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01824B5F" w14:textId="063898E4" w:rsidR="000B66A8" w:rsidRPr="00373B60" w:rsidRDefault="000B66A8" w:rsidP="0036162D">
      <w:pPr>
        <w:spacing w:after="0" w:line="20" w:lineRule="atLeast"/>
        <w:jc w:val="center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b/>
          <w:bCs/>
          <w:sz w:val="22"/>
        </w:rPr>
        <w:t xml:space="preserve">Dotyczy postępowania </w:t>
      </w:r>
      <w:r w:rsidRPr="00C84A14">
        <w:rPr>
          <w:rFonts w:ascii="Calibri" w:eastAsia="Times New Roman" w:hAnsi="Calibri" w:cs="Calibri"/>
          <w:b/>
          <w:bCs/>
          <w:sz w:val="22"/>
        </w:rPr>
        <w:t xml:space="preserve">zakupowego nr </w:t>
      </w:r>
      <w:sdt>
        <w:sdtPr>
          <w:rPr>
            <w:b/>
            <w:bCs/>
          </w:rPr>
          <w:alias w:val="AUTOMAT - NIE uzupełniaj"/>
          <w:tag w:val=""/>
          <w:id w:val="-1035188944"/>
          <w:placeholder>
            <w:docPart w:val="1CAB9EC99CA14236A1F95875C93113B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4200DF">
            <w:rPr>
              <w:b/>
              <w:bCs/>
            </w:rPr>
            <w:t>POST/HZ/EK/HZL/00433/2025</w:t>
          </w:r>
        </w:sdtContent>
      </w:sdt>
      <w:r w:rsidRPr="00C84A14">
        <w:rPr>
          <w:rFonts w:ascii="Calibri" w:eastAsia="Times New Roman" w:hAnsi="Calibri" w:cs="Calibri"/>
          <w:b/>
          <w:bCs/>
          <w:sz w:val="22"/>
        </w:rPr>
        <w:t xml:space="preserve"> prowadzonego</w:t>
      </w:r>
      <w:r w:rsidRPr="00373B60">
        <w:rPr>
          <w:rFonts w:ascii="Calibri" w:eastAsia="Times New Roman" w:hAnsi="Calibri" w:cs="Calibri"/>
          <w:b/>
          <w:bCs/>
          <w:sz w:val="22"/>
        </w:rPr>
        <w:t xml:space="preserve"> w trybie przetargu nieograniczonego</w:t>
      </w:r>
      <w:r w:rsidRPr="00373B60">
        <w:rPr>
          <w:rFonts w:ascii="Calibri" w:eastAsia="Times New Roman" w:hAnsi="Calibri" w:cs="Calibri"/>
          <w:sz w:val="22"/>
        </w:rPr>
        <w:t xml:space="preserve"> pn.</w:t>
      </w:r>
      <w:r w:rsidR="00C16DA9">
        <w:rPr>
          <w:rFonts w:ascii="Calibri" w:eastAsia="Times New Roman" w:hAnsi="Calibri" w:cs="Calibri"/>
          <w:sz w:val="22"/>
        </w:rPr>
        <w:t xml:space="preserve">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2009360373"/>
          <w:placeholder>
            <w:docPart w:val="302492916B884A1DB8B43869D9376BFF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CE327F">
            <w:rPr>
              <w:rFonts w:ascii="Verdana" w:hAnsi="Verdana" w:cstheme="majorBidi"/>
              <w:b/>
              <w:bCs/>
              <w:szCs w:val="26"/>
            </w:rPr>
            <w:t>Postępowanie na przeglądy oraz diagnostykę silników typu DEUTZ</w:t>
          </w:r>
        </w:sdtContent>
      </w:sdt>
      <w:r w:rsidR="000C1D3A" w:rsidRPr="000C1D3A">
        <w:rPr>
          <w:rFonts w:ascii="Calibri" w:eastAsia="Times New Roman" w:hAnsi="Calibri" w:cs="Calibri"/>
          <w:sz w:val="22"/>
        </w:rPr>
        <w:t xml:space="preserve"> </w:t>
      </w:r>
      <w:r w:rsidRPr="000C1D3A">
        <w:rPr>
          <w:rFonts w:ascii="Calibri" w:eastAsia="Times New Roman" w:hAnsi="Calibri" w:cs="Calibri"/>
          <w:sz w:val="22"/>
        </w:rPr>
        <w:t>(dalej</w:t>
      </w:r>
      <w:r w:rsidRPr="00373B60">
        <w:rPr>
          <w:rFonts w:ascii="Calibri" w:eastAsia="Times New Roman" w:hAnsi="Calibri" w:cs="Calibri"/>
          <w:sz w:val="22"/>
        </w:rPr>
        <w:t xml:space="preserve"> jako Postępowanie Zakupowe)</w:t>
      </w:r>
    </w:p>
    <w:p w14:paraId="7E9225EB" w14:textId="77777777" w:rsidR="000B66A8" w:rsidRPr="00373B60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</w:p>
    <w:p w14:paraId="47C5A13B" w14:textId="77777777" w:rsidR="000B66A8" w:rsidRPr="00373B60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Ja niżej podpisany działając w imieniu ………………………………………………………………………..</w:t>
      </w:r>
      <w:r>
        <w:rPr>
          <w:rFonts w:ascii="Calibri" w:eastAsia="Times New Roman" w:hAnsi="Calibri" w:cs="Calibri"/>
          <w:sz w:val="22"/>
        </w:rPr>
        <w:t>, NIP ….., KRS …..</w:t>
      </w:r>
      <w:r w:rsidRPr="00373B60">
        <w:rPr>
          <w:rFonts w:ascii="Calibri" w:eastAsia="Times New Roman" w:hAnsi="Calibri" w:cs="Calibri"/>
          <w:sz w:val="22"/>
        </w:rPr>
        <w:t xml:space="preserve"> oświadczam, że:</w:t>
      </w:r>
    </w:p>
    <w:p w14:paraId="03C7395E" w14:textId="1A9F10A6" w:rsidR="000B66A8" w:rsidRPr="00373B60" w:rsidRDefault="003A5540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t>w</w:t>
      </w:r>
      <w:r w:rsidR="000B66A8" w:rsidRPr="00373B60">
        <w:rPr>
          <w:rFonts w:ascii="Calibri" w:eastAsia="Times New Roman" w:hAnsi="Calibri" w:cs="Calibri"/>
          <w:sz w:val="22"/>
        </w:rPr>
        <w:t xml:space="preserve"> związku z udziałem w Postępowaniu Zakupowym zobowiązuję się zachować w poufności ‒ przy dołożeniu należytej staranności ‒ wszelkich Informacji Poufnych Zamawiającego i spółek zależnych, uzyskanych w trakcie Postępowania Zakupowego, niezależnie od formy ich przekazania (pisemnej, dokumentowej, elektronicznej jak i ustnej).</w:t>
      </w:r>
    </w:p>
    <w:p w14:paraId="0CF071F7" w14:textId="6434A0C4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Informacjami Poufnymi są wszelkie informacje techniczne, technologiczne, ekonomiczne, finansowe, prawne, handlowe, organizacyjne, dotyczące stosowanych rozwiązań (know-how), systemów bezpieczeństwa, systemów IT, w szczególności stanowiące tajemnicę przedsiębiorstwa w rozumieniu przepisów ustawy z dnia 16 kwietnia 1993 r. o zwalczaniu nieuczciwej konkurencji, uzyskane w związku przystąpieniem do Postępowania Zakupowego.</w:t>
      </w:r>
    </w:p>
    <w:p w14:paraId="7F50C7A6" w14:textId="77777777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Zapewnię wyżej wymienionym Informacjom Poufnym ochronę przed nieuprawnionym ujawnieniem, upublicznieniem, udostępnieniem lub ich utratą.</w:t>
      </w:r>
    </w:p>
    <w:p w14:paraId="590830FA" w14:textId="77777777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Zobowiązuję się uzyskane Informacje Poufne wykorzystywać jedynie w celach określonych dla Postępowania Zakupowego ustalonych przez Zamawiającego.</w:t>
      </w:r>
    </w:p>
    <w:p w14:paraId="2A4BC276" w14:textId="16F62C1F" w:rsidR="000B66A8" w:rsidRPr="00373B60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bookmarkStart w:id="63" w:name="_Hlk220331595"/>
      <w:r w:rsidRPr="00373B60">
        <w:rPr>
          <w:rFonts w:ascii="Calibri" w:eastAsia="Times New Roman" w:hAnsi="Calibri" w:cs="Calibri"/>
          <w:sz w:val="22"/>
        </w:rPr>
        <w:t xml:space="preserve">Zobowiązuję się do zapłacenia na rzecz Zamawiającego kary umownej w wysokości </w:t>
      </w:r>
      <w:r w:rsidR="00434113" w:rsidRPr="00434113">
        <w:rPr>
          <w:rFonts w:ascii="Calibri" w:eastAsia="Times New Roman" w:hAnsi="Calibri" w:cs="Calibri"/>
          <w:sz w:val="22"/>
          <w:highlight w:val="yellow"/>
        </w:rPr>
        <w:t>………………….</w:t>
      </w:r>
      <w:r w:rsidRPr="00373B60">
        <w:rPr>
          <w:rFonts w:ascii="Calibri" w:eastAsia="Times New Roman" w:hAnsi="Calibri" w:cs="Calibri"/>
          <w:sz w:val="22"/>
        </w:rPr>
        <w:t xml:space="preserve"> zł (słownie: </w:t>
      </w:r>
      <w:r w:rsidR="00434113" w:rsidRPr="00434113">
        <w:rPr>
          <w:rFonts w:ascii="Calibri" w:eastAsia="Times New Roman" w:hAnsi="Calibri" w:cs="Calibri"/>
          <w:sz w:val="22"/>
          <w:highlight w:val="yellow"/>
        </w:rPr>
        <w:t>……………………..</w:t>
      </w:r>
      <w:r w:rsidRPr="00373B60">
        <w:rPr>
          <w:rFonts w:ascii="Calibri" w:eastAsia="Times New Roman" w:hAnsi="Calibri" w:cs="Calibri"/>
          <w:sz w:val="22"/>
        </w:rPr>
        <w:t>) z w przypadku naruszenia zobowiązań niniejszego Oświadczenia o zachowaniu poufności. Zapłata kary umownej nie wyłącza prawa Zamawiającego do dochodzenia odszkodowania na zasadach ogólnych.</w:t>
      </w:r>
    </w:p>
    <w:bookmarkEnd w:id="63"/>
    <w:p w14:paraId="376FE1F7" w14:textId="77777777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Jestem świadoma(-y) odpowiedzialności za naruszenie obowiązujących zasad, wynikających w szczególności z:</w:t>
      </w:r>
    </w:p>
    <w:p w14:paraId="5A3C83F1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rozdziału XXXIII Ustawy z dnia 6 czerwca 1997 r. Kodeks karny,</w:t>
      </w:r>
    </w:p>
    <w:p w14:paraId="5E9E8BC4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Ustawy z dnia 16 kwietnia 1993 r. o zwalczaniu nieuczciwej konkurencji,</w:t>
      </w:r>
    </w:p>
    <w:p w14:paraId="0364C888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Rozporządzenia Parlamentu Europejskiego i Rady (UE) 2016/679 z dnia 27 kwietnia 2016 roku w sprawie ochrony osób fizycznych w związku z przetwarzaniem Danych osobowych i w sprawie swobodnego przepływu takich danych oraz uchylenia dyrektywy 95/46/WE (ogólne rozporządzenie o ochronie danych),</w:t>
      </w:r>
    </w:p>
    <w:p w14:paraId="4C6DB337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Ustawy z dnia 10 maja 2018 r. o ochronie danych osobowych,</w:t>
      </w:r>
    </w:p>
    <w:p w14:paraId="27812C75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Ustawy z dnia 23 kwietnia 1964 r. Kodeks cywilny.</w:t>
      </w:r>
    </w:p>
    <w:p w14:paraId="2193586D" w14:textId="77777777" w:rsidR="000B66A8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 xml:space="preserve">Zobowiązujemy się dochować powyższych wymogów zarówno w trakcie prowadzenia Postępowania, Zakupowego, jak i po jego zakończeniu. </w:t>
      </w:r>
    </w:p>
    <w:p w14:paraId="18F906B3" w14:textId="77777777" w:rsidR="00603B44" w:rsidRPr="00603B44" w:rsidRDefault="00603B44" w:rsidP="0036162D">
      <w:pPr>
        <w:spacing w:after="0" w:line="20" w:lineRule="atLeast"/>
        <w:ind w:firstLine="709"/>
        <w:jc w:val="both"/>
        <w:rPr>
          <w:rFonts w:ascii="Calibri" w:eastAsia="Times New Roman" w:hAnsi="Calibri" w:cs="Calibri"/>
          <w:sz w:val="22"/>
        </w:rPr>
      </w:pPr>
      <w:r w:rsidRPr="00603B44">
        <w:rPr>
          <w:rFonts w:ascii="Calibri" w:eastAsia="Times New Roman" w:hAnsi="Calibri" w:cs="Calibri"/>
          <w:sz w:val="22"/>
        </w:rPr>
        <w:t>Obowiązek zachowania poufności informacji wygasa w odniesieniu do tych informacji, które zostaną upowszechnione:</w:t>
      </w:r>
    </w:p>
    <w:p w14:paraId="2482C4EA" w14:textId="4D6D9431" w:rsidR="00603B44" w:rsidRPr="00603B44" w:rsidRDefault="00603B44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  <w:r w:rsidRPr="00603B44">
        <w:rPr>
          <w:rFonts w:ascii="Calibri" w:eastAsia="Times New Roman" w:hAnsi="Calibri" w:cs="Calibri"/>
          <w:sz w:val="22"/>
        </w:rPr>
        <w:t>a.</w:t>
      </w:r>
      <w:r w:rsidRPr="00603B44">
        <w:rPr>
          <w:rFonts w:ascii="Calibri" w:eastAsia="Times New Roman" w:hAnsi="Calibri" w:cs="Calibri"/>
          <w:sz w:val="22"/>
        </w:rPr>
        <w:tab/>
        <w:t>w wyniku okoliczności niestanowiących naruszenia zobowiązania jakiegokolwiek podmiotu do</w:t>
      </w:r>
      <w:r>
        <w:rPr>
          <w:rFonts w:ascii="Calibri" w:eastAsia="Times New Roman" w:hAnsi="Calibri" w:cs="Calibri"/>
          <w:sz w:val="22"/>
        </w:rPr>
        <w:t> </w:t>
      </w:r>
      <w:r w:rsidRPr="00603B44">
        <w:rPr>
          <w:rFonts w:ascii="Calibri" w:eastAsia="Times New Roman" w:hAnsi="Calibri" w:cs="Calibri"/>
          <w:sz w:val="22"/>
        </w:rPr>
        <w:t xml:space="preserve">zachowania poufności, </w:t>
      </w:r>
    </w:p>
    <w:p w14:paraId="652A8355" w14:textId="47C90E36" w:rsidR="00603B44" w:rsidRDefault="00603B44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  <w:r w:rsidRPr="00603B44">
        <w:rPr>
          <w:rFonts w:ascii="Calibri" w:eastAsia="Times New Roman" w:hAnsi="Calibri" w:cs="Calibri"/>
          <w:sz w:val="22"/>
        </w:rPr>
        <w:t>b.</w:t>
      </w:r>
      <w:r w:rsidRPr="00603B44">
        <w:rPr>
          <w:rFonts w:ascii="Calibri" w:eastAsia="Times New Roman" w:hAnsi="Calibri" w:cs="Calibri"/>
          <w:sz w:val="22"/>
        </w:rPr>
        <w:tab/>
        <w:t>jeżeli wymagają tego bezwzględnie obowiązujące przepisy prawa w zakresie wynikającym z tych przepisów.</w:t>
      </w:r>
    </w:p>
    <w:p w14:paraId="7E8B8D0F" w14:textId="77777777" w:rsidR="00ED101F" w:rsidRDefault="00ED101F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</w:p>
    <w:p w14:paraId="700E78FD" w14:textId="77777777" w:rsidR="0036162D" w:rsidRDefault="0036162D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</w:p>
    <w:p w14:paraId="39AE4D69" w14:textId="77777777" w:rsidR="0036162D" w:rsidRPr="00373B60" w:rsidRDefault="0036162D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</w:p>
    <w:p w14:paraId="5D107BF3" w14:textId="22925F35" w:rsidR="00ED101F" w:rsidRPr="000F7206" w:rsidRDefault="00ED101F" w:rsidP="0036162D">
      <w:pPr>
        <w:spacing w:after="0" w:line="20" w:lineRule="atLeast"/>
        <w:jc w:val="center"/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2"/>
        <w:gridCol w:w="4638"/>
      </w:tblGrid>
      <w:tr w:rsidR="00B40C3E" w:rsidRPr="000F7206" w14:paraId="08B6928E" w14:textId="77777777" w:rsidTr="00B40C3E">
        <w:tc>
          <w:tcPr>
            <w:tcW w:w="4432" w:type="dxa"/>
          </w:tcPr>
          <w:p w14:paraId="2BE8562E" w14:textId="69725C88" w:rsidR="00B40C3E" w:rsidRPr="000F7206" w:rsidRDefault="00B40C3E" w:rsidP="0036162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cs="Calibri"/>
                <w:i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638" w:type="dxa"/>
          </w:tcPr>
          <w:p w14:paraId="0B3EF12A" w14:textId="0E01FF18" w:rsidR="00B40C3E" w:rsidRPr="000F7206" w:rsidRDefault="00B40C3E" w:rsidP="0036162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cs="Calibri"/>
                <w:i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ED101F" w:rsidRPr="000F7206" w14:paraId="5D7B97A2" w14:textId="77777777" w:rsidTr="00B40C3E">
        <w:tc>
          <w:tcPr>
            <w:tcW w:w="4432" w:type="dxa"/>
          </w:tcPr>
          <w:p w14:paraId="4F4FC63D" w14:textId="77777777" w:rsidR="00ED101F" w:rsidRPr="000F7206" w:rsidRDefault="00ED101F" w:rsidP="0036162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cs="Calibri"/>
                <w:i/>
                <w:sz w:val="16"/>
                <w:szCs w:val="16"/>
              </w:rPr>
            </w:pPr>
            <w:r w:rsidRPr="000F7206">
              <w:rPr>
                <w:rFonts w:cs="Calibri"/>
                <w:i/>
                <w:sz w:val="16"/>
                <w:szCs w:val="16"/>
              </w:rPr>
              <w:t>Miejscowość, data</w:t>
            </w:r>
          </w:p>
        </w:tc>
        <w:tc>
          <w:tcPr>
            <w:tcW w:w="4638" w:type="dxa"/>
          </w:tcPr>
          <w:p w14:paraId="1DF8665C" w14:textId="77777777" w:rsidR="00ED101F" w:rsidRPr="000F7206" w:rsidRDefault="00ED101F" w:rsidP="0036162D">
            <w:pPr>
              <w:autoSpaceDE w:val="0"/>
              <w:autoSpaceDN w:val="0"/>
              <w:adjustRightInd w:val="0"/>
              <w:spacing w:line="20" w:lineRule="atLeast"/>
              <w:ind w:right="-259"/>
              <w:rPr>
                <w:rFonts w:cs="Calibri"/>
                <w:i/>
                <w:sz w:val="16"/>
                <w:szCs w:val="16"/>
              </w:rPr>
            </w:pPr>
            <w:r w:rsidRPr="000F7206">
              <w:rPr>
                <w:rFonts w:cs="Calibri"/>
                <w:i/>
                <w:sz w:val="16"/>
                <w:szCs w:val="16"/>
              </w:rPr>
              <w:t>Imię i nazwisko osoby składającej Oświadczenie, nazwa i adres firmy)</w:t>
            </w:r>
          </w:p>
        </w:tc>
      </w:tr>
    </w:tbl>
    <w:p w14:paraId="2E2FA050" w14:textId="4186D9A1" w:rsidR="000B66A8" w:rsidRDefault="000B66A8" w:rsidP="0036162D">
      <w:pPr>
        <w:spacing w:after="0" w:line="20" w:lineRule="atLeast"/>
        <w:rPr>
          <w:b/>
        </w:rPr>
      </w:pPr>
    </w:p>
    <w:p w14:paraId="0E393352" w14:textId="7D0BE436" w:rsidR="00C16DA9" w:rsidRDefault="00C16DA9" w:rsidP="00C8204F">
      <w:pPr>
        <w:spacing w:after="0" w:line="20" w:lineRule="atLeast"/>
        <w:rPr>
          <w:b/>
        </w:rPr>
      </w:pPr>
    </w:p>
    <w:sectPr w:rsidR="00C16DA9" w:rsidSect="00582CE9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682C4" w14:textId="77777777" w:rsidR="00EE5F64" w:rsidRDefault="00EE5F64" w:rsidP="00582CE9">
      <w:pPr>
        <w:spacing w:after="0"/>
      </w:pPr>
      <w:r>
        <w:separator/>
      </w:r>
    </w:p>
  </w:endnote>
  <w:endnote w:type="continuationSeparator" w:id="0">
    <w:p w14:paraId="21A80192" w14:textId="77777777" w:rsidR="00EE5F64" w:rsidRDefault="00EE5F64" w:rsidP="00582CE9">
      <w:pPr>
        <w:spacing w:after="0"/>
      </w:pPr>
      <w:r>
        <w:continuationSeparator/>
      </w:r>
    </w:p>
  </w:endnote>
  <w:endnote w:type="continuationNotice" w:id="1">
    <w:p w14:paraId="5202A771" w14:textId="77777777" w:rsidR="00EE5F64" w:rsidRDefault="00EE5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97C54" w14:textId="77777777" w:rsidR="00EE5F64" w:rsidRDefault="00EE5F64" w:rsidP="00582CE9">
      <w:pPr>
        <w:spacing w:after="0"/>
      </w:pPr>
      <w:r>
        <w:separator/>
      </w:r>
    </w:p>
  </w:footnote>
  <w:footnote w:type="continuationSeparator" w:id="0">
    <w:p w14:paraId="7E480044" w14:textId="77777777" w:rsidR="00EE5F64" w:rsidRDefault="00EE5F64" w:rsidP="00582CE9">
      <w:pPr>
        <w:spacing w:after="0"/>
      </w:pPr>
      <w:r>
        <w:continuationSeparator/>
      </w:r>
    </w:p>
  </w:footnote>
  <w:footnote w:type="continuationNotice" w:id="1">
    <w:p w14:paraId="32696446" w14:textId="77777777" w:rsidR="00EE5F64" w:rsidRDefault="00EE5F64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01E4275E" w:rsidR="00662D09" w:rsidRPr="006B2C28" w:rsidRDefault="00EE5F6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4200DF">
                <w:rPr>
                  <w:rFonts w:cstheme="minorHAnsi"/>
                  <w:b/>
                </w:rPr>
                <w:t>POST/HZ/EK/HZL/00433/2025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74783D39" w:rsidR="00662D09" w:rsidRPr="006B2C28" w:rsidRDefault="00EE5F6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4200DF">
                <w:rPr>
                  <w:rFonts w:cstheme="minorHAnsi"/>
                  <w:b/>
                </w:rPr>
                <w:t>POST/HZ/EK/HZL/00433/2025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C2EF8"/>
    <w:multiLevelType w:val="hybridMultilevel"/>
    <w:tmpl w:val="05ACE9CC"/>
    <w:lvl w:ilvl="0" w:tplc="A27A9CFC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2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573AD"/>
    <w:multiLevelType w:val="hybridMultilevel"/>
    <w:tmpl w:val="A3022606"/>
    <w:lvl w:ilvl="0" w:tplc="7C66B45C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1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A3895"/>
    <w:multiLevelType w:val="hybridMultilevel"/>
    <w:tmpl w:val="EE7A419E"/>
    <w:lvl w:ilvl="0" w:tplc="4754F5B8">
      <w:start w:val="1"/>
      <w:numFmt w:val="decimal"/>
      <w:lvlText w:val="Zadanie %1 - "/>
      <w:lvlJc w:val="left"/>
      <w:pPr>
        <w:ind w:left="79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4420E33"/>
    <w:multiLevelType w:val="hybridMultilevel"/>
    <w:tmpl w:val="6922C6B0"/>
    <w:lvl w:ilvl="0" w:tplc="1B388B9C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8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9"/>
  </w:num>
  <w:num w:numId="3" w16cid:durableId="1075207173">
    <w:abstractNumId w:val="21"/>
  </w:num>
  <w:num w:numId="4" w16cid:durableId="1978100265">
    <w:abstractNumId w:val="8"/>
  </w:num>
  <w:num w:numId="5" w16cid:durableId="639697964">
    <w:abstractNumId w:val="31"/>
  </w:num>
  <w:num w:numId="6" w16cid:durableId="1032389716">
    <w:abstractNumId w:val="24"/>
  </w:num>
  <w:num w:numId="7" w16cid:durableId="459766847">
    <w:abstractNumId w:val="13"/>
  </w:num>
  <w:num w:numId="8" w16cid:durableId="1784031032">
    <w:abstractNumId w:val="3"/>
  </w:num>
  <w:num w:numId="9" w16cid:durableId="2137291608">
    <w:abstractNumId w:val="14"/>
  </w:num>
  <w:num w:numId="10" w16cid:durableId="1773235487">
    <w:abstractNumId w:val="22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6"/>
  </w:num>
  <w:num w:numId="13" w16cid:durableId="664282622">
    <w:abstractNumId w:val="30"/>
  </w:num>
  <w:num w:numId="14" w16cid:durableId="2126463532">
    <w:abstractNumId w:val="26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8"/>
  </w:num>
  <w:num w:numId="18" w16cid:durableId="801265945">
    <w:abstractNumId w:val="10"/>
  </w:num>
  <w:num w:numId="19" w16cid:durableId="115150491">
    <w:abstractNumId w:val="0"/>
  </w:num>
  <w:num w:numId="20" w16cid:durableId="285354428">
    <w:abstractNumId w:val="33"/>
  </w:num>
  <w:num w:numId="21" w16cid:durableId="407768572">
    <w:abstractNumId w:val="12"/>
  </w:num>
  <w:num w:numId="22" w16cid:durableId="754594737">
    <w:abstractNumId w:val="1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1"/>
  </w:num>
  <w:num w:numId="25" w16cid:durableId="412556057">
    <w:abstractNumId w:val="15"/>
  </w:num>
  <w:num w:numId="26" w16cid:durableId="135568649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7"/>
  </w:num>
  <w:num w:numId="28" w16cid:durableId="711342084">
    <w:abstractNumId w:val="29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32"/>
  </w:num>
  <w:num w:numId="32" w16cid:durableId="1016276461">
    <w:abstractNumId w:val="18"/>
  </w:num>
  <w:num w:numId="33" w16cid:durableId="375545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8"/>
  </w:num>
  <w:num w:numId="35" w16cid:durableId="1664428714">
    <w:abstractNumId w:val="25"/>
  </w:num>
  <w:num w:numId="36" w16cid:durableId="2082677840">
    <w:abstractNumId w:val="20"/>
  </w:num>
  <w:num w:numId="37" w16cid:durableId="2043554445">
    <w:abstractNumId w:val="27"/>
  </w:num>
  <w:num w:numId="38" w16cid:durableId="1860004966">
    <w:abstractNumId w:val="7"/>
  </w:num>
  <w:num w:numId="39" w16cid:durableId="476651560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234A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19E"/>
    <w:rsid w:val="00071434"/>
    <w:rsid w:val="00071C0A"/>
    <w:rsid w:val="00071C98"/>
    <w:rsid w:val="00072712"/>
    <w:rsid w:val="000729B9"/>
    <w:rsid w:val="000730E8"/>
    <w:rsid w:val="000732E3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62C"/>
    <w:rsid w:val="000848C6"/>
    <w:rsid w:val="0008511F"/>
    <w:rsid w:val="00086025"/>
    <w:rsid w:val="0008610E"/>
    <w:rsid w:val="00086550"/>
    <w:rsid w:val="00087373"/>
    <w:rsid w:val="00087646"/>
    <w:rsid w:val="000902DF"/>
    <w:rsid w:val="00090AED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03C7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9EC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4E31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8E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BEF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67AC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9EF"/>
    <w:rsid w:val="0019411F"/>
    <w:rsid w:val="0019412B"/>
    <w:rsid w:val="00194900"/>
    <w:rsid w:val="00194A15"/>
    <w:rsid w:val="001951C1"/>
    <w:rsid w:val="0019566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6D6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6D7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A73"/>
    <w:rsid w:val="00211B29"/>
    <w:rsid w:val="00211B35"/>
    <w:rsid w:val="00212E95"/>
    <w:rsid w:val="002137E7"/>
    <w:rsid w:val="00213FBD"/>
    <w:rsid w:val="00214256"/>
    <w:rsid w:val="002149F9"/>
    <w:rsid w:val="00215F78"/>
    <w:rsid w:val="00216235"/>
    <w:rsid w:val="002165CB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2C5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298"/>
    <w:rsid w:val="00243337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413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AF5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3F63"/>
    <w:rsid w:val="002841FA"/>
    <w:rsid w:val="00284216"/>
    <w:rsid w:val="002844BA"/>
    <w:rsid w:val="002846D2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43AF"/>
    <w:rsid w:val="00294B9F"/>
    <w:rsid w:val="00294C06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52A7"/>
    <w:rsid w:val="002B60D0"/>
    <w:rsid w:val="002B621B"/>
    <w:rsid w:val="002B6C93"/>
    <w:rsid w:val="002B6CF0"/>
    <w:rsid w:val="002B7462"/>
    <w:rsid w:val="002B7B9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AFC"/>
    <w:rsid w:val="002C2C7A"/>
    <w:rsid w:val="002C3FF5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6E3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1D0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3CF9"/>
    <w:rsid w:val="00304246"/>
    <w:rsid w:val="00304859"/>
    <w:rsid w:val="00304FB3"/>
    <w:rsid w:val="0030501F"/>
    <w:rsid w:val="003052FB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1FBD"/>
    <w:rsid w:val="003222CF"/>
    <w:rsid w:val="003225FB"/>
    <w:rsid w:val="00323B3C"/>
    <w:rsid w:val="00323F6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65D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01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BCB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8AD"/>
    <w:rsid w:val="004071A4"/>
    <w:rsid w:val="004078DB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00DF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440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67E14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47C1"/>
    <w:rsid w:val="0047495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467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5EB6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219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9B3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5091"/>
    <w:rsid w:val="00535167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4AF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71A"/>
    <w:rsid w:val="005714BD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447B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6A2"/>
    <w:rsid w:val="005C27B3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0860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282D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5E3"/>
    <w:rsid w:val="006447C2"/>
    <w:rsid w:val="006448FC"/>
    <w:rsid w:val="006453CE"/>
    <w:rsid w:val="006454D6"/>
    <w:rsid w:val="00645CD6"/>
    <w:rsid w:val="006463EB"/>
    <w:rsid w:val="00646A40"/>
    <w:rsid w:val="00646C51"/>
    <w:rsid w:val="0064788E"/>
    <w:rsid w:val="00647F7A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2991"/>
    <w:rsid w:val="006732B8"/>
    <w:rsid w:val="00673919"/>
    <w:rsid w:val="00673CF0"/>
    <w:rsid w:val="006745CA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2AF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CE4"/>
    <w:rsid w:val="006C5DFC"/>
    <w:rsid w:val="006C5F82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BF9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09A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5C1D"/>
    <w:rsid w:val="007262AA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67AE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1CE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AA3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0F64"/>
    <w:rsid w:val="00771339"/>
    <w:rsid w:val="007715BA"/>
    <w:rsid w:val="00771CE3"/>
    <w:rsid w:val="00771E3C"/>
    <w:rsid w:val="00772BBA"/>
    <w:rsid w:val="007735CE"/>
    <w:rsid w:val="00773B0A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24F"/>
    <w:rsid w:val="00791586"/>
    <w:rsid w:val="007916AE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56BF"/>
    <w:rsid w:val="007B6E04"/>
    <w:rsid w:val="007B7494"/>
    <w:rsid w:val="007C0885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3936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18B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C5F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CB3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27919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0B3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325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3BD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69BD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2101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785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244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19D"/>
    <w:rsid w:val="009162D8"/>
    <w:rsid w:val="009168F1"/>
    <w:rsid w:val="00917163"/>
    <w:rsid w:val="0091777C"/>
    <w:rsid w:val="00917B61"/>
    <w:rsid w:val="00917F1F"/>
    <w:rsid w:val="009203C9"/>
    <w:rsid w:val="00920A02"/>
    <w:rsid w:val="00921C34"/>
    <w:rsid w:val="00921E53"/>
    <w:rsid w:val="0092273A"/>
    <w:rsid w:val="009229DA"/>
    <w:rsid w:val="00922C25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F35"/>
    <w:rsid w:val="0094576F"/>
    <w:rsid w:val="00945A3C"/>
    <w:rsid w:val="00946634"/>
    <w:rsid w:val="00946ADC"/>
    <w:rsid w:val="00946DB4"/>
    <w:rsid w:val="00947BB2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72E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075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312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5BA8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5EFE"/>
    <w:rsid w:val="00A1659B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72E"/>
    <w:rsid w:val="00A348B4"/>
    <w:rsid w:val="00A3492D"/>
    <w:rsid w:val="00A3531E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CCC"/>
    <w:rsid w:val="00A40EDD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59"/>
    <w:rsid w:val="00A47297"/>
    <w:rsid w:val="00A475A5"/>
    <w:rsid w:val="00A475E9"/>
    <w:rsid w:val="00A50406"/>
    <w:rsid w:val="00A50741"/>
    <w:rsid w:val="00A51084"/>
    <w:rsid w:val="00A5250A"/>
    <w:rsid w:val="00A52E65"/>
    <w:rsid w:val="00A550C8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7A49"/>
    <w:rsid w:val="00A70640"/>
    <w:rsid w:val="00A709CC"/>
    <w:rsid w:val="00A70F73"/>
    <w:rsid w:val="00A71069"/>
    <w:rsid w:val="00A718BB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B87"/>
    <w:rsid w:val="00A80D63"/>
    <w:rsid w:val="00A81499"/>
    <w:rsid w:val="00A8151F"/>
    <w:rsid w:val="00A816B0"/>
    <w:rsid w:val="00A81E33"/>
    <w:rsid w:val="00A823E9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4B11"/>
    <w:rsid w:val="00A94B92"/>
    <w:rsid w:val="00A95B08"/>
    <w:rsid w:val="00A95D83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21C3"/>
    <w:rsid w:val="00AD26BD"/>
    <w:rsid w:val="00AD27FC"/>
    <w:rsid w:val="00AD365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50E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A80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D9A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3E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ED"/>
    <w:rsid w:val="00B93694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3921"/>
    <w:rsid w:val="00BB41A8"/>
    <w:rsid w:val="00BB4EFD"/>
    <w:rsid w:val="00BB5196"/>
    <w:rsid w:val="00BB51EE"/>
    <w:rsid w:val="00BB5D8D"/>
    <w:rsid w:val="00BB5E9E"/>
    <w:rsid w:val="00BB6CC5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C93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07D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1C4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5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4E4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2E0B"/>
    <w:rsid w:val="00C53E50"/>
    <w:rsid w:val="00C540BE"/>
    <w:rsid w:val="00C54A67"/>
    <w:rsid w:val="00C54BA4"/>
    <w:rsid w:val="00C55020"/>
    <w:rsid w:val="00C55644"/>
    <w:rsid w:val="00C55740"/>
    <w:rsid w:val="00C55C4E"/>
    <w:rsid w:val="00C56086"/>
    <w:rsid w:val="00C5736C"/>
    <w:rsid w:val="00C57A16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3FF"/>
    <w:rsid w:val="00C6574F"/>
    <w:rsid w:val="00C657A7"/>
    <w:rsid w:val="00C65B46"/>
    <w:rsid w:val="00C661DF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04F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3CB"/>
    <w:rsid w:val="00CC25E1"/>
    <w:rsid w:val="00CC2C17"/>
    <w:rsid w:val="00CC3411"/>
    <w:rsid w:val="00CC4029"/>
    <w:rsid w:val="00CC4157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27F"/>
    <w:rsid w:val="00CE3331"/>
    <w:rsid w:val="00CE34BD"/>
    <w:rsid w:val="00CE3B2A"/>
    <w:rsid w:val="00CE3E87"/>
    <w:rsid w:val="00CE477B"/>
    <w:rsid w:val="00CE485A"/>
    <w:rsid w:val="00CE6882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7AA"/>
    <w:rsid w:val="00D10842"/>
    <w:rsid w:val="00D1108C"/>
    <w:rsid w:val="00D12346"/>
    <w:rsid w:val="00D126F7"/>
    <w:rsid w:val="00D129E1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25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8AA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971AF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317"/>
    <w:rsid w:val="00DB7BCD"/>
    <w:rsid w:val="00DB7E6F"/>
    <w:rsid w:val="00DC007D"/>
    <w:rsid w:val="00DC0B20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B1C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5721"/>
    <w:rsid w:val="00E164B5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6FD3"/>
    <w:rsid w:val="00E2785D"/>
    <w:rsid w:val="00E27A34"/>
    <w:rsid w:val="00E30B4B"/>
    <w:rsid w:val="00E31669"/>
    <w:rsid w:val="00E320CA"/>
    <w:rsid w:val="00E329B7"/>
    <w:rsid w:val="00E331FC"/>
    <w:rsid w:val="00E33ED4"/>
    <w:rsid w:val="00E33EEE"/>
    <w:rsid w:val="00E3405B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13B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0AE7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9E3"/>
    <w:rsid w:val="00EC3A8D"/>
    <w:rsid w:val="00EC450C"/>
    <w:rsid w:val="00EC4917"/>
    <w:rsid w:val="00EC593E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0F0"/>
    <w:rsid w:val="00ED5C3D"/>
    <w:rsid w:val="00ED5C61"/>
    <w:rsid w:val="00ED6C79"/>
    <w:rsid w:val="00ED713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31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5F64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29E3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6E08"/>
    <w:rsid w:val="00F17E4C"/>
    <w:rsid w:val="00F20417"/>
    <w:rsid w:val="00F20DE2"/>
    <w:rsid w:val="00F21329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3AE"/>
    <w:rsid w:val="00F41D4C"/>
    <w:rsid w:val="00F41D99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171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790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yperlink" Target="http://www.gkpge.pl/complianc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swpp2.gkpge.pl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kpge.pl/grupapge/przetargi/zakupy/dokumenty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wpp2.gkpge.pl" TargetMode="External"/><Relationship Id="rId20" Type="http://schemas.openxmlformats.org/officeDocument/2006/relationships/hyperlink" Target="mailto:r.wilk@pkpeholding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gkpge.pl/grupa-pge/przetargi/zakupy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gkpge.pl/grupa-pge/przetargi/zakupy/dokumenty" TargetMode="External"/><Relationship Id="rId23" Type="http://schemas.openxmlformats.org/officeDocument/2006/relationships/hyperlink" Target="mailto:helpdesk.zakupy@gkpge.pl" TargetMode="External"/><Relationship Id="rId28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hyperlink" Target="https://swpp2.gkpge.p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Relationship Id="rId22" Type="http://schemas.openxmlformats.org/officeDocument/2006/relationships/hyperlink" Target="https://www.gkpge.pl/grupa-pge/przetargi/zakupy/dokumenty" TargetMode="External"/><Relationship Id="rId27" Type="http://schemas.openxmlformats.org/officeDocument/2006/relationships/header" Target="header2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02492916B884A1DB8B43869D9376B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4704C7-FECC-492B-B568-971087926BEA}"/>
      </w:docPartPr>
      <w:docPartBody>
        <w:p w:rsidR="00D247F1" w:rsidRDefault="00D247F1" w:rsidP="00D247F1">
          <w:pPr>
            <w:pStyle w:val="302492916B884A1DB8B43869D9376BFF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CAB9EC99CA14236A1F95875C93113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3F9D4B-B975-49BB-B9C9-4720DAEA5F4B}"/>
      </w:docPartPr>
      <w:docPartBody>
        <w:p w:rsidR="00D247F1" w:rsidRDefault="00D247F1" w:rsidP="00D247F1">
          <w:pPr>
            <w:pStyle w:val="1CAB9EC99CA14236A1F95875C93113B1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D46E1E2F7E2E4E8DB3A2D380EA9633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9E3FDA-8EA9-49C3-B201-30696C9C809A}"/>
      </w:docPartPr>
      <w:docPartBody>
        <w:p w:rsidR="00D247F1" w:rsidRDefault="00D247F1" w:rsidP="00D247F1">
          <w:pPr>
            <w:pStyle w:val="D46E1E2F7E2E4E8DB3A2D380EA9633BF"/>
          </w:pPr>
          <w:r w:rsidRPr="009B0344">
            <w:rPr>
              <w:rStyle w:val="Tekstzastpczy"/>
            </w:rPr>
            <w:t>[Firmowy adres e-mail]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61346"/>
    <w:rsid w:val="0008462C"/>
    <w:rsid w:val="000F0A07"/>
    <w:rsid w:val="00151E7B"/>
    <w:rsid w:val="00162D46"/>
    <w:rsid w:val="001667AC"/>
    <w:rsid w:val="00180DA8"/>
    <w:rsid w:val="00251946"/>
    <w:rsid w:val="00265AF5"/>
    <w:rsid w:val="002841A1"/>
    <w:rsid w:val="002929B3"/>
    <w:rsid w:val="0034757F"/>
    <w:rsid w:val="004470CD"/>
    <w:rsid w:val="00494467"/>
    <w:rsid w:val="004D287B"/>
    <w:rsid w:val="00506744"/>
    <w:rsid w:val="00525EC6"/>
    <w:rsid w:val="00553EB0"/>
    <w:rsid w:val="00555740"/>
    <w:rsid w:val="005C26A2"/>
    <w:rsid w:val="005D671E"/>
    <w:rsid w:val="00602FFA"/>
    <w:rsid w:val="00666CAD"/>
    <w:rsid w:val="006B20E5"/>
    <w:rsid w:val="006D4806"/>
    <w:rsid w:val="008004B3"/>
    <w:rsid w:val="008869BD"/>
    <w:rsid w:val="00923594"/>
    <w:rsid w:val="009C116D"/>
    <w:rsid w:val="00A3628F"/>
    <w:rsid w:val="00A65262"/>
    <w:rsid w:val="00A97193"/>
    <w:rsid w:val="00BC149A"/>
    <w:rsid w:val="00C44945"/>
    <w:rsid w:val="00C52E0B"/>
    <w:rsid w:val="00CE0534"/>
    <w:rsid w:val="00D247F1"/>
    <w:rsid w:val="00D72AA2"/>
    <w:rsid w:val="00DA0DC3"/>
    <w:rsid w:val="00DB1163"/>
    <w:rsid w:val="00DB52C8"/>
    <w:rsid w:val="00DC2984"/>
    <w:rsid w:val="00E01FC6"/>
    <w:rsid w:val="00E25CAE"/>
    <w:rsid w:val="00EF37F7"/>
    <w:rsid w:val="00F43166"/>
    <w:rsid w:val="00F5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53EB0"/>
    <w:rPr>
      <w:color w:val="808080"/>
    </w:rPr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302492916B884A1DB8B43869D9376BFF">
    <w:name w:val="302492916B884A1DB8B43869D9376BFF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1CAB9EC99CA14236A1F95875C93113B1">
    <w:name w:val="1CAB9EC99CA14236A1F95875C93113B1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D46E1E2F7E2E4E8DB3A2D380EA9633BF">
    <w:name w:val="D46E1E2F7E2E4E8DB3A2D380EA9633BF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S.A.</PublishDate>
  <Abstract/>
  <CompanyAddress>Postępowanie na przeglądy oraz diagnostykę silników typu DEUTZ</CompanyAddress>
  <CompanyPhone/>
  <CompanyFax>90 dni</CompanyFax>
  <CompanyEmail>wskaż wartość wadium</CompanyEmail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SWZ_NW_POST-HZ-EK-HZL-00433-2025_BV_10042026.docx</dmsv2BaseFileName>
    <dmsv2BaseDisplayName xmlns="http://schemas.microsoft.com/sharepoint/v3">SWZ_NW_POST-HZ-EK-HZL-00433-2025_BV_10042026</dmsv2BaseDisplayName>
    <dmsv2SWPP2ObjectNumber xmlns="http://schemas.microsoft.com/sharepoint/v3">POST/HZ/EK/HZL/00433/2025                         </dmsv2SWPP2ObjectNumber>
    <dmsv2SWPP2SumMD5 xmlns="http://schemas.microsoft.com/sharepoint/v3">77c9279cdca23c690fd859b45dd25f58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696780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25018744</dmsv2BaseClientSystemDocumentID>
    <dmsv2BaseModifiedByID xmlns="http://schemas.microsoft.com/sharepoint/v3">1A600061</dmsv2BaseModifiedByID>
    <dmsv2BaseCreatedByID xmlns="http://schemas.microsoft.com/sharepoint/v3">1A600061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FJ3FSM7XJ42E-1195302456-247</_dlc_DocId>
    <_dlc_DocIdUrl xmlns="a19cb1c7-c5c7-46d4-85ae-d83685407bba">
      <Url>https://swpp2.dms.gkpge.pl/sites/43/_layouts/15/DocIdRedir.aspx?ID=FJ3FSM7XJ42E-1195302456-247</Url>
      <Description>FJ3FSM7XJ42E-1195302456-247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1B7FF8-6028-4431-8C55-25DB1C54BFF5}"/>
</file>

<file path=customXml/itemProps5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6.xml><?xml version="1.0" encoding="utf-8"?>
<ds:datastoreItem xmlns:ds="http://schemas.openxmlformats.org/officeDocument/2006/customXml" ds:itemID="{AE132643-1AE1-4556-A494-8CAAB3D53C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1</TotalTime>
  <Pages>31</Pages>
  <Words>10615</Words>
  <Characters>63693</Characters>
  <Application>Microsoft Office Word</Application>
  <DocSecurity>0</DocSecurity>
  <Lines>530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74160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POST/HZ/EK/HZL/00433/2025</dc:creator>
  <cp:keywords/>
  <dc:description/>
  <cp:lastModifiedBy>Robert Wilk-Gałązka</cp:lastModifiedBy>
  <cp:revision>2</cp:revision>
  <cp:lastPrinted>2024-07-17T17:21:00Z</cp:lastPrinted>
  <dcterms:created xsi:type="dcterms:W3CDTF">2026-04-23T09:46:00Z</dcterms:created>
  <dcterms:modified xsi:type="dcterms:W3CDTF">2026-04-23T09:46:00Z</dcterms:modified>
  <cp:category>dostaw / usług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0x010189100037CE20CE10D858438B692BBE9218B4E9</vt:lpwstr>
  </property>
  <property fmtid="{D5CDD505-2E9C-101B-9397-08002B2CF9AE}" pid="10" name="_dlc_DocIdItemGuid">
    <vt:lpwstr>983460bd-7e24-4031-b4b7-87a235458274</vt:lpwstr>
  </property>
  <property fmtid="{D5CDD505-2E9C-101B-9397-08002B2CF9AE}" pid="11" name="PGEEKCATEGORY">
    <vt:lpwstr>PUB</vt:lpwstr>
  </property>
  <property fmtid="{D5CDD505-2E9C-101B-9397-08002B2CF9AE}" pid="12" name="PGEEKClassifiedBy">
    <vt:lpwstr>PKPENERGETYKA\m.kiliszek;Magdalena Kiliszek</vt:lpwstr>
  </property>
  <property fmtid="{D5CDD505-2E9C-101B-9397-08002B2CF9AE}" pid="13" name="PGEEKClassificationDate">
    <vt:lpwstr>2025-03-05T12:50:22.2599177+01:00</vt:lpwstr>
  </property>
  <property fmtid="{D5CDD505-2E9C-101B-9397-08002B2CF9AE}" pid="14" name="PGEEKClassifiedBySID">
    <vt:lpwstr>PKPENERGETYKA\S-1-5-21-3871890766-2155079996-2380071410-87629</vt:lpwstr>
  </property>
  <property fmtid="{D5CDD505-2E9C-101B-9397-08002B2CF9AE}" pid="15" name="PGEEKGRNItemId">
    <vt:lpwstr>GRN-435deef9-3caa-431f-8e43-b177036d6355</vt:lpwstr>
  </property>
  <property fmtid="{D5CDD505-2E9C-101B-9397-08002B2CF9AE}" pid="16" name="PGEEKHash">
    <vt:lpwstr>VnSgqhNvO2YpmNPqKN6WvQjyJk/LtEaSeS3zVfOEwlY=</vt:lpwstr>
  </property>
  <property fmtid="{D5CDD505-2E9C-101B-9397-08002B2CF9AE}" pid="17" name="PGEEKVisualMarkingsSettings">
    <vt:lpwstr>HeaderAlignment=1;FooterAlignment=1</vt:lpwstr>
  </property>
  <property fmtid="{D5CDD505-2E9C-101B-9397-08002B2CF9AE}" pid="18" name="DLPManualFileClassification">
    <vt:lpwstr>{b1ba84fe-90d9-40dd-ba64-214a5793dae5}</vt:lpwstr>
  </property>
  <property fmtid="{D5CDD505-2E9C-101B-9397-08002B2CF9AE}" pid="19" name="PGEEKRefresh">
    <vt:lpwstr>False</vt:lpwstr>
  </property>
</Properties>
</file>