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5652C26D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139D1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60E5D48F" w:rsidR="00662D09" w:rsidRPr="009614FF" w:rsidRDefault="00E25456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D46D8D" w:rsidRPr="00D46D8D">
                                    <w:t>Przegląd i diagnostyka żurawi stosowanych na pociągach sieciowych należących do PGE Energetyka Kolejowa S.A.</w:t>
                                  </w:r>
                                </w:sdtContent>
                              </w:sdt>
                              <w:r w:rsidR="00A83D0B" w:rsidRPr="009614FF">
                                <w:t xml:space="preserve"> </w:t>
                              </w:r>
                            </w:p>
                            <w:p w14:paraId="28C26E18" w14:textId="6D313F2A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9614FF">
                                <w:t>Numer Postępowania zakupowego:</w:t>
                              </w:r>
                              <w:r w:rsidRPr="009614FF"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9614FF" w:rsidRPr="009614FF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POST/HZ/EK/HZL/000</w:t>
                                  </w:r>
                                  <w:r w:rsidR="001625D9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71</w:t>
                                  </w:r>
                                  <w:r w:rsidR="009614FF" w:rsidRPr="009614FF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3E7DE7E7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176272">
                                <w:t xml:space="preserve">Warszawa, </w:t>
                              </w:r>
                              <w:r w:rsidRPr="00176272">
                                <w:fldChar w:fldCharType="begin"/>
                              </w:r>
                              <w:r w:rsidRPr="00176272">
                                <w:instrText xml:space="preserve"> TIME \@ "d MMMM yyyy" </w:instrText>
                              </w:r>
                              <w:r w:rsidRPr="00176272">
                                <w:fldChar w:fldCharType="separate"/>
                              </w:r>
                              <w:r w:rsidR="002D42A7">
                                <w:rPr>
                                  <w:noProof/>
                                </w:rPr>
                                <w:t>27 kwietnia 2026</w:t>
                              </w:r>
                              <w:r w:rsidRPr="00176272">
                                <w:fldChar w:fldCharType="end"/>
                              </w:r>
                              <w:r w:rsidR="008B01A3" w:rsidRPr="00176272">
                                <w:t>.</w:t>
                              </w:r>
                              <w:r w:rsidRPr="00176272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60E5D48F" w:rsidR="00662D09" w:rsidRPr="009614FF" w:rsidRDefault="00E25456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D46D8D" w:rsidRPr="00D46D8D">
                              <w:t>Przegląd i diagnostyka żurawi stosowanych na pociągach sieciowych należących do PGE Energetyka Kolejowa S.A.</w:t>
                            </w:r>
                          </w:sdtContent>
                        </w:sdt>
                        <w:r w:rsidR="00A83D0B" w:rsidRPr="009614FF">
                          <w:t xml:space="preserve"> </w:t>
                        </w:r>
                      </w:p>
                      <w:p w14:paraId="28C26E18" w14:textId="6D313F2A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9614FF">
                          <w:t>Numer Postępowania zakupowego:</w:t>
                        </w:r>
                        <w:r w:rsidRPr="009614FF">
                          <w:tab/>
                        </w:r>
                        <w:sdt>
                          <w:sdtPr>
                            <w:rPr>
                              <w:rFonts w:cstheme="minorHAnsi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9614FF" w:rsidRPr="009614F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POST/HZ/EK/HZL/000</w:t>
                            </w:r>
                            <w:r w:rsidR="001625D9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71</w:t>
                            </w:r>
                            <w:r w:rsidR="009614FF" w:rsidRPr="009614F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3E7DE7E7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176272">
                          <w:t xml:space="preserve">Warszawa, </w:t>
                        </w:r>
                        <w:r w:rsidRPr="00176272">
                          <w:fldChar w:fldCharType="begin"/>
                        </w:r>
                        <w:r w:rsidRPr="00176272">
                          <w:instrText xml:space="preserve"> TIME \@ "d MMMM yyyy" </w:instrText>
                        </w:r>
                        <w:r w:rsidRPr="00176272">
                          <w:fldChar w:fldCharType="separate"/>
                        </w:r>
                        <w:r w:rsidR="002D42A7">
                          <w:rPr>
                            <w:noProof/>
                          </w:rPr>
                          <w:t>27 kwietnia 2026</w:t>
                        </w:r>
                        <w:r w:rsidRPr="00176272">
                          <w:fldChar w:fldCharType="end"/>
                        </w:r>
                        <w:r w:rsidR="008B01A3" w:rsidRPr="00176272">
                          <w:t>.</w:t>
                        </w:r>
                        <w:r w:rsidRPr="00176272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2753043C" w14:textId="77777777" w:rsidR="002C3ADC" w:rsidRPr="00533183" w:rsidRDefault="002C3ADC" w:rsidP="002C3ADC">
      <w:pPr>
        <w:pStyle w:val="Nagwek2"/>
        <w:keepNext w:val="0"/>
        <w:keepLines w:val="0"/>
        <w:numPr>
          <w:ilvl w:val="0"/>
          <w:numId w:val="0"/>
        </w:numPr>
        <w:ind w:left="432"/>
        <w:rPr>
          <w:rFonts w:asciiTheme="minorHAnsi" w:eastAsiaTheme="minorHAnsi" w:hAnsiTheme="minorHAnsi" w:cstheme="minorHAnsi"/>
          <w:bCs/>
          <w:color w:val="auto"/>
          <w:kern w:val="20"/>
          <w:szCs w:val="22"/>
          <w:lang w:eastAsia="zh-CN"/>
        </w:rPr>
      </w:pPr>
      <w:r w:rsidRPr="00134967">
        <w:rPr>
          <w:rFonts w:asciiTheme="minorHAnsi" w:eastAsiaTheme="minorHAnsi" w:hAnsiTheme="minorHAnsi" w:cstheme="minorHAnsi"/>
          <w:b/>
          <w:color w:val="auto"/>
          <w:kern w:val="20"/>
          <w:szCs w:val="22"/>
          <w:lang w:eastAsia="zh-CN"/>
        </w:rPr>
        <w:t xml:space="preserve">PGE ENERGETYKA KOLEJOWA S.A., </w:t>
      </w:r>
      <w:r w:rsidRPr="00533183">
        <w:rPr>
          <w:rFonts w:asciiTheme="minorHAnsi" w:eastAsiaTheme="minorHAnsi" w:hAnsiTheme="minorHAnsi" w:cstheme="minorHAnsi"/>
          <w:bCs/>
          <w:color w:val="auto"/>
          <w:kern w:val="20"/>
          <w:szCs w:val="22"/>
          <w:lang w:eastAsia="zh-CN"/>
        </w:rPr>
        <w:t>ul. Hoża 63/67, 00-681 Warszawa, wpisana do Rejestru Przedsiębiorców Krajowego Rejestru Sądowego prowadzonego przez Sąd Rejonowy dla m.st. Warszawa, XII Wydział Gospodarczy, pod numerem KRS: 0000322634, NIP: 526-25-42-704, REGON: 017301607, kapitał zakładowy: 272 956 830,00 zł (kapitał wpłacony w całości),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E25456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5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6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lastRenderedPageBreak/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2F3540C2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</w:t>
      </w:r>
      <w:r w:rsidR="00BD75AB" w:rsidRPr="00910299">
        <w:t>potrzeby,</w:t>
      </w:r>
      <w:r w:rsidRPr="00910299">
        <w:t xml:space="preserve">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7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8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3B0B3992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aukcji elektronicznej lub/i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  <w:r w:rsidR="00565765">
        <w:rPr>
          <w:b/>
          <w:bCs/>
        </w:rPr>
        <w:t>[NIE DOTYCZY]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5714BD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5714BD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punkty przyznane w każdym kryterium oceny Ofert, jaką otrzymała Oferta uznana jako najkorzystniejsza w przedmiotowym Postępowaniu.</w:t>
      </w:r>
    </w:p>
    <w:p w14:paraId="2875A46E" w14:textId="129C88EF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565765">
        <w:lastRenderedPageBreak/>
        <w:t xml:space="preserve">Zamawiający </w:t>
      </w:r>
      <w:r w:rsidRPr="00565765">
        <w:rPr>
          <w:b/>
        </w:rPr>
        <w:t>dopuszcza</w:t>
      </w:r>
      <w:r w:rsidRPr="00565765">
        <w:t xml:space="preserve"> udział w Postępowaniu Wykonawców wspólnie </w:t>
      </w:r>
      <w:r w:rsidR="00291AF2" w:rsidRPr="00565765">
        <w:t>ubiegających się o</w:t>
      </w:r>
      <w:r w:rsidR="00291AF2">
        <w:t xml:space="preserve">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565765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CB3E38">
        <w:t>Wykonawcy wchodzący w skład k</w:t>
      </w:r>
      <w:r w:rsidR="006E100D" w:rsidRPr="00CB3E38">
        <w:t xml:space="preserve">onsorcjum ponoszą solidarną odpowiedzialność za </w:t>
      </w:r>
      <w:r w:rsidR="006E100D" w:rsidRPr="00565765">
        <w:t xml:space="preserve">wykonanie umowy. W takim przypadku Oferta musi szczegółowo wskazywać podział ról i zobowiązań związanych z wykonywaniem Zamówienia pomiędzy podmiotami składającymi wspólnie Ofertę. </w:t>
      </w:r>
    </w:p>
    <w:p w14:paraId="45B2FF62" w14:textId="339C90F7" w:rsidR="00BB6DE8" w:rsidRPr="00565765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565765">
        <w:t>Wykonawcy wspólnie ubiegający się o udzielenie Zamówienia powinni ustanowić pełnomocnika do reprezentowania ich w Postępowaniu albo reprezentowania w</w:t>
      </w:r>
      <w:r w:rsidR="00D22790" w:rsidRPr="00565765">
        <w:t> </w:t>
      </w:r>
      <w:r w:rsidRPr="00565765">
        <w:t xml:space="preserve">Postępowaniu i do zawarcia </w:t>
      </w:r>
      <w:r w:rsidR="005714BD" w:rsidRPr="00565765">
        <w:t>U</w:t>
      </w:r>
      <w:r w:rsidRPr="00565765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565765">
        <w:t> </w:t>
      </w:r>
      <w:r w:rsidRPr="00565765">
        <w:t>udzielenie Zamówienia. Pełnomocnictwo należy załączyć do Oferty w formie oryginału lub kopii.</w:t>
      </w:r>
    </w:p>
    <w:p w14:paraId="7EFC2E9C" w14:textId="77777777" w:rsidR="00BB6DE8" w:rsidRPr="00565765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565765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565765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565765">
        <w:t>Oferta musi być podpisana w taki sposób, by prawnie zobowiązywała wszystkich Wykonawców wspólnie ubiegających się o Zamówienie.</w:t>
      </w:r>
    </w:p>
    <w:p w14:paraId="2BA6CCB6" w14:textId="77777777" w:rsidR="002B7C01" w:rsidRPr="00782FBB" w:rsidRDefault="006E100D" w:rsidP="00A9611A">
      <w:pPr>
        <w:pStyle w:val="Akapitzlist"/>
        <w:numPr>
          <w:ilvl w:val="2"/>
          <w:numId w:val="15"/>
        </w:numPr>
        <w:ind w:left="1276"/>
        <w:jc w:val="both"/>
        <w:rPr>
          <w:iCs/>
        </w:rPr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782FBB">
        <w:t xml:space="preserve">Zamawiający </w:t>
      </w:r>
      <w:r w:rsidRPr="00782FBB">
        <w:rPr>
          <w:b/>
        </w:rPr>
        <w:t xml:space="preserve">dopuszcza </w:t>
      </w:r>
      <w:r w:rsidRPr="00782FBB">
        <w:t>wykonywanie przedmiotu Zamówienia przez podwykonawców.</w:t>
      </w:r>
      <w:bookmarkEnd w:id="18"/>
      <w:r w:rsidR="00F61C65" w:rsidRPr="00782FBB">
        <w:t xml:space="preserve">  </w:t>
      </w:r>
    </w:p>
    <w:p w14:paraId="4F34DD8B" w14:textId="1F7020CB" w:rsidR="006E100D" w:rsidRPr="00782FBB" w:rsidRDefault="006E100D" w:rsidP="002B7C01">
      <w:pPr>
        <w:pStyle w:val="Akapitzlist"/>
        <w:ind w:left="1276"/>
        <w:jc w:val="both"/>
        <w:rPr>
          <w:iCs/>
        </w:rPr>
      </w:pPr>
      <w:r w:rsidRPr="00782FBB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782FBB">
        <w:rPr>
          <w:iCs/>
        </w:rPr>
        <w:t>.</w:t>
      </w:r>
      <w:r w:rsidRPr="00782FBB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46397242" w14:textId="77777777" w:rsidR="002A4B54" w:rsidRPr="002A4B54" w:rsidRDefault="00C73E13" w:rsidP="002A4B54">
      <w:pPr>
        <w:pStyle w:val="Akapitzlist"/>
        <w:numPr>
          <w:ilvl w:val="2"/>
          <w:numId w:val="15"/>
        </w:numPr>
        <w:ind w:left="1276"/>
        <w:rPr>
          <w:rFonts w:ascii="Verdana" w:eastAsiaTheme="majorEastAsia" w:hAnsi="Verdana" w:cstheme="majorBidi"/>
          <w:b/>
          <w:bCs/>
          <w:color w:val="000000" w:themeColor="text1"/>
          <w:szCs w:val="26"/>
        </w:rPr>
      </w:pPr>
      <w:r w:rsidRPr="002A4B54">
        <w:rPr>
          <w:rFonts w:ascii="Verdana" w:eastAsiaTheme="majorEastAsia" w:hAnsi="Verdana" w:cstheme="majorBidi"/>
          <w:b/>
          <w:bCs/>
          <w:color w:val="000000" w:themeColor="text1"/>
          <w:szCs w:val="26"/>
        </w:rPr>
        <w:t>[NIE DOTYCZY].</w:t>
      </w:r>
    </w:p>
    <w:p w14:paraId="6D8A858B" w14:textId="77777777" w:rsidR="002A4B54" w:rsidRPr="002A4B54" w:rsidRDefault="002A4B54" w:rsidP="002A4B54">
      <w:pPr>
        <w:pStyle w:val="Akapitzlist"/>
        <w:ind w:left="1276"/>
        <w:rPr>
          <w:rFonts w:ascii="Verdana" w:eastAsiaTheme="majorEastAsia" w:hAnsi="Verdana" w:cstheme="majorBidi"/>
          <w:b/>
          <w:bCs/>
          <w:color w:val="000000" w:themeColor="text1"/>
          <w:szCs w:val="26"/>
          <w:highlight w:val="yellow"/>
        </w:rPr>
      </w:pPr>
    </w:p>
    <w:p w14:paraId="45B55CAF" w14:textId="77777777" w:rsidR="002A4B54" w:rsidRPr="002A4B54" w:rsidRDefault="00FE1946" w:rsidP="002A4B54">
      <w:pPr>
        <w:pStyle w:val="Akapitzlist"/>
        <w:numPr>
          <w:ilvl w:val="2"/>
          <w:numId w:val="15"/>
        </w:numPr>
        <w:ind w:left="1276"/>
        <w:rPr>
          <w:rStyle w:val="wyrnienie"/>
          <w:rFonts w:ascii="Verdana" w:eastAsiaTheme="majorEastAsia" w:hAnsi="Verdana" w:cstheme="majorBidi"/>
          <w:b w:val="0"/>
          <w:color w:val="000000" w:themeColor="text1"/>
          <w:szCs w:val="26"/>
        </w:rPr>
      </w:pPr>
      <w:r w:rsidRPr="002A4B54">
        <w:rPr>
          <w:rStyle w:val="wyrnienie"/>
          <w:b w:val="0"/>
        </w:rPr>
        <w:t xml:space="preserve">Wszelkie informacje uzyskane przez </w:t>
      </w:r>
      <w:r w:rsidR="00E72267" w:rsidRPr="002A4B54">
        <w:rPr>
          <w:rStyle w:val="wyrnienie"/>
          <w:b w:val="0"/>
        </w:rPr>
        <w:t>s</w:t>
      </w:r>
      <w:r w:rsidRPr="002A4B54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59B175BF" w14:textId="77777777" w:rsidR="002A4B54" w:rsidRPr="002A4B54" w:rsidRDefault="002A4B54" w:rsidP="002A4B54">
      <w:pPr>
        <w:pStyle w:val="Akapitzlist"/>
        <w:rPr>
          <w:rStyle w:val="wyrnienie"/>
          <w:b w:val="0"/>
        </w:rPr>
      </w:pPr>
    </w:p>
    <w:p w14:paraId="221DA79C" w14:textId="14CADE0D" w:rsidR="0064788E" w:rsidRPr="002A4B54" w:rsidRDefault="002C2C7A" w:rsidP="002A4B54">
      <w:pPr>
        <w:pStyle w:val="Akapitzlist"/>
        <w:numPr>
          <w:ilvl w:val="2"/>
          <w:numId w:val="15"/>
        </w:numPr>
        <w:ind w:left="1276"/>
        <w:rPr>
          <w:rStyle w:val="wyrnienie"/>
          <w:rFonts w:ascii="Verdana" w:eastAsiaTheme="majorEastAsia" w:hAnsi="Verdana" w:cstheme="majorBidi"/>
          <w:b w:val="0"/>
          <w:color w:val="000000" w:themeColor="text1"/>
          <w:szCs w:val="26"/>
        </w:rPr>
      </w:pPr>
      <w:r w:rsidRPr="002A4B54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bookmarkEnd w:id="24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279F50B4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D46D8D">
            <w:rPr>
              <w:b/>
              <w:bCs/>
            </w:rPr>
            <w:t>Przegląd i diagnostyka żurawi stosowanych na pociągach sieciowych należących do PGE Energetyka Kolejowa S.A.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7BBD201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4F8E6CFB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>zleceniach mogących powodować konflikt interesów w przypadku realizacji Zamówienia oraz który spełnia warunki do realizacji Zamówienia w sposób bezstronny i rzetelny</w:t>
      </w:r>
      <w:r w:rsidR="00E8620F">
        <w:t>.</w:t>
      </w:r>
    </w:p>
    <w:p w14:paraId="25F178D3" w14:textId="1D4E08F8" w:rsidR="006E100D" w:rsidRPr="00E8620F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D42FDF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asciiTheme="minorHAnsi" w:hAnsiTheme="minorHAnsi" w:cstheme="minorHAnsi"/>
              <w:szCs w:val="22"/>
            </w:rPr>
            <w:t>dostaw</w:t>
          </w:r>
        </w:sdtContent>
      </w:sdt>
      <w:r w:rsidRPr="00D42FDF">
        <w:t xml:space="preserve"> zostały określone w załączonym Projekcie Umowy, który</w:t>
      </w:r>
      <w:r w:rsidRPr="00E8620F">
        <w:t xml:space="preserve"> stanowi </w:t>
      </w:r>
      <w:r w:rsidRPr="00E8620F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E8620F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lastRenderedPageBreak/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</w:p>
    <w:bookmarkEnd w:id="31"/>
    <w:bookmarkEnd w:id="39"/>
    <w:bookmarkEnd w:id="40"/>
    <w:bookmarkEnd w:id="41"/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39364FFA" w14:textId="77777777" w:rsidR="00316558" w:rsidRPr="00C73E13" w:rsidRDefault="00316558" w:rsidP="00316558">
      <w:pPr>
        <w:pStyle w:val="Akapitzlist"/>
        <w:rPr>
          <w:rFonts w:ascii="Verdana" w:eastAsiaTheme="majorEastAsia" w:hAnsi="Verdana" w:cstheme="majorBidi"/>
          <w:b/>
          <w:bCs/>
          <w:color w:val="000000" w:themeColor="text1"/>
          <w:szCs w:val="26"/>
        </w:rPr>
      </w:pPr>
      <w:r w:rsidRPr="00C73E13">
        <w:rPr>
          <w:rFonts w:ascii="Verdana" w:eastAsiaTheme="majorEastAsia" w:hAnsi="Verdana" w:cstheme="majorBidi"/>
          <w:b/>
          <w:bCs/>
          <w:color w:val="000000" w:themeColor="text1"/>
          <w:szCs w:val="26"/>
        </w:rPr>
        <w:t>[NIE DOTYCZY].</w:t>
      </w:r>
    </w:p>
    <w:p w14:paraId="10B7293E" w14:textId="77777777" w:rsidR="000453A3" w:rsidRDefault="000453A3" w:rsidP="00C22825">
      <w:pPr>
        <w:ind w:left="567"/>
      </w:pPr>
    </w:p>
    <w:p w14:paraId="1D820BEE" w14:textId="3A011821" w:rsidR="006E100D" w:rsidRPr="002269EF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2269EF">
        <w:t xml:space="preserve">Zamawiający </w:t>
      </w:r>
      <w:r w:rsidRPr="002269EF">
        <w:rPr>
          <w:b/>
          <w:bCs/>
        </w:rPr>
        <w:t>nie przewiduje</w:t>
      </w:r>
      <w:r w:rsidRPr="002269EF">
        <w:t xml:space="preserve"> możliwości udzielenia </w:t>
      </w:r>
      <w:r w:rsidRPr="002269EF">
        <w:rPr>
          <w:b/>
          <w:bCs/>
        </w:rPr>
        <w:t>Zamówień dodatkowych</w:t>
      </w:r>
      <w:r w:rsidRPr="002269EF">
        <w:t>.</w:t>
      </w:r>
    </w:p>
    <w:p w14:paraId="0CB02A84" w14:textId="0BEC2318" w:rsid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40132E45" w14:textId="77777777" w:rsidR="00F14F92" w:rsidRPr="00705CC1" w:rsidRDefault="00F14F92" w:rsidP="00F14F92">
      <w:pPr>
        <w:pStyle w:val="Nagwek2"/>
        <w:keepNext w:val="0"/>
        <w:keepLines w:val="0"/>
        <w:numPr>
          <w:ilvl w:val="1"/>
          <w:numId w:val="25"/>
        </w:numPr>
      </w:pPr>
      <w:r w:rsidRPr="006F5F63">
        <w:t xml:space="preserve">Zamawiający </w:t>
      </w:r>
      <w:r w:rsidRPr="006F5F63">
        <w:rPr>
          <w:b/>
        </w:rPr>
        <w:t>nie przewiduje</w:t>
      </w:r>
      <w:r w:rsidRPr="006F5F63">
        <w:t xml:space="preserve"> </w:t>
      </w:r>
      <w:r>
        <w:t xml:space="preserve">przeprowadzenia </w:t>
      </w:r>
      <w:r w:rsidRPr="006F5F63">
        <w:t>wizji lokalnej ani weryfikacji dokumentów Zamawiającego, niezbędnych do realizacji Zamówienia.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A52E550" w14:textId="5AEAB4DF" w:rsidR="006E100D" w:rsidRDefault="002F34B3" w:rsidP="002F34B3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0552E0">
        <w:t xml:space="preserve">Przedmiot Zamówienia będzie realizowany w okresie </w:t>
      </w:r>
      <w:r w:rsidR="00F14F92">
        <w:t>12</w:t>
      </w:r>
      <w:r w:rsidRPr="000552E0">
        <w:t xml:space="preserve"> m-</w:t>
      </w:r>
      <w:proofErr w:type="spellStart"/>
      <w:r w:rsidRPr="000552E0">
        <w:t>cy</w:t>
      </w:r>
      <w:proofErr w:type="spellEnd"/>
      <w:r w:rsidRPr="006E100D">
        <w:t xml:space="preserve"> od dnia podpisania Umowy</w:t>
      </w:r>
      <w:r>
        <w:t xml:space="preserve"> </w:t>
      </w:r>
      <w:r w:rsidRPr="003D6BF7">
        <w:t>lub do wyczerpania maksymalnego wynagrodzenia umownego, w zależności które z tych zdarzeń nastąpi wcześniej</w:t>
      </w:r>
      <w:r w:rsidR="006E100D" w:rsidRPr="000552E0">
        <w:t>.</w:t>
      </w:r>
    </w:p>
    <w:p w14:paraId="287B7F03" w14:textId="77777777" w:rsidR="00311A4A" w:rsidRPr="00705CC1" w:rsidRDefault="00311A4A" w:rsidP="00D21BCD">
      <w:pPr>
        <w:rPr>
          <w:sz w:val="10"/>
          <w:szCs w:val="14"/>
        </w:rPr>
      </w:pP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0B27C3BF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lastRenderedPageBreak/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1FA292F2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 xml:space="preserve">) jest osoba wymieniona w </w:t>
      </w:r>
      <w:r w:rsidR="007F6FB5" w:rsidRPr="00374E89">
        <w:lastRenderedPageBreak/>
        <w:t>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E454B8" w:rsidRDefault="00BC2C91" w:rsidP="00164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3BF14558" w14:textId="4C78C79A" w:rsidR="00C17A74" w:rsidRDefault="00C17A74" w:rsidP="00C17A74">
      <w:pPr>
        <w:pStyle w:val="Styl2"/>
        <w:numPr>
          <w:ilvl w:val="0"/>
          <w:numId w:val="36"/>
        </w:numPr>
        <w:tabs>
          <w:tab w:val="clear" w:pos="2835"/>
        </w:tabs>
        <w:outlineLvl w:val="2"/>
      </w:pPr>
      <w:r>
        <w:t xml:space="preserve">w okresie ostatnich minimum </w:t>
      </w:r>
      <w:r w:rsidR="00F4436F">
        <w:t xml:space="preserve">3 </w:t>
      </w:r>
      <w:r>
        <w:t xml:space="preserve">lat przed upływem terminu składania ofert, a jeżeli okres prowadzenia działalności jest krótszy – w tym okresie, zrealizował prace </w:t>
      </w:r>
      <w:r w:rsidRPr="000B035A">
        <w:t xml:space="preserve">polegające </w:t>
      </w:r>
      <w:r w:rsidR="002B419C">
        <w:t xml:space="preserve">na </w:t>
      </w:r>
      <w:r w:rsidRPr="000B035A">
        <w:t xml:space="preserve"> </w:t>
      </w:r>
      <w:r w:rsidR="009F3053" w:rsidRPr="009F3053">
        <w:t>diagnostyce i przeglądach żurawi zabudowanych na pociągach sieciowych</w:t>
      </w:r>
      <w:r>
        <w:t>.</w:t>
      </w:r>
    </w:p>
    <w:p w14:paraId="31FE1171" w14:textId="77777777" w:rsidR="00C17A74" w:rsidRDefault="00C17A74" w:rsidP="00C17A74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Zamówienia przez dwóch lub większą liczbę Wykonawców, wystarczy, że Wykonawcy spełnią warunek wspólnie.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31E086B3" w14:textId="77777777" w:rsidR="007F6FB5" w:rsidRDefault="007F6FB5" w:rsidP="00F727E4">
      <w:pPr>
        <w:pStyle w:val="Styl2"/>
        <w:ind w:left="2268" w:firstLine="0"/>
        <w:outlineLvl w:val="2"/>
      </w:pPr>
      <w:r w:rsidRPr="00E454B8"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1049FB9C" w14:textId="6ADF48F5" w:rsidR="00A64B14" w:rsidRDefault="00A64B14" w:rsidP="00F727E4">
      <w:pPr>
        <w:pStyle w:val="Styl2"/>
        <w:ind w:left="2268" w:firstLine="0"/>
        <w:outlineLvl w:val="2"/>
      </w:pPr>
      <w:r w:rsidRPr="00A64B14">
        <w:lastRenderedPageBreak/>
        <w:t>W celu potwierdzenia spełnienia warunku Wykonawca powinien wykazać, że:</w:t>
      </w:r>
    </w:p>
    <w:p w14:paraId="42F20156" w14:textId="5419BF32" w:rsidR="007F6FB5" w:rsidRPr="00E454B8" w:rsidRDefault="007F6FB5" w:rsidP="00F727E4">
      <w:pPr>
        <w:pStyle w:val="Styl2"/>
        <w:ind w:left="2268" w:firstLine="0"/>
        <w:outlineLvl w:val="2"/>
      </w:pPr>
      <w:r w:rsidRPr="00E454B8">
        <w:t>a</w:t>
      </w:r>
      <w:r w:rsidR="0089712F" w:rsidRPr="00E454B8">
        <w:t xml:space="preserve">. </w:t>
      </w:r>
      <w:r w:rsidR="00EC7662" w:rsidRPr="00EC7662">
        <w:t xml:space="preserve">posiada aktualne i opłacone ubezpieczenie od odpowiedzialności cywilnej w zakresie prowadzonej działalności gospodarczej związanej z przedmiotem zakupu na </w:t>
      </w:r>
      <w:r w:rsidR="00EC7662" w:rsidRPr="001B0705">
        <w:t>sumę ubezpieczenia w wysokości nie niższej niż 100 000 PLN</w:t>
      </w:r>
      <w:r w:rsidRPr="001B0705">
        <w:t>.</w:t>
      </w:r>
    </w:p>
    <w:p w14:paraId="3DE06C51" w14:textId="62F6948F" w:rsidR="00020A75" w:rsidRDefault="00020A75" w:rsidP="00F727E4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537533">
        <w:t>Z</w:t>
      </w:r>
      <w:r>
        <w:t>amówienia przez dwóch lub większą liczbę Wykonawców, wystarczy, że Wykonawcy spełnią warunek wspólnie.</w:t>
      </w:r>
    </w:p>
    <w:p w14:paraId="5567F911" w14:textId="66E36F2E" w:rsidR="00020A75" w:rsidRPr="00E454B8" w:rsidRDefault="00020A75" w:rsidP="00F727E4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</w:t>
      </w:r>
      <w:r w:rsidR="00CD1B00">
        <w:t>Wartości pienię</w:t>
      </w:r>
      <w:r w:rsidR="00A019AF">
        <w:t>ż</w:t>
      </w:r>
      <w:r w:rsidR="00CD1B00">
        <w:t xml:space="preserve">ne wskazane w dokumentach i oświadczeniach, mające na celu wykazanie spełnienia przez Wykonawców warunków udziału w </w:t>
      </w:r>
      <w:r w:rsidR="00537533">
        <w:t>P</w:t>
      </w:r>
      <w:r w:rsidR="00CD1B00">
        <w:t>ostępowaniu</w:t>
      </w:r>
      <w:r w:rsidR="00B05927">
        <w:t xml:space="preserve"> podane w walutach obcych, Zamawiający przeliczy na złote polskie wg średniego kursu walut NBP z dnia opublikowania </w:t>
      </w:r>
      <w:r w:rsidR="00537533">
        <w:t>Specyfikacji</w:t>
      </w:r>
      <w:r w:rsidR="00A019AF">
        <w:t xml:space="preserve">. W przypadku wskazania wartości pieniężnej w walucie obcej nie obowiązującej w dniu opublikowania ww. </w:t>
      </w:r>
      <w:r w:rsidR="00537533">
        <w:t>Specyfikacji</w:t>
      </w:r>
      <w:r w:rsidR="00A019AF">
        <w:t xml:space="preserve">, zostanie ona przeliczona na złote polskie wg średniego </w:t>
      </w:r>
      <w:r w:rsidR="00E7682B">
        <w:t>kursu walut NBP z ostatniego dnia obowiązywania tej waluty.</w:t>
      </w:r>
      <w:r w:rsidR="00A019AF">
        <w:t xml:space="preserve"> 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842B65" w:rsidRDefault="00AE5354" w:rsidP="0058623A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FF63F9">
        <w:rPr>
          <w:b/>
          <w:bCs/>
        </w:rPr>
        <w:t>Załącznikiem nr 2 do SWZ</w:t>
      </w:r>
      <w:r w:rsidR="009A3FCA">
        <w:t xml:space="preserve"> </w:t>
      </w:r>
      <w:r w:rsidR="00FF63F9">
        <w:t xml:space="preserve">przygotowany wg </w:t>
      </w:r>
      <w:r w:rsidR="00FF63F9" w:rsidRPr="00FF63F9">
        <w:rPr>
          <w:b/>
          <w:bCs/>
        </w:rPr>
        <w:t xml:space="preserve">Załącznika nr </w:t>
      </w:r>
      <w:r w:rsidR="00C04E06">
        <w:rPr>
          <w:b/>
          <w:bCs/>
        </w:rPr>
        <w:t>7</w:t>
      </w:r>
      <w:r w:rsidR="00FF63F9" w:rsidRPr="00FF63F9">
        <w:rPr>
          <w:b/>
          <w:bCs/>
        </w:rPr>
        <w:t xml:space="preserve"> do SW</w:t>
      </w:r>
      <w:r w:rsidR="00842B65">
        <w:rPr>
          <w:b/>
          <w:bCs/>
        </w:rPr>
        <w:t>Z,</w:t>
      </w:r>
    </w:p>
    <w:p w14:paraId="06D1B321" w14:textId="6A1A0CD8" w:rsidR="007F6FB5" w:rsidRPr="00374E89" w:rsidRDefault="004F6724" w:rsidP="0058623A">
      <w:pPr>
        <w:pStyle w:val="Styl2"/>
      </w:pPr>
      <w:r w:rsidRPr="004E6DE5">
        <w:rPr>
          <w:b/>
          <w:bCs/>
          <w:u w:val="single"/>
        </w:rPr>
        <w:t>UWAGA:</w:t>
      </w:r>
      <w:r w:rsidRPr="004E6DE5">
        <w:t xml:space="preserve"> </w:t>
      </w:r>
      <w:r w:rsidR="007F6FB5" w:rsidRPr="004E6DE5">
        <w:t>W przypadku Wykonawców wspólnie ubiegających się o Zamówienie, przedmiotowe oświadczenie składa każdy z tych Wykonawców.</w:t>
      </w:r>
    </w:p>
    <w:p w14:paraId="64296F38" w14:textId="069D2EB9" w:rsidR="00915576" w:rsidRPr="0055677A" w:rsidRDefault="008A620F" w:rsidP="0058623A">
      <w:pPr>
        <w:pStyle w:val="Styl3"/>
      </w:pPr>
      <w:r w:rsidRPr="0055677A">
        <w:t xml:space="preserve">Dla Wykonawców wspólnie ubiegających się o </w:t>
      </w:r>
      <w:r w:rsidR="00DB7317" w:rsidRPr="0055677A">
        <w:t>Z</w:t>
      </w:r>
      <w:r w:rsidRPr="0055677A">
        <w:t>amówienie</w:t>
      </w:r>
      <w:r w:rsidR="00AE2397" w:rsidRPr="0055677A">
        <w:t xml:space="preserve"> - w</w:t>
      </w:r>
      <w:r w:rsidR="00915576" w:rsidRPr="0055677A">
        <w:t xml:space="preserve">zór oświadczenia stanowi </w:t>
      </w:r>
      <w:r w:rsidR="00915576" w:rsidRPr="0055677A">
        <w:rPr>
          <w:b/>
          <w:bCs/>
        </w:rPr>
        <w:t xml:space="preserve">Załącznik nr </w:t>
      </w:r>
      <w:r w:rsidR="00C04E06" w:rsidRPr="0055677A">
        <w:rPr>
          <w:b/>
          <w:bCs/>
        </w:rPr>
        <w:t>7</w:t>
      </w:r>
      <w:r w:rsidR="00915576" w:rsidRPr="0055677A">
        <w:rPr>
          <w:b/>
          <w:bCs/>
        </w:rPr>
        <w:t xml:space="preserve"> do SWZ</w:t>
      </w:r>
      <w:r w:rsidR="00915576" w:rsidRPr="0055677A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FD4476">
      <w:pPr>
        <w:pStyle w:val="Nagwek3"/>
        <w:keepNext w:val="0"/>
        <w:keepLines w:val="0"/>
        <w:numPr>
          <w:ilvl w:val="2"/>
          <w:numId w:val="17"/>
        </w:numPr>
        <w:ind w:left="1418" w:hanging="858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08827711" w14:textId="2D300D6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55677A">
        <w:rPr>
          <w:b/>
          <w:bCs/>
          <w:u w:val="single"/>
        </w:rPr>
        <w:t>UWAGA:</w:t>
      </w:r>
      <w:r w:rsidRPr="0055677A">
        <w:t xml:space="preserve"> W</w:t>
      </w:r>
      <w:r w:rsidR="00EB2052" w:rsidRPr="0055677A">
        <w:t xml:space="preserve"> przypadku k</w:t>
      </w:r>
      <w:r w:rsidR="007F6FB5" w:rsidRPr="0055677A">
        <w:t xml:space="preserve">onsorcjum należy złożyć </w:t>
      </w:r>
      <w:r w:rsidR="006B448A" w:rsidRPr="0055677A">
        <w:t>zaświadczenia</w:t>
      </w:r>
      <w:r w:rsidR="007F6FB5" w:rsidRPr="0055677A">
        <w:t xml:space="preserve"> dotyczące wszystkich jego członków</w:t>
      </w:r>
      <w:r w:rsidRPr="0055677A">
        <w:t>.</w:t>
      </w:r>
      <w:r w:rsidR="007F6FB5" w:rsidRPr="00374E89">
        <w:t xml:space="preserve">  </w:t>
      </w:r>
    </w:p>
    <w:p w14:paraId="31E73FF5" w14:textId="7597A0FA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asciiTheme="minorHAnsi" w:hAnsiTheme="minorHAnsi" w:cstheme="minorHAnsi"/>
              <w:b/>
              <w:iCs/>
              <w:szCs w:val="22"/>
            </w:rPr>
            <w:t>dostaw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przypadku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0F2AC8D6" w:rsidR="000B1E2D" w:rsidRPr="00D107AA" w:rsidRDefault="000B1E2D" w:rsidP="001E7270">
      <w:pPr>
        <w:ind w:left="1418"/>
        <w:jc w:val="both"/>
        <w:rPr>
          <w:iCs/>
        </w:rPr>
      </w:pPr>
      <w:r w:rsidRPr="00D107AA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lastRenderedPageBreak/>
        <w:t xml:space="preserve">UWAGA: </w:t>
      </w:r>
      <w:r w:rsidR="003D0C12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1B3C2A94" w14:textId="700242D6" w:rsidR="00A90D60" w:rsidRDefault="00BA266E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374E89">
        <w:rPr>
          <w:b/>
          <w:bCs/>
        </w:rPr>
        <w:t>Dokument potwierdzający</w:t>
      </w:r>
      <w:r w:rsidR="000B1E2D" w:rsidRPr="00374E89">
        <w:rPr>
          <w:b/>
          <w:bCs/>
        </w:rPr>
        <w:t>, że Wykonawca</w:t>
      </w:r>
      <w:r w:rsidR="00297A31" w:rsidRPr="00374E89">
        <w:rPr>
          <w:b/>
          <w:bCs/>
        </w:rPr>
        <w:t xml:space="preserve"> jest ubezpieczony od odpowiedzialności cywilnej</w:t>
      </w:r>
      <w:r w:rsidR="00297A31">
        <w:t>, o</w:t>
      </w:r>
      <w:r w:rsidR="007D25A0">
        <w:t> </w:t>
      </w:r>
      <w:r w:rsidR="00297A31">
        <w:t xml:space="preserve">której mowa w pkt </w:t>
      </w:r>
      <w:r w:rsidR="00497C63">
        <w:t xml:space="preserve">5.1.3.3. lit. </w:t>
      </w:r>
      <w:r w:rsidR="007C7050">
        <w:t>a</w:t>
      </w:r>
      <w:r w:rsidR="00497C63">
        <w:t xml:space="preserve"> SWZ, w zakresie prowadzonej działalności </w:t>
      </w:r>
      <w:r w:rsidR="003D6758">
        <w:t>związanej z</w:t>
      </w:r>
      <w:r w:rsidR="007D25A0">
        <w:t> </w:t>
      </w:r>
      <w:r w:rsidR="003D6758">
        <w:t>przedmiotem zamówienia ze wskazaniem sumy gwarancyjnej tego ubezpieczenia wraz z</w:t>
      </w:r>
      <w:r w:rsidR="007D25A0">
        <w:t> </w:t>
      </w:r>
      <w:r w:rsidR="003D6758">
        <w:t xml:space="preserve">dokumentem potwierdzającym </w:t>
      </w:r>
      <w:r w:rsidR="007D25A0">
        <w:t>opłacenie składki ubezpieczeniowej.</w:t>
      </w:r>
    </w:p>
    <w:p w14:paraId="60617865" w14:textId="59D125F2" w:rsidR="00390C63" w:rsidRPr="00E00745" w:rsidRDefault="00390C63" w:rsidP="0039255D">
      <w:pPr>
        <w:ind w:left="1418"/>
        <w:jc w:val="both"/>
        <w:rPr>
          <w:color w:val="000000" w:themeColor="text1"/>
        </w:rPr>
      </w:pPr>
      <w:r w:rsidRPr="00E00745">
        <w:rPr>
          <w:b/>
          <w:bCs/>
          <w:color w:val="000000" w:themeColor="text1"/>
        </w:rPr>
        <w:t>UWAGA</w:t>
      </w:r>
      <w:r w:rsidRPr="00E00745">
        <w:rPr>
          <w:color w:val="000000" w:themeColor="text1"/>
        </w:rPr>
        <w:t xml:space="preserve">: </w:t>
      </w:r>
      <w:r w:rsidR="000A20D4" w:rsidRPr="00E00745">
        <w:rPr>
          <w:color w:val="000000" w:themeColor="text1"/>
        </w:rPr>
        <w:t xml:space="preserve">w przypadku wyboru </w:t>
      </w:r>
      <w:r w:rsidR="00A05BA8">
        <w:rPr>
          <w:color w:val="000000" w:themeColor="text1"/>
        </w:rPr>
        <w:t>O</w:t>
      </w:r>
      <w:r w:rsidR="000A20D4" w:rsidRPr="00E00745">
        <w:rPr>
          <w:color w:val="000000" w:themeColor="text1"/>
        </w:rPr>
        <w:t xml:space="preserve">ferty Wykonawcy jako najkorzystniejszej, Wykonawca zobowiązany będzie do przedstawienia </w:t>
      </w:r>
      <w:r w:rsidR="000A20D4" w:rsidRPr="00A80D63">
        <w:rPr>
          <w:b/>
          <w:bCs/>
          <w:color w:val="000000" w:themeColor="text1"/>
        </w:rPr>
        <w:t>polisy OC</w:t>
      </w:r>
      <w:r w:rsidR="000A20D4" w:rsidRPr="00E00745">
        <w:rPr>
          <w:color w:val="000000" w:themeColor="text1"/>
        </w:rPr>
        <w:t xml:space="preserve"> o wartości </w:t>
      </w:r>
      <w:r w:rsidR="00582942" w:rsidRPr="0002276F">
        <w:rPr>
          <w:color w:val="000000" w:themeColor="text1"/>
        </w:rPr>
        <w:t xml:space="preserve">i w zakresie zgodnym z zapisami wzoru Umowy - </w:t>
      </w:r>
      <w:r w:rsidR="00582942" w:rsidRPr="0002276F">
        <w:rPr>
          <w:b/>
          <w:bCs/>
          <w:color w:val="000000" w:themeColor="text1"/>
        </w:rPr>
        <w:t>załącznik</w:t>
      </w:r>
      <w:r w:rsidR="00582942" w:rsidRPr="00E00745">
        <w:rPr>
          <w:b/>
          <w:bCs/>
          <w:color w:val="000000" w:themeColor="text1"/>
        </w:rPr>
        <w:t xml:space="preserve"> nr 5 do SWZ</w:t>
      </w:r>
      <w:r w:rsidR="0039255D">
        <w:rPr>
          <w:b/>
          <w:bCs/>
          <w:color w:val="000000" w:themeColor="text1"/>
        </w:rPr>
        <w:t xml:space="preserve">, </w:t>
      </w:r>
      <w:r w:rsidR="000A20D4" w:rsidRPr="00E00745">
        <w:rPr>
          <w:color w:val="000000" w:themeColor="text1"/>
        </w:rPr>
        <w:t xml:space="preserve">wraz z </w:t>
      </w:r>
      <w:r w:rsidR="000A20D4" w:rsidRPr="0002276F">
        <w:rPr>
          <w:color w:val="000000" w:themeColor="text1"/>
        </w:rPr>
        <w:t>potwierdzeniem opłacenia składki</w:t>
      </w:r>
      <w:r w:rsidR="0039255D">
        <w:rPr>
          <w:color w:val="000000" w:themeColor="text1"/>
        </w:rPr>
        <w:t>.</w:t>
      </w:r>
    </w:p>
    <w:p w14:paraId="1D92B1D1" w14:textId="77777777" w:rsidR="00D126F7" w:rsidRPr="001F6674" w:rsidRDefault="00D126F7" w:rsidP="00D126F7">
      <w:pPr>
        <w:pStyle w:val="Akapitzlist"/>
        <w:ind w:left="1418"/>
        <w:jc w:val="both"/>
        <w:rPr>
          <w:highlight w:val="yellow"/>
        </w:rPr>
      </w:pP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02D5EFA9" w14:textId="51440827" w:rsidR="00FA5175" w:rsidRPr="00FA5175" w:rsidRDefault="00AF2710" w:rsidP="00A0010C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lastRenderedPageBreak/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146324B7" w14:textId="77777777" w:rsidR="00B97C25" w:rsidRPr="00AD5D1D" w:rsidRDefault="00B97C25" w:rsidP="00B97C25">
      <w:pPr>
        <w:pStyle w:val="Nagwek2"/>
        <w:keepNext w:val="0"/>
        <w:keepLines w:val="0"/>
        <w:numPr>
          <w:ilvl w:val="1"/>
          <w:numId w:val="17"/>
        </w:numPr>
      </w:pPr>
      <w:r>
        <w:t xml:space="preserve">Zamawiający nie uznaje oferty podpisanej faksymile rozumianej jako </w:t>
      </w:r>
      <w:r w:rsidRPr="00A15EFE">
        <w:t>dokładn</w:t>
      </w:r>
      <w:r>
        <w:t>ą</w:t>
      </w:r>
      <w:r w:rsidRPr="00A15EFE">
        <w:t xml:space="preserve"> kopi</w:t>
      </w:r>
      <w:r>
        <w:t>ę</w:t>
      </w:r>
      <w:r w:rsidRPr="00A15EFE">
        <w:t xml:space="preserve"> dokumentu, rysunku lub, najczęściej, odręcznego podpisu, wykonan</w:t>
      </w:r>
      <w:r>
        <w:t>ą</w:t>
      </w:r>
      <w:r w:rsidRPr="00A15EFE">
        <w:t xml:space="preserve"> mechanicznie, chemicznie</w:t>
      </w:r>
      <w:r>
        <w:t xml:space="preserve"> lub elektronicznie.</w:t>
      </w:r>
    </w:p>
    <w:p w14:paraId="0ADFE155" w14:textId="614442FF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692BCD68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Pr="008D13C2">
        <w:t>/</w:t>
      </w:r>
      <w:r w:rsidR="00B60C71">
        <w:t xml:space="preserve"> </w:t>
      </w: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</w:t>
      </w:r>
      <w:r w:rsidR="0069272C">
        <w:rPr>
          <w:b/>
        </w:rPr>
        <w:t>,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1EF1C08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F129E3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19D4F5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 xml:space="preserve">zakresem przedmiot </w:t>
      </w:r>
      <w:r w:rsidR="00F129E3">
        <w:t>Z</w:t>
      </w:r>
      <w:r w:rsidRPr="00D21BCD">
        <w:t>amówienia,</w:t>
      </w:r>
    </w:p>
    <w:p w14:paraId="1D76BB7A" w14:textId="1ECE3D1A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F129E3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48B66DF6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lastRenderedPageBreak/>
        <w:t xml:space="preserve">czas obowiązywania umowy, który nie może być krótszy, niż termin realizacji </w:t>
      </w:r>
      <w:r w:rsidR="00F129E3">
        <w:rPr>
          <w:rFonts w:eastAsiaTheme="minorHAnsi"/>
        </w:rPr>
        <w:t>Z</w:t>
      </w:r>
      <w:r w:rsidRPr="0058623A">
        <w:rPr>
          <w:rFonts w:eastAsiaTheme="minorHAnsi"/>
        </w:rPr>
        <w:t>amówienia</w:t>
      </w:r>
      <w:r w:rsidR="0069272C">
        <w:rPr>
          <w:rFonts w:eastAsiaTheme="minorHAnsi"/>
        </w:rPr>
        <w:t>,</w:t>
      </w:r>
    </w:p>
    <w:p w14:paraId="3722C31D" w14:textId="4A985CE0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</w:t>
      </w:r>
      <w:r w:rsidR="00F129E3">
        <w:t>Z</w:t>
      </w:r>
      <w:r w:rsidRPr="00AE54A0">
        <w:t xml:space="preserve">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20FE40A3" w14:textId="77777777" w:rsidR="00EE5300" w:rsidRPr="00EE5300" w:rsidRDefault="00EE530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/>
          <w:bCs/>
        </w:rPr>
      </w:pPr>
      <w:r w:rsidRPr="00EE5300">
        <w:rPr>
          <w:b/>
          <w:bCs/>
        </w:rPr>
        <w:t>[NIE DOTYCZY].</w:t>
      </w:r>
    </w:p>
    <w:p w14:paraId="1A0AABC3" w14:textId="64C97E46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0CFAC54D" w14:textId="77777777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4EC0E122" w14:textId="77777777" w:rsidR="00F160C7" w:rsidRPr="003F12C0" w:rsidRDefault="00F160C7" w:rsidP="00F160C7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  <w:rPr>
          <w:b/>
          <w:bCs/>
        </w:rPr>
      </w:pPr>
      <w:r w:rsidRPr="003F12C0">
        <w:rPr>
          <w:b/>
          <w:bCs/>
        </w:rPr>
        <w:t>[NIE DOTYCZY].</w:t>
      </w:r>
    </w:p>
    <w:p w14:paraId="5889B782" w14:textId="77777777" w:rsidR="00F160C7" w:rsidRPr="003F12C0" w:rsidRDefault="00F160C7" w:rsidP="00F160C7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  <w:rPr>
          <w:b/>
          <w:bCs/>
        </w:rPr>
      </w:pPr>
      <w:r w:rsidRPr="003F12C0">
        <w:rPr>
          <w:b/>
          <w:bCs/>
        </w:rPr>
        <w:t>[NIE DOTYCZY].</w:t>
      </w:r>
    </w:p>
    <w:p w14:paraId="3651CE1E" w14:textId="77777777" w:rsidR="00F160C7" w:rsidRPr="003F12C0" w:rsidRDefault="00F160C7" w:rsidP="00F160C7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  <w:rPr>
          <w:b/>
          <w:bCs/>
        </w:rPr>
      </w:pPr>
      <w:r w:rsidRPr="003F12C0">
        <w:rPr>
          <w:b/>
          <w:bCs/>
        </w:rPr>
        <w:t>[NIE DOTYCZY].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8C2C5D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8C2C5D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8C2C5D">
        <w:t>Ofert</w:t>
      </w:r>
      <w:r w:rsidRPr="008C2C5D">
        <w:t>, na adre</w:t>
      </w:r>
      <w:r w:rsidR="00ED211D" w:rsidRPr="008C2C5D">
        <w:t>s wskazany w punkcie 10.2. SWZ</w:t>
      </w:r>
      <w:r w:rsidRPr="008C2C5D">
        <w:t>, zgodnie z</w:t>
      </w:r>
      <w:r w:rsidR="008470DC" w:rsidRPr="008C2C5D">
        <w:t> </w:t>
      </w:r>
      <w:r w:rsidRPr="008C2C5D">
        <w:t>poniższymi wytycznymi:</w:t>
      </w:r>
    </w:p>
    <w:p w14:paraId="64F4CDE5" w14:textId="106883FD" w:rsidR="00A3492D" w:rsidRPr="008C2C5D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8C2C5D">
        <w:t>Oferta</w:t>
      </w:r>
      <w:r w:rsidR="00FA5175" w:rsidRPr="008C2C5D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8C2C5D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8C2C5D">
        <w:t>Hasło do otwarcia pliku Wykonawca przesyła w formie wiadomości SMS na numer telefonu komórkowego przekazany przez Zamawiającego pocztą elektroniczną po upływie term</w:t>
      </w:r>
      <w:r w:rsidR="008D42A5" w:rsidRPr="008C2C5D">
        <w:t>inu na składanie Ofert</w:t>
      </w:r>
      <w:r w:rsidRPr="008C2C5D">
        <w:t>.</w:t>
      </w:r>
    </w:p>
    <w:p w14:paraId="70A75B7A" w14:textId="16EEB8F4" w:rsidR="00A3492D" w:rsidRPr="008C2C5D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8C2C5D">
        <w:t>Wiadomość SMS powinna posiadać następujący format: „WYK. ….., Nazwa Wykonawcy, Hasło [hasło nie powinno się składać z więcej niż</w:t>
      </w:r>
      <w:r w:rsidR="00ED2DD1" w:rsidRPr="008C2C5D">
        <w:t xml:space="preserve"> </w:t>
      </w:r>
      <w:r w:rsidR="00663B47" w:rsidRPr="008C2C5D">
        <w:t>8</w:t>
      </w:r>
      <w:r w:rsidR="00ED2DD1" w:rsidRPr="008C2C5D">
        <w:t xml:space="preserve"> </w:t>
      </w:r>
      <w:r w:rsidRPr="008C2C5D">
        <w:t>znaków]”.</w:t>
      </w:r>
    </w:p>
    <w:p w14:paraId="5F6D508D" w14:textId="2E3B1DAD" w:rsidR="00A3492D" w:rsidRPr="008C2C5D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8C2C5D">
        <w:lastRenderedPageBreak/>
        <w:t>Zamawiający nie ponosi odpowiedzialności za zdarzenia wynikające z nienależyteg</w:t>
      </w:r>
      <w:r w:rsidR="008D42A5" w:rsidRPr="008C2C5D">
        <w:t>o zabezpieczenia Oferty</w:t>
      </w:r>
      <w:r w:rsidRPr="008C2C5D">
        <w:t xml:space="preserve"> przez Wykonawcę. </w:t>
      </w:r>
    </w:p>
    <w:p w14:paraId="7FB82D86" w14:textId="7B4BF275" w:rsidR="00A3492D" w:rsidRPr="008C2C5D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8C2C5D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lastRenderedPageBreak/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cenowego/Arkusza kalkulacyjnego stanowiącego </w:t>
      </w:r>
      <w:r w:rsidRPr="00B82AF8">
        <w:rPr>
          <w:b/>
          <w:bCs/>
        </w:rPr>
        <w:t>Załącznik nr 2</w:t>
      </w:r>
      <w:r w:rsidR="005368FF">
        <w:rPr>
          <w:b/>
          <w:bCs/>
        </w:rPr>
        <w:t>A</w:t>
      </w:r>
      <w:r w:rsidRPr="00B82AF8">
        <w:rPr>
          <w:b/>
          <w:bCs/>
        </w:rPr>
        <w:t xml:space="preserve">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9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37149A7B" w14:textId="77777777" w:rsidR="003C2533" w:rsidRDefault="003C2533" w:rsidP="003C2533">
      <w:pPr>
        <w:pStyle w:val="Nagwek2"/>
        <w:keepNext w:val="0"/>
        <w:keepLines w:val="0"/>
        <w:numPr>
          <w:ilvl w:val="0"/>
          <w:numId w:val="0"/>
        </w:numPr>
        <w:ind w:left="660"/>
      </w:pPr>
      <w:r w:rsidRPr="00FF7C1F">
        <w:t xml:space="preserve">Robert Wilk-Gałązka Departament Zakupów PGE Energetyka Kolejowa Holding sp. z o.o., tel. 697 040 816 e-mail: </w:t>
      </w:r>
      <w:hyperlink r:id="rId20" w:history="1">
        <w:r w:rsidRPr="00E515DE">
          <w:rPr>
            <w:rStyle w:val="Hipercze"/>
            <w:rFonts w:ascii="Verdana" w:hAnsi="Verdana"/>
            <w:sz w:val="18"/>
          </w:rPr>
          <w:t>r.wilk@pkpeholding.pl</w:t>
        </w:r>
      </w:hyperlink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675DADFB" w:rsidR="00A3492D" w:rsidRPr="003C2533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lastRenderedPageBreak/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625D9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POST/HZ/EK/HZL/00071/2026</w:t>
          </w:r>
        </w:sdtContent>
      </w:sdt>
      <w:r w:rsidR="00E766C3" w:rsidRPr="003C2533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1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27AE7D1F" w:rsidR="004119DA" w:rsidRPr="00A00534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00534">
        <w:t>W dniu opublikowania Postępowania te</w:t>
      </w:r>
      <w:r w:rsidR="002D3BE8" w:rsidRPr="00A00534">
        <w:t>rmin składania Ofert</w:t>
      </w:r>
      <w:r w:rsidRPr="00A00534">
        <w:t xml:space="preserve"> został wyznaczony do dnia </w:t>
      </w:r>
      <w:r w:rsidR="002D42A7">
        <w:rPr>
          <w:b/>
          <w:bCs/>
        </w:rPr>
        <w:t>12.05.</w:t>
      </w:r>
      <w:r w:rsidRPr="00A00534">
        <w:rPr>
          <w:b/>
          <w:bCs/>
        </w:rPr>
        <w:t>202</w:t>
      </w:r>
      <w:r w:rsidR="00A00534" w:rsidRPr="00A00534">
        <w:rPr>
          <w:b/>
          <w:bCs/>
        </w:rPr>
        <w:t>6</w:t>
      </w:r>
      <w:r w:rsidRPr="00A00534">
        <w:rPr>
          <w:b/>
          <w:bCs/>
        </w:rPr>
        <w:t xml:space="preserve"> r. do</w:t>
      </w:r>
      <w:r w:rsidR="00836E90" w:rsidRPr="00A00534">
        <w:rPr>
          <w:b/>
          <w:bCs/>
        </w:rPr>
        <w:t xml:space="preserve"> godz</w:t>
      </w:r>
      <w:r w:rsidRPr="00A00534">
        <w:rPr>
          <w:b/>
          <w:bCs/>
        </w:rPr>
        <w:t xml:space="preserve">. </w:t>
      </w:r>
      <w:r w:rsidR="00A00534" w:rsidRPr="00A00534">
        <w:rPr>
          <w:b/>
          <w:bCs/>
        </w:rPr>
        <w:t>12:00</w:t>
      </w:r>
      <w:r w:rsidRPr="00A00534">
        <w:t xml:space="preserve"> 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6224AB3C" w:rsidR="00A3492D" w:rsidRPr="00361198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61198">
        <w:t>Termin związania O</w:t>
      </w:r>
      <w:r w:rsidR="00371056" w:rsidRPr="00361198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25525" w:rsidRPr="00361198">
            <w:rPr>
              <w:rFonts w:asciiTheme="minorHAnsi" w:hAnsiTheme="minorHAnsi" w:cstheme="minorHAnsi"/>
              <w:b/>
              <w:bCs/>
              <w:szCs w:val="22"/>
            </w:rPr>
            <w:t>90 dni</w:t>
          </w:r>
        </w:sdtContent>
      </w:sdt>
      <w:r w:rsidR="00225525" w:rsidRPr="00361198">
        <w:t xml:space="preserve"> </w:t>
      </w:r>
      <w:r w:rsidRPr="00361198">
        <w:t>licząc od daty</w:t>
      </w:r>
      <w:r w:rsidR="002D3BE8" w:rsidRPr="00361198">
        <w:t xml:space="preserve"> upływu terminu składania Ofert</w:t>
      </w:r>
      <w:r w:rsidRPr="00361198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lastRenderedPageBreak/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E762C7B" w14:textId="77777777" w:rsidR="004119DA" w:rsidRPr="00561C68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561C68">
        <w:t xml:space="preserve">[W przypadku kryteriów poza cenowych dostosować odpowiednio treść poniżej] </w:t>
      </w:r>
    </w:p>
    <w:p w14:paraId="66953443" w14:textId="77777777" w:rsidR="004119DA" w:rsidRPr="00561C68" w:rsidRDefault="004119DA" w:rsidP="00681BDE">
      <w:pPr>
        <w:ind w:left="1021"/>
      </w:pPr>
      <w:r w:rsidRPr="00561C68">
        <w:t xml:space="preserve">[Jeżeli przewidywane są inne kryteria oceny Ofert należy je opisać w kolejnym punkcie, podając nazwę kryterium, czego dotyczy oraz przypisana mu wagę] </w:t>
      </w:r>
    </w:p>
    <w:p w14:paraId="0502D66B" w14:textId="77777777" w:rsidR="004119DA" w:rsidRPr="00561C68" w:rsidRDefault="004119DA" w:rsidP="00681BDE">
      <w:pPr>
        <w:ind w:left="445" w:firstLine="576"/>
      </w:pPr>
      <w:r w:rsidRPr="00561C68">
        <w:t>W kryterium „Cena netto” punkty zostaną przyznane zgodnie z poniższym wzorem:</w:t>
      </w:r>
    </w:p>
    <w:p w14:paraId="58E885CF" w14:textId="77777777" w:rsidR="004119DA" w:rsidRPr="00561C68" w:rsidRDefault="004119DA" w:rsidP="00681BDE"/>
    <w:p w14:paraId="6B624637" w14:textId="77777777" w:rsidR="004119DA" w:rsidRPr="00561C68" w:rsidRDefault="004119DA" w:rsidP="00681BDE">
      <w:pPr>
        <w:jc w:val="center"/>
        <w:rPr>
          <w:vertAlign w:val="subscript"/>
        </w:rPr>
      </w:pPr>
      <w:proofErr w:type="spellStart"/>
      <w:r w:rsidRPr="00561C68">
        <w:t>C</w:t>
      </w:r>
      <w:r w:rsidRPr="00561C68">
        <w:rPr>
          <w:vertAlign w:val="subscript"/>
        </w:rPr>
        <w:t>min</w:t>
      </w:r>
      <w:proofErr w:type="spellEnd"/>
    </w:p>
    <w:p w14:paraId="342C9B06" w14:textId="77777777" w:rsidR="004119DA" w:rsidRPr="00561C68" w:rsidRDefault="004119DA" w:rsidP="00681BDE">
      <w:pPr>
        <w:jc w:val="center"/>
      </w:pPr>
      <w:r w:rsidRPr="00561C68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561C68">
        <w:t>C</w:t>
      </w:r>
      <w:r w:rsidRPr="00561C68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2F0D59B5" w:rsidR="004119DA" w:rsidRPr="004119DA" w:rsidRDefault="1DB40786" w:rsidP="00427E63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561C68">
        <w:t>kryterium oceny Ofert.</w:t>
      </w:r>
      <w:r w:rsidR="61242B71" w:rsidRPr="00561C68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00561C68">
        <w:rPr>
          <w:rFonts w:ascii="Calibri" w:eastAsia="Calibri" w:hAnsi="Calibri" w:cs="Calibri"/>
          <w:sz w:val="22"/>
          <w:szCs w:val="22"/>
        </w:rPr>
        <w:t>Ocena</w:t>
      </w:r>
      <w:r w:rsidR="61242B71" w:rsidRPr="00561C68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</w:t>
      </w:r>
      <w:r w:rsidR="61242B71" w:rsidRPr="00427E63">
        <w:rPr>
          <w:rFonts w:ascii="Calibri" w:eastAsia="Calibri" w:hAnsi="Calibri" w:cs="Calibri"/>
          <w:sz w:val="22"/>
          <w:szCs w:val="22"/>
        </w:rPr>
        <w:t xml:space="preserve">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28BF853E" w:rsidR="00F35569" w:rsidRPr="00F35569" w:rsidRDefault="004119DA" w:rsidP="00CC3362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32FF9EB9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4359CA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>INFORMACJE DOTYCZĄCE ZAWARCIA UMOWY</w:t>
      </w:r>
    </w:p>
    <w:p w14:paraId="7923944C" w14:textId="4A83F821" w:rsidR="004F31B4" w:rsidRPr="00653F7F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>
        <w:t xml:space="preserve">Z Wykonawcą, którego Oferta zostanie wybrana jako Oferta najkorzystniejsza, zostanie zawarta przez Zamawiającego Umowa, zgodnie z projektowanymi postanowieniami </w:t>
      </w:r>
      <w:r w:rsidR="00D2252C">
        <w:t>U</w:t>
      </w:r>
      <w:r>
        <w:t>mowy wskazanymi w SWZ.</w:t>
      </w:r>
      <w:r w:rsidR="1CE04162" w:rsidRPr="00653F7F">
        <w:rPr>
          <w:rFonts w:ascii="Calibri" w:eastAsia="Calibri" w:hAnsi="Calibri" w:cs="Calibri"/>
          <w:sz w:val="22"/>
          <w:szCs w:val="22"/>
        </w:rPr>
        <w:t xml:space="preserve"> </w:t>
      </w:r>
    </w:p>
    <w:p w14:paraId="1A6FB188" w14:textId="77777777" w:rsidR="00283F63" w:rsidRPr="00283F63" w:rsidRDefault="004F31B4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 xml:space="preserve">Osoby, które będą podpisywać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podpisaniem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</w:t>
      </w:r>
      <w:r w:rsidR="00283F63">
        <w:rPr>
          <w:rFonts w:asciiTheme="minorHAnsi" w:eastAsia="Calibri" w:hAnsiTheme="minorHAnsi" w:cs="Calibri"/>
          <w:szCs w:val="18"/>
        </w:rPr>
        <w:t xml:space="preserve">y. </w:t>
      </w:r>
    </w:p>
    <w:p w14:paraId="0AB89711" w14:textId="77777777" w:rsidR="00283F63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12C85">
        <w:rPr>
          <w:rFonts w:eastAsia="Calibri" w:cs="Calibri"/>
          <w:szCs w:val="18"/>
        </w:rPr>
        <w:t>Wykonawca w ciągu 10 dni od daty ogłoszenia o wyniku zobowiązany jest dostarczyć Zamawiającemu niezbędne dane i dokumenty do zawarcia Umowy</w:t>
      </w:r>
      <w:r w:rsidR="00283F63">
        <w:rPr>
          <w:rFonts w:eastAsia="Calibri" w:cs="Calibri"/>
          <w:szCs w:val="18"/>
        </w:rPr>
        <w:t xml:space="preserve">. </w:t>
      </w:r>
    </w:p>
    <w:p w14:paraId="3876BC11" w14:textId="143685D2" w:rsidR="00112C85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83F63">
        <w:rPr>
          <w:rFonts w:eastAsia="Calibri" w:cs="Calibri"/>
          <w:szCs w:val="18"/>
        </w:rPr>
        <w:t xml:space="preserve">Wykonawca zobowiązany jest podpisać Umowę w terminie nie dłuższym niż 10 dni od daty przekazania Wykonawcy do podpisania. Niedotrzymanie tego terminu, potraktowane zostanie jako odmowa zawarcia Umowy oraz uprawnia do zatrzymania wadium. 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7048DB7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396E83B6" w:rsidR="00FB3FFA" w:rsidRPr="009074E5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074E5">
        <w:t>Administratorem danych osobowych przekazanych przez Wykonawcę („ADO”) jest:</w:t>
      </w:r>
      <w:r w:rsidR="007229FA" w:rsidRPr="009074E5">
        <w:t xml:space="preserve"> </w:t>
      </w:r>
      <w:r w:rsidR="009074E5" w:rsidRPr="009074E5">
        <w:rPr>
          <w:rFonts w:asciiTheme="minorHAnsi" w:hAnsiTheme="minorHAnsi" w:cstheme="minorHAnsi"/>
          <w:b/>
          <w:bCs/>
          <w:szCs w:val="22"/>
        </w:rPr>
        <w:t>PGE ENERGETYKA KOLEJOWA S.A.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lastRenderedPageBreak/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Desk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lastRenderedPageBreak/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2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Desk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3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8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8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Desk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4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77777777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FF76C44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2B547616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 xml:space="preserve">Formularz cenowy/Arkusz kalkulacyjny </w:t>
            </w:r>
          </w:p>
        </w:tc>
      </w:tr>
      <w:tr w:rsidR="00CA1A5C" w:rsidRPr="00263331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79840162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B</w:t>
            </w:r>
          </w:p>
        </w:tc>
        <w:tc>
          <w:tcPr>
            <w:tcW w:w="6520" w:type="dxa"/>
            <w:vAlign w:val="center"/>
          </w:tcPr>
          <w:p w14:paraId="42395677" w14:textId="62918E2F" w:rsidR="00CA1A5C" w:rsidRDefault="00C906F4" w:rsidP="00BD0C3A">
            <w:pPr>
              <w:jc w:val="both"/>
              <w:rPr>
                <w:szCs w:val="18"/>
              </w:rPr>
            </w:pPr>
            <w:r>
              <w:rPr>
                <w:b/>
                <w:bCs/>
              </w:rPr>
              <w:t>[NIE DOTYCZY]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3FD1A2BC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5F6B84">
                  <w:rPr>
                    <w:rFonts w:cstheme="minorHAnsi"/>
                    <w:iCs/>
                  </w:rPr>
                  <w:t>dostaw</w:t>
                </w:r>
              </w:sdtContent>
            </w:sdt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3520497C" w:rsidR="00CA1A5C" w:rsidRPr="00263331" w:rsidRDefault="00C906F4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b/>
                <w:bCs/>
              </w:rPr>
              <w:t>[NIE DOTYCZY]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9074E5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9074E5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3E81AD53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9074E5">
              <w:rPr>
                <w:szCs w:val="18"/>
              </w:rPr>
              <w:t xml:space="preserve">Projekt Umowy 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7436C990" w:rsidR="00BD0C3A" w:rsidRPr="00263331" w:rsidRDefault="0051075C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b/>
                <w:bCs/>
              </w:rPr>
              <w:t>[NIE DOTYCZY]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1134403A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</w:t>
            </w:r>
            <w:bookmarkEnd w:id="60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72C36F03" w:rsidR="00BD0C3A" w:rsidDel="00A04428" w:rsidRDefault="005107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b/>
                <w:bCs/>
              </w:rPr>
              <w:t>[NIE DOTYCZY]</w:t>
            </w:r>
          </w:p>
        </w:tc>
      </w:tr>
      <w:tr w:rsidR="00CA1A5C" w:rsidRPr="00263331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CFCF27C" w14:textId="4745721E" w:rsidR="00CA1A5C" w:rsidRDefault="005107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b/>
                <w:bCs/>
              </w:rPr>
              <w:t>[NIE DOTYCZY]</w:t>
            </w:r>
          </w:p>
        </w:tc>
      </w:tr>
      <w:tr w:rsidR="00CA1A5C" w:rsidRPr="00263331" w14:paraId="673B4B5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B0F09C6" w14:textId="1E9ED7AA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</w:t>
            </w:r>
            <w:r w:rsidR="001D5762">
              <w:rPr>
                <w:rFonts w:cs="Calibri"/>
                <w:b/>
                <w:szCs w:val="18"/>
              </w:rPr>
              <w:t>0</w:t>
            </w:r>
          </w:p>
        </w:tc>
        <w:tc>
          <w:tcPr>
            <w:tcW w:w="6520" w:type="dxa"/>
            <w:vAlign w:val="center"/>
          </w:tcPr>
          <w:p w14:paraId="7AF6C047" w14:textId="37757280" w:rsidR="00CA1A5C" w:rsidRDefault="005107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b/>
                <w:bCs/>
              </w:rPr>
              <w:t>[NIE DOTYCZY]</w:t>
            </w:r>
          </w:p>
        </w:tc>
      </w:tr>
      <w:tr w:rsidR="002F5DAC" w:rsidRPr="00263331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CB17A7C" w:rsidR="002F5DAC" w:rsidRDefault="002F5DA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11</w:t>
            </w:r>
          </w:p>
        </w:tc>
        <w:tc>
          <w:tcPr>
            <w:tcW w:w="6520" w:type="dxa"/>
            <w:vAlign w:val="center"/>
          </w:tcPr>
          <w:p w14:paraId="5474D728" w14:textId="23CD15E5" w:rsidR="002F5DAC" w:rsidRDefault="00C906F4" w:rsidP="00CA1A5C">
            <w:pPr>
              <w:tabs>
                <w:tab w:val="left" w:pos="1980"/>
              </w:tabs>
              <w:spacing w:before="120" w:after="120" w:line="276" w:lineRule="auto"/>
            </w:pPr>
            <w:r>
              <w:rPr>
                <w:b/>
                <w:bCs/>
              </w:rPr>
              <w:t>[NIE DOTYCZY]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Pr="00367C9A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731D746D" w14:textId="77777777" w:rsidR="00735FA3" w:rsidRDefault="00735FA3" w:rsidP="006856B7">
      <w:pPr>
        <w:jc w:val="right"/>
        <w:rPr>
          <w:b/>
        </w:rPr>
      </w:pPr>
    </w:p>
    <w:p w14:paraId="757CA7A4" w14:textId="23D3A86D" w:rsidR="003574D1" w:rsidRDefault="003574D1">
      <w:pPr>
        <w:rPr>
          <w:b/>
        </w:rPr>
      </w:pPr>
      <w:r>
        <w:rPr>
          <w:b/>
        </w:rPr>
        <w:br w:type="page"/>
      </w:r>
    </w:p>
    <w:p w14:paraId="07F60CC2" w14:textId="3872A2FB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  <w:r w:rsidR="007F1989">
        <w:rPr>
          <w:b/>
        </w:rPr>
        <w:t>- WZÓR</w:t>
      </w:r>
      <w:r w:rsidRPr="00B71AA7">
        <w:rPr>
          <w:b/>
        </w:rPr>
        <w:t xml:space="preserve">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122682DC" w:rsidR="00F62662" w:rsidRPr="00F62662" w:rsidRDefault="00E25456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243A03" w:rsidRPr="00FF63A8">
            <w:rPr>
              <w:rFonts w:cstheme="minorHAnsi"/>
              <w:b/>
              <w:bCs/>
            </w:rPr>
            <w:t>WSKAŻ ZAMAWIAJĄCEGO np. PGE ENERGETYKA KOLEJOWA S.A.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E25456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574F029D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D46D8D">
            <w:rPr>
              <w:rFonts w:ascii="Verdana" w:hAnsi="Verdana" w:cstheme="majorBidi"/>
              <w:b/>
              <w:bCs/>
              <w:szCs w:val="26"/>
            </w:rPr>
            <w:t>Przegląd i diagnostyka żurawi stosowanych na pociągach sieciowych należących do PGE Energetyka Kolejowa S.A.</w:t>
          </w:r>
        </w:sdtContent>
      </w:sdt>
    </w:p>
    <w:p w14:paraId="19EAABB1" w14:textId="1F5A3819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625D9">
            <w:rPr>
              <w:b/>
              <w:bCs/>
            </w:rPr>
            <w:t>POST/HZ/EK/HZL/00071/2026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CE1093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838"/>
        <w:gridCol w:w="1202"/>
        <w:gridCol w:w="2347"/>
      </w:tblGrid>
      <w:tr w:rsidR="00C75417" w:rsidRPr="00604915" w14:paraId="2DAD6200" w14:textId="77777777" w:rsidTr="00982E3F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982E3F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982E3F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3C32BC7E" w:rsidR="00C75417" w:rsidRPr="00604915" w:rsidRDefault="00AF40C5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Wartość oferty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lastRenderedPageBreak/>
        <w:t>Oferujemy wykonanie przedmiotu Zamówienia w terminie: zgodnym z SWZ.</w:t>
      </w:r>
    </w:p>
    <w:p w14:paraId="3FB5BB2C" w14:textId="53D431A0" w:rsidR="003C1D9C" w:rsidRDefault="00441F2F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>
        <w:rPr>
          <w:bCs/>
        </w:rPr>
        <w:t>Oferujemy rozwiązanie:</w:t>
      </w:r>
    </w:p>
    <w:p w14:paraId="778F36B1" w14:textId="0C5530D2" w:rsidR="00441F2F" w:rsidRDefault="00E25456" w:rsidP="00CE1093">
      <w:pPr>
        <w:pStyle w:val="Akapitzlist"/>
        <w:spacing w:beforeLines="40" w:before="96" w:after="240"/>
        <w:ind w:left="993" w:hanging="273"/>
        <w:contextualSpacing w:val="0"/>
        <w:rPr>
          <w:bCs/>
        </w:rPr>
      </w:pPr>
      <w:sdt>
        <w:sdtPr>
          <w:rPr>
            <w:rFonts w:ascii="Segoe UI Symbol" w:hAnsi="Segoe UI Symbol" w:cs="Segoe UI Symbol"/>
          </w:rPr>
          <w:id w:val="413991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A608BF">
        <w:t xml:space="preserve"> </w:t>
      </w:r>
      <w:r w:rsidR="00441F2F">
        <w:rPr>
          <w:bCs/>
        </w:rPr>
        <w:t>Wynikające z dokumentacji projektowej (oryginalne urządzenia),</w:t>
      </w:r>
    </w:p>
    <w:p w14:paraId="6296D37B" w14:textId="02203B33" w:rsidR="00441F2F" w:rsidRPr="003C1D9C" w:rsidRDefault="00E25456" w:rsidP="00CE1093">
      <w:pPr>
        <w:pStyle w:val="Akapitzlist"/>
        <w:spacing w:beforeLines="40" w:before="96" w:after="240"/>
        <w:ind w:left="1050" w:hanging="330"/>
        <w:contextualSpacing w:val="0"/>
        <w:jc w:val="both"/>
        <w:rPr>
          <w:bCs/>
        </w:rPr>
      </w:pPr>
      <w:sdt>
        <w:sdtPr>
          <w:rPr>
            <w:rFonts w:ascii="Segoe UI Symbol" w:hAnsi="Segoe UI Symbol" w:cs="Segoe UI Symbol"/>
          </w:rPr>
          <w:id w:val="-3288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441F2F">
        <w:rPr>
          <w:bCs/>
        </w:rPr>
        <w:t>Równoważne – zgodnie z za</w:t>
      </w:r>
      <w:r w:rsidR="00A608BF">
        <w:rPr>
          <w:bCs/>
        </w:rPr>
        <w:t>łączonymi dokumentami</w:t>
      </w:r>
      <w:r w:rsidR="00BD7BF2">
        <w:rPr>
          <w:bCs/>
        </w:rPr>
        <w:t xml:space="preserve">, o których mowa w </w:t>
      </w:r>
      <w:r w:rsidR="00BD7BF2" w:rsidRPr="00BD7BF2">
        <w:rPr>
          <w:b/>
        </w:rPr>
        <w:t>Załączniku nr 11 do</w:t>
      </w:r>
      <w:r w:rsidR="00BD7BF2">
        <w:rPr>
          <w:b/>
        </w:rPr>
        <w:t> </w:t>
      </w:r>
      <w:r w:rsidR="00BD7BF2" w:rsidRPr="00BD7BF2">
        <w:rPr>
          <w:b/>
        </w:rPr>
        <w:t>SWZ</w:t>
      </w:r>
      <w:r w:rsidR="00BD7BF2">
        <w:rPr>
          <w:bCs/>
        </w:rPr>
        <w:t xml:space="preserve"> – wykaz materiałów równoważnych</w:t>
      </w:r>
      <w:r w:rsidR="00A608BF">
        <w:rPr>
          <w:bCs/>
        </w:rPr>
        <w:t>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276CFBD0" w:rsidR="00463BA7" w:rsidRPr="00463BA7" w:rsidRDefault="00463BA7" w:rsidP="00CE1093">
      <w:pPr>
        <w:pStyle w:val="Styl1"/>
        <w:numPr>
          <w:ilvl w:val="0"/>
          <w:numId w:val="8"/>
        </w:numPr>
        <w:jc w:val="both"/>
      </w:pPr>
      <w:r>
        <w:t>oferowany asortyment spełnia wymogi OPZ (</w:t>
      </w:r>
      <w:r w:rsidRPr="00CB6057">
        <w:rPr>
          <w:b/>
          <w:bCs/>
        </w:rPr>
        <w:t>załącznik nr 1 do SWZ</w:t>
      </w:r>
      <w:r>
        <w:t>), w tym w szczególności posiada niezbędne m.in. certyfikaty, deklaracje, dopuszczenia, jakie są wymagane prawem powszechnie obowiązującym oraz standardami branżowymi</w:t>
      </w:r>
      <w:r w:rsidR="006F70CE">
        <w:t>,</w:t>
      </w:r>
    </w:p>
    <w:p w14:paraId="263CAD05" w14:textId="76601F69" w:rsidR="00087646" w:rsidRPr="00515897" w:rsidRDefault="002D655E" w:rsidP="00CE1093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zaoferowania </w:t>
      </w:r>
      <w:r w:rsidRPr="002D655E">
        <w:rPr>
          <w:color w:val="000000" w:themeColor="text1"/>
        </w:rPr>
        <w:t xml:space="preserve">realizacji przedmiotu zamówienia z wykorzystaniem rozwiązań </w:t>
      </w:r>
      <w:r w:rsidRPr="00A010E9">
        <w:rPr>
          <w:b/>
          <w:bCs/>
          <w:color w:val="000000" w:themeColor="text1"/>
        </w:rPr>
        <w:t>równoważnych</w:t>
      </w:r>
      <w:r w:rsidRPr="002D655E">
        <w:rPr>
          <w:color w:val="000000" w:themeColor="text1"/>
        </w:rPr>
        <w:t xml:space="preserve"> oraz wyboru naszej oferty jako najkorzystniejszej, przedstawimy dokumentację projektową zamienną (o ile będzie wymagana) w terminie 21 dni od daty zawarcia Umowy, w</w:t>
      </w:r>
      <w:r w:rsidR="00496AB1">
        <w:rPr>
          <w:color w:val="000000" w:themeColor="text1"/>
        </w:rPr>
        <w:t> </w:t>
      </w:r>
      <w:r w:rsidRPr="002D655E">
        <w:rPr>
          <w:color w:val="000000" w:themeColor="text1"/>
        </w:rPr>
        <w:t>przeciwnym wypadku zobowiązujemy się do realizacji przedmiotu zamówienia zgodnie z pierwotną dokumentacją projektową, w zaoferowanej cenie</w:t>
      </w:r>
      <w:r w:rsidR="00496AB1">
        <w:rPr>
          <w:color w:val="000000" w:themeColor="text1"/>
        </w:rPr>
        <w:t>.</w:t>
      </w:r>
      <w:r w:rsidR="00087646" w:rsidRPr="00515897">
        <w:rPr>
          <w:color w:val="000000" w:themeColor="text1"/>
        </w:rPr>
        <w:t xml:space="preserve"> </w:t>
      </w:r>
    </w:p>
    <w:p w14:paraId="50CF7BBB" w14:textId="554E5D62" w:rsidR="00063C0D" w:rsidRPr="002A1D1F" w:rsidRDefault="00DC2E4C" w:rsidP="00CE1093">
      <w:pPr>
        <w:pStyle w:val="Styl1"/>
        <w:jc w:val="both"/>
      </w:pPr>
      <w:r w:rsidRPr="002A1D1F">
        <w:t xml:space="preserve">W zakresie warunków udziału w </w:t>
      </w:r>
      <w:r w:rsidRPr="00805451">
        <w:t>Postępowaniu nie zamierzamy polegać na potencjale p</w:t>
      </w:r>
      <w:r w:rsidR="00B126A1" w:rsidRPr="00805451">
        <w:t>odmiotu udostępniającego zasoby</w:t>
      </w:r>
      <w:r w:rsidR="00D83776">
        <w:t>.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2F5B6E6D" w:rsidR="009C5E9F" w:rsidRPr="00D83776" w:rsidRDefault="009C5E9F" w:rsidP="00CE1093">
      <w:pPr>
        <w:pStyle w:val="Styl1"/>
        <w:jc w:val="both"/>
      </w:pPr>
      <w:r w:rsidRPr="00D83776">
        <w:t>Akceptujemy treść projektowanych postanowień</w:t>
      </w:r>
      <w:r w:rsidR="00FD6B84" w:rsidRPr="00D83776">
        <w:t xml:space="preserve"> wzoru</w:t>
      </w:r>
      <w:r w:rsidRPr="00D83776">
        <w:t xml:space="preserve"> Umowy</w:t>
      </w:r>
      <w:r w:rsidR="00FD6B84" w:rsidRPr="00D83776">
        <w:t xml:space="preserve"> </w:t>
      </w:r>
      <w:r w:rsidRPr="00D83776">
        <w:t>załączonych do SWZ i</w:t>
      </w:r>
      <w:r w:rsidR="000F330D" w:rsidRPr="00D83776">
        <w:t> </w:t>
      </w:r>
      <w:r w:rsidRPr="00D83776">
        <w:t>w</w:t>
      </w:r>
      <w:r w:rsidR="000F330D" w:rsidRPr="00D83776">
        <w:t> </w:t>
      </w:r>
      <w:r w:rsidRPr="00D83776">
        <w:t xml:space="preserve">przypadku wyboru naszej Oferty podpiszemy Umowę </w:t>
      </w:r>
      <w:r w:rsidR="002F6D71" w:rsidRPr="00D83776">
        <w:t xml:space="preserve"> </w:t>
      </w:r>
      <w:r w:rsidRPr="00D83776">
        <w:t xml:space="preserve">na warunkach określonych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E25456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45FF4122" w:rsidR="00B71AA7" w:rsidRDefault="00E25456" w:rsidP="00CE1093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95621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lastRenderedPageBreak/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1E2470F4" w14:textId="77777777" w:rsidR="00B71AA7" w:rsidRDefault="00B71AA7" w:rsidP="00CE1093">
      <w:pPr>
        <w:jc w:val="both"/>
      </w:pPr>
    </w:p>
    <w:p w14:paraId="770E002D" w14:textId="77777777" w:rsidR="00B71AA7" w:rsidRDefault="00B71AA7" w:rsidP="00CE1093">
      <w:pPr>
        <w:jc w:val="both"/>
      </w:pPr>
    </w:p>
    <w:p w14:paraId="6F29BFBF" w14:textId="77777777" w:rsidR="00DC2E4C" w:rsidRDefault="00DC2E4C" w:rsidP="00CE1093">
      <w:pPr>
        <w:jc w:val="both"/>
      </w:pPr>
      <w:r>
        <w:tab/>
      </w: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66FBF1E4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61198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E25456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Pr="00F2778C" w:rsidRDefault="00E25456" w:rsidP="00D21BCD">
      <w:pPr>
        <w:spacing w:before="40" w:after="240"/>
        <w:ind w:left="993" w:hanging="349"/>
        <w:jc w:val="both"/>
        <w:rPr>
          <w:b/>
          <w:bCs/>
        </w:rPr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1DB5D5C5" w:rsidR="00034147" w:rsidRPr="00F2778C" w:rsidRDefault="00F2778C" w:rsidP="00D21BCD">
      <w:pPr>
        <w:pStyle w:val="Styl1"/>
        <w:jc w:val="both"/>
        <w:rPr>
          <w:b/>
          <w:bCs/>
        </w:rPr>
      </w:pPr>
      <w:r w:rsidRPr="00F2778C">
        <w:rPr>
          <w:b/>
          <w:bCs/>
        </w:rPr>
        <w:t>[NIE DOTYCZY]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25735A62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cstheme="minorHAnsi"/>
            </w:rPr>
            <w:t>dostaw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</w:t>
      </w:r>
      <w:r w:rsidRPr="007F1989">
        <w:lastRenderedPageBreak/>
        <w:t>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2FF2D611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625D9">
            <w:rPr>
              <w:b/>
              <w:bCs/>
            </w:rPr>
            <w:t>POST/HZ/EK/HZL/00071/2026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01265EBC" w14:textId="77777777" w:rsidR="007E79B4" w:rsidRDefault="007E79B4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308D6E76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D46D8D">
            <w:rPr>
              <w:rFonts w:ascii="Verdana" w:hAnsi="Verdana" w:cstheme="majorBidi"/>
              <w:b/>
              <w:bCs/>
              <w:szCs w:val="26"/>
            </w:rPr>
            <w:t>Przegląd i diagnostyka żurawi stosowanych na pociągach sieciowych należących do PGE Energetyka Kolejowa S.A.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625D9">
            <w:rPr>
              <w:b/>
              <w:bCs/>
            </w:rPr>
            <w:t>POST/HZ/EK/HZL/00071/2026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1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1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2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2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6FCFB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2933F563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36036B4E" w14:textId="4694EF25" w:rsidR="00511BEA" w:rsidRDefault="00511BEA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520B27C3" w14:textId="34297893" w:rsidR="00511BEA" w:rsidRPr="00511BEA" w:rsidRDefault="00511BEA" w:rsidP="00B0415A">
      <w:pPr>
        <w:pStyle w:val="Akapitzlist"/>
        <w:jc w:val="center"/>
        <w:outlineLvl w:val="0"/>
        <w:rPr>
          <w:rFonts w:eastAsia="Times New Roman" w:cs="Times New Roman"/>
          <w:b/>
          <w:szCs w:val="18"/>
        </w:rPr>
      </w:pPr>
      <w:r w:rsidRPr="00511BEA">
        <w:rPr>
          <w:rFonts w:eastAsia="Times New Roman" w:cs="Times New Roman"/>
          <w:b/>
          <w:szCs w:val="18"/>
        </w:rPr>
        <w:lastRenderedPageBreak/>
        <w:t>ZAŁĄCZNIK NR 2A DO SWZ – FORMULARZ CENOWY/ARKUSZ KALKULACYJNY - WZÓR</w:t>
      </w:r>
    </w:p>
    <w:p w14:paraId="3D6492E3" w14:textId="77777777" w:rsidR="00564E7C" w:rsidRDefault="00564E7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</w:p>
    <w:p w14:paraId="40B1B59D" w14:textId="37D36624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cstheme="minorHAnsi"/>
              <w:b/>
              <w:iCs/>
            </w:rPr>
            <w:t>dostaw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3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40475BA3" w:rsidR="00241139" w:rsidRPr="00B664B4" w:rsidRDefault="00E25456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BF54CB" w:rsidRPr="00BC5191">
                  <w:rPr>
                    <w:rFonts w:cstheme="minorHAnsi"/>
                    <w:b/>
                    <w:bCs/>
                  </w:rPr>
                  <w:t>WSKAŻ ZAMAWIAJĄCEGO np. PGE ENERGETYKA KOLEJOWA S.A.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E25456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3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3AC3DA86" w:rsidR="00735FA3" w:rsidRPr="00BA48D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BA48D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dostaw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671B5ECC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D46D8D">
            <w:rPr>
              <w:rFonts w:ascii="Verdana" w:hAnsi="Verdana" w:cstheme="majorBidi"/>
              <w:b/>
              <w:bCs/>
              <w:szCs w:val="26"/>
            </w:rPr>
            <w:t>Przegląd i diagnostyka żurawi stosowanych na pociągach sieciowych należących do PGE Energetyka Kolejowa S.A.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</w:t>
      </w:r>
      <w:r w:rsidRPr="00BA48DD">
        <w:rPr>
          <w:rFonts w:ascii="Verdana" w:eastAsia="Times New Roman" w:hAnsi="Verdana" w:cs="Times New Roman"/>
          <w:szCs w:val="18"/>
        </w:rPr>
        <w:t xml:space="preserve">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625D9">
            <w:rPr>
              <w:b/>
              <w:bCs/>
            </w:rPr>
            <w:t>POST/HZ/EK/HZL/00071/2026</w:t>
          </w:r>
        </w:sdtContent>
      </w:sdt>
      <w:r w:rsidR="00536E11" w:rsidRPr="00BA48DD">
        <w:rPr>
          <w:b/>
          <w:bCs/>
        </w:rPr>
        <w:t xml:space="preserve">, </w:t>
      </w:r>
      <w:r w:rsidRPr="00BA48DD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F6B84">
            <w:rPr>
              <w:rFonts w:cstheme="minorHAnsi"/>
              <w:iCs/>
            </w:rPr>
            <w:t>dostaw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35FEAEF" w14:textId="67C3BED0" w:rsidR="000B34E4" w:rsidRPr="00522F4E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29BD23C2" w14:textId="1AC5F016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>
        <w:rPr>
          <w:b/>
        </w:rPr>
        <w:t>PROJEKT UMOWY</w:t>
      </w:r>
      <w:r w:rsidR="00EA24FD">
        <w:rPr>
          <w:b/>
        </w:rPr>
        <w:t>/OWZ…</w:t>
      </w:r>
    </w:p>
    <w:p w14:paraId="5D81F588" w14:textId="795FC175" w:rsidR="008164F4" w:rsidRDefault="000B34E4">
      <w:pPr>
        <w:rPr>
          <w:b/>
        </w:rPr>
      </w:pPr>
      <w:r>
        <w:rPr>
          <w:b/>
        </w:rPr>
        <w:br w:type="page"/>
      </w:r>
    </w:p>
    <w:p w14:paraId="786BC6EF" w14:textId="46023BD6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</w:t>
      </w:r>
      <w:r w:rsidRPr="00FA236B">
        <w:rPr>
          <w:b/>
        </w:rPr>
        <w:t xml:space="preserve">SWZ – OŚWIADCZENIE WYKONAWCY </w:t>
      </w:r>
      <w:r w:rsidR="00FA236B" w:rsidRPr="00FA236B">
        <w:rPr>
          <w:b/>
        </w:rPr>
        <w:t>WSPÓLNIE UBIEGAJĄCEGO SIĘ O UDZIELENIE ZAMÓWIENIA</w:t>
      </w:r>
      <w:r w:rsidR="00FA236B">
        <w:rPr>
          <w:b/>
        </w:rPr>
        <w:t xml:space="preserve">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</w:t>
      </w:r>
      <w:r w:rsidR="00FA236B">
        <w:rPr>
          <w:b/>
        </w:rPr>
        <w:t> </w:t>
      </w:r>
      <w:r w:rsidRPr="00825F50">
        <w:rPr>
          <w:b/>
        </w:rPr>
        <w:t>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4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3C6B093A" w:rsidR="00227DC5" w:rsidRPr="00BC5191" w:rsidRDefault="00E25456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BF54CB" w:rsidRPr="00BC5191">
                  <w:rPr>
                    <w:rFonts w:cstheme="minorHAnsi"/>
                    <w:b/>
                    <w:bCs/>
                  </w:rPr>
                  <w:t>WSKAŻ ZAMAWIAJĄCEGO np. PGE ENERGETYKA KOLEJOWA S.A.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E25456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4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54383F7D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3E3761"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wspólnie</w:t>
      </w:r>
      <w:r w:rsidR="003E3761" w:rsidRPr="003E3761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ubiegającego się o udzielenie zamówienia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503F18AD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D46D8D">
            <w:rPr>
              <w:rFonts w:ascii="Verdana" w:hAnsi="Verdana" w:cstheme="majorBidi"/>
              <w:b/>
              <w:bCs/>
              <w:szCs w:val="26"/>
            </w:rPr>
            <w:t>Przegląd i diagnostyka żurawi stosowanych na pociągach sieciowych należących do PGE Energetyka Kolejowa S.A.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625D9">
            <w:rPr>
              <w:b/>
              <w:bCs/>
            </w:rPr>
            <w:t>POST/HZ/EK/HZL/00071/2026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lastRenderedPageBreak/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4B7981FF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227DC5" w:rsidSect="00582CE9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9EEA0" w14:textId="77777777" w:rsidR="00E25456" w:rsidRDefault="00E25456" w:rsidP="00582CE9">
      <w:pPr>
        <w:spacing w:after="0"/>
      </w:pPr>
      <w:r>
        <w:separator/>
      </w:r>
    </w:p>
  </w:endnote>
  <w:endnote w:type="continuationSeparator" w:id="0">
    <w:p w14:paraId="275F5B70" w14:textId="77777777" w:rsidR="00E25456" w:rsidRDefault="00E25456" w:rsidP="00582CE9">
      <w:pPr>
        <w:spacing w:after="0"/>
      </w:pPr>
      <w:r>
        <w:continuationSeparator/>
      </w:r>
    </w:p>
  </w:endnote>
  <w:endnote w:type="continuationNotice" w:id="1">
    <w:p w14:paraId="0F1E23CE" w14:textId="77777777" w:rsidR="00E25456" w:rsidRDefault="00E254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8D0C8" w14:textId="77777777" w:rsidR="00E25456" w:rsidRDefault="00E25456" w:rsidP="00582CE9">
      <w:pPr>
        <w:spacing w:after="0"/>
      </w:pPr>
      <w:r>
        <w:separator/>
      </w:r>
    </w:p>
  </w:footnote>
  <w:footnote w:type="continuationSeparator" w:id="0">
    <w:p w14:paraId="378E3EEE" w14:textId="77777777" w:rsidR="00E25456" w:rsidRDefault="00E25456" w:rsidP="00582CE9">
      <w:pPr>
        <w:spacing w:after="0"/>
      </w:pPr>
      <w:r>
        <w:continuationSeparator/>
      </w:r>
    </w:p>
  </w:footnote>
  <w:footnote w:type="continuationNotice" w:id="1">
    <w:p w14:paraId="15126EA5" w14:textId="77777777" w:rsidR="00E25456" w:rsidRDefault="00E25456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5F32FDC3" w:rsidR="00662D09" w:rsidRPr="006B2C28" w:rsidRDefault="00E2545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1625D9">
                <w:rPr>
                  <w:rFonts w:cstheme="minorHAnsi"/>
                  <w:b/>
                </w:rPr>
                <w:t>POST/HZ/EK/HZL/00071/2026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626DEB88" w:rsidR="00662D09" w:rsidRPr="006B2C28" w:rsidRDefault="00E25456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1625D9">
                <w:rPr>
                  <w:rFonts w:cstheme="minorHAnsi"/>
                  <w:b/>
                </w:rPr>
                <w:t>POST/HZ/EK/HZL/00071/2026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E7C17"/>
    <w:multiLevelType w:val="multilevel"/>
    <w:tmpl w:val="7FDC97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2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046F0"/>
    <w:multiLevelType w:val="multilevel"/>
    <w:tmpl w:val="60065160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z w:val="18"/>
        <w:szCs w:val="18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B4232"/>
    <w:multiLevelType w:val="hybridMultilevel"/>
    <w:tmpl w:val="09B4976E"/>
    <w:lvl w:ilvl="0" w:tplc="FFFFFFFF">
      <w:start w:val="1"/>
      <w:numFmt w:val="lowerLetter"/>
      <w:lvlText w:val="%1."/>
      <w:lvlJc w:val="left"/>
      <w:pPr>
        <w:ind w:left="2988" w:hanging="360"/>
      </w:pPr>
    </w:lvl>
    <w:lvl w:ilvl="1" w:tplc="0415001B">
      <w:start w:val="1"/>
      <w:numFmt w:val="lowerRoman"/>
      <w:lvlText w:val="%2."/>
      <w:lvlJc w:val="right"/>
      <w:pPr>
        <w:ind w:left="3708" w:hanging="360"/>
      </w:pPr>
    </w:lvl>
    <w:lvl w:ilvl="2" w:tplc="FFFFFFFF" w:tentative="1">
      <w:start w:val="1"/>
      <w:numFmt w:val="lowerRoman"/>
      <w:lvlText w:val="%3."/>
      <w:lvlJc w:val="right"/>
      <w:pPr>
        <w:ind w:left="4428" w:hanging="180"/>
      </w:pPr>
    </w:lvl>
    <w:lvl w:ilvl="3" w:tplc="FFFFFFFF" w:tentative="1">
      <w:start w:val="1"/>
      <w:numFmt w:val="decimal"/>
      <w:lvlText w:val="%4."/>
      <w:lvlJc w:val="left"/>
      <w:pPr>
        <w:ind w:left="5148" w:hanging="360"/>
      </w:pPr>
    </w:lvl>
    <w:lvl w:ilvl="4" w:tplc="FFFFFFFF" w:tentative="1">
      <w:start w:val="1"/>
      <w:numFmt w:val="lowerLetter"/>
      <w:lvlText w:val="%5."/>
      <w:lvlJc w:val="left"/>
      <w:pPr>
        <w:ind w:left="5868" w:hanging="360"/>
      </w:pPr>
    </w:lvl>
    <w:lvl w:ilvl="5" w:tplc="FFFFFFFF" w:tentative="1">
      <w:start w:val="1"/>
      <w:numFmt w:val="lowerRoman"/>
      <w:lvlText w:val="%6."/>
      <w:lvlJc w:val="right"/>
      <w:pPr>
        <w:ind w:left="6588" w:hanging="180"/>
      </w:pPr>
    </w:lvl>
    <w:lvl w:ilvl="6" w:tplc="FFFFFFFF" w:tentative="1">
      <w:start w:val="1"/>
      <w:numFmt w:val="decimal"/>
      <w:lvlText w:val="%7."/>
      <w:lvlJc w:val="left"/>
      <w:pPr>
        <w:ind w:left="7308" w:hanging="360"/>
      </w:pPr>
    </w:lvl>
    <w:lvl w:ilvl="7" w:tplc="FFFFFFFF" w:tentative="1">
      <w:start w:val="1"/>
      <w:numFmt w:val="lowerLetter"/>
      <w:lvlText w:val="%8."/>
      <w:lvlJc w:val="left"/>
      <w:pPr>
        <w:ind w:left="8028" w:hanging="360"/>
      </w:pPr>
    </w:lvl>
    <w:lvl w:ilvl="8" w:tplc="FFFFFFFF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7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A18BB"/>
    <w:multiLevelType w:val="hybridMultilevel"/>
    <w:tmpl w:val="54D2908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2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5"/>
  </w:num>
  <w:num w:numId="2" w16cid:durableId="560674154">
    <w:abstractNumId w:val="9"/>
  </w:num>
  <w:num w:numId="3" w16cid:durableId="1075207173">
    <w:abstractNumId w:val="20"/>
  </w:num>
  <w:num w:numId="4" w16cid:durableId="1978100265">
    <w:abstractNumId w:val="8"/>
  </w:num>
  <w:num w:numId="5" w16cid:durableId="639697964">
    <w:abstractNumId w:val="29"/>
  </w:num>
  <w:num w:numId="6" w16cid:durableId="1032389716">
    <w:abstractNumId w:val="22"/>
  </w:num>
  <w:num w:numId="7" w16cid:durableId="459766847">
    <w:abstractNumId w:val="13"/>
  </w:num>
  <w:num w:numId="8" w16cid:durableId="1784031032">
    <w:abstractNumId w:val="3"/>
  </w:num>
  <w:num w:numId="9" w16cid:durableId="2137291608">
    <w:abstractNumId w:val="14"/>
  </w:num>
  <w:num w:numId="10" w16cid:durableId="1773235487">
    <w:abstractNumId w:val="21"/>
  </w:num>
  <w:num w:numId="11" w16cid:durableId="1912498990">
    <w:abstractNumId w:val="7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6"/>
  </w:num>
  <w:num w:numId="13" w16cid:durableId="664282622">
    <w:abstractNumId w:val="28"/>
  </w:num>
  <w:num w:numId="14" w16cid:durableId="2126463532">
    <w:abstractNumId w:val="24"/>
  </w:num>
  <w:num w:numId="15" w16cid:durableId="94835623">
    <w:abstractNumId w:val="6"/>
  </w:num>
  <w:num w:numId="16" w16cid:durableId="1687907721">
    <w:abstractNumId w:val="1"/>
  </w:num>
  <w:num w:numId="17" w16cid:durableId="116920605">
    <w:abstractNumId w:val="18"/>
  </w:num>
  <w:num w:numId="18" w16cid:durableId="801265945">
    <w:abstractNumId w:val="10"/>
  </w:num>
  <w:num w:numId="19" w16cid:durableId="115150491">
    <w:abstractNumId w:val="0"/>
  </w:num>
  <w:num w:numId="20" w16cid:durableId="285354428">
    <w:abstractNumId w:val="32"/>
  </w:num>
  <w:num w:numId="21" w16cid:durableId="407768572">
    <w:abstractNumId w:val="12"/>
  </w:num>
  <w:num w:numId="22" w16cid:durableId="754594737">
    <w:abstractNumId w:val="1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1"/>
  </w:num>
  <w:num w:numId="25" w16cid:durableId="412556057">
    <w:abstractNumId w:val="15"/>
  </w:num>
  <w:num w:numId="26" w16cid:durableId="135568649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7"/>
  </w:num>
  <w:num w:numId="28" w16cid:durableId="711342084">
    <w:abstractNumId w:val="27"/>
  </w:num>
  <w:num w:numId="29" w16cid:durableId="1136098614">
    <w:abstractNumId w:val="7"/>
  </w:num>
  <w:num w:numId="30" w16cid:durableId="1781100722">
    <w:abstractNumId w:val="19"/>
  </w:num>
  <w:num w:numId="31" w16cid:durableId="109975843">
    <w:abstractNumId w:val="30"/>
  </w:num>
  <w:num w:numId="32" w16cid:durableId="1016276461">
    <w:abstractNumId w:val="18"/>
  </w:num>
  <w:num w:numId="33" w16cid:durableId="375545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5"/>
  </w:num>
  <w:num w:numId="35" w16cid:durableId="1664428714">
    <w:abstractNumId w:val="23"/>
  </w:num>
  <w:num w:numId="36" w16cid:durableId="598028660">
    <w:abstractNumId w:val="31"/>
  </w:num>
  <w:num w:numId="37" w16cid:durableId="821308725">
    <w:abstractNumId w:val="26"/>
  </w:num>
  <w:num w:numId="38" w16cid:durableId="716273925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0D7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276F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BE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19E"/>
    <w:rsid w:val="00071434"/>
    <w:rsid w:val="00071C0A"/>
    <w:rsid w:val="00071C98"/>
    <w:rsid w:val="00072712"/>
    <w:rsid w:val="000729B9"/>
    <w:rsid w:val="000730E8"/>
    <w:rsid w:val="000732E3"/>
    <w:rsid w:val="0007333B"/>
    <w:rsid w:val="00073C91"/>
    <w:rsid w:val="000743A6"/>
    <w:rsid w:val="0007481F"/>
    <w:rsid w:val="00075509"/>
    <w:rsid w:val="0007574B"/>
    <w:rsid w:val="000758AF"/>
    <w:rsid w:val="00075EB2"/>
    <w:rsid w:val="00076A17"/>
    <w:rsid w:val="00076E82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6025"/>
    <w:rsid w:val="0008610E"/>
    <w:rsid w:val="00086550"/>
    <w:rsid w:val="0008682E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2C68"/>
    <w:rsid w:val="000A3353"/>
    <w:rsid w:val="000A3657"/>
    <w:rsid w:val="000A3DAB"/>
    <w:rsid w:val="000A4E35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748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60E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37E"/>
    <w:rsid w:val="00105739"/>
    <w:rsid w:val="00105806"/>
    <w:rsid w:val="001059DA"/>
    <w:rsid w:val="001059FB"/>
    <w:rsid w:val="00105C87"/>
    <w:rsid w:val="00106427"/>
    <w:rsid w:val="00106E4B"/>
    <w:rsid w:val="00106F46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3E91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18B2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6F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5D9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72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5C9"/>
    <w:rsid w:val="001848C6"/>
    <w:rsid w:val="0018506F"/>
    <w:rsid w:val="00185486"/>
    <w:rsid w:val="0018588A"/>
    <w:rsid w:val="00185F04"/>
    <w:rsid w:val="00186F16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9EF"/>
    <w:rsid w:val="0019411F"/>
    <w:rsid w:val="0019412B"/>
    <w:rsid w:val="00194900"/>
    <w:rsid w:val="00194A15"/>
    <w:rsid w:val="001951C1"/>
    <w:rsid w:val="00195B30"/>
    <w:rsid w:val="00195C06"/>
    <w:rsid w:val="00195C81"/>
    <w:rsid w:val="001964FC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1F8A"/>
    <w:rsid w:val="001A3528"/>
    <w:rsid w:val="001A4E86"/>
    <w:rsid w:val="001A5122"/>
    <w:rsid w:val="001A51F4"/>
    <w:rsid w:val="001A53A1"/>
    <w:rsid w:val="001A565C"/>
    <w:rsid w:val="001A6CAC"/>
    <w:rsid w:val="001A771D"/>
    <w:rsid w:val="001B0705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1E"/>
    <w:rsid w:val="001B5357"/>
    <w:rsid w:val="001B54C5"/>
    <w:rsid w:val="001B57D0"/>
    <w:rsid w:val="001B5CCA"/>
    <w:rsid w:val="001B66D6"/>
    <w:rsid w:val="001B6B34"/>
    <w:rsid w:val="001B6D4C"/>
    <w:rsid w:val="001B6F9B"/>
    <w:rsid w:val="001B74BF"/>
    <w:rsid w:val="001C00BB"/>
    <w:rsid w:val="001C00D1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D6D5D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75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49F9"/>
    <w:rsid w:val="00215F78"/>
    <w:rsid w:val="00216235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2C5"/>
    <w:rsid w:val="00232707"/>
    <w:rsid w:val="00232E70"/>
    <w:rsid w:val="002334E4"/>
    <w:rsid w:val="002337B2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337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47F8E"/>
    <w:rsid w:val="002500CC"/>
    <w:rsid w:val="0025018B"/>
    <w:rsid w:val="00250548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4FE7"/>
    <w:rsid w:val="00255413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BB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C4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3F63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B54"/>
    <w:rsid w:val="002A4E3C"/>
    <w:rsid w:val="002A506E"/>
    <w:rsid w:val="002A594E"/>
    <w:rsid w:val="002A5E7A"/>
    <w:rsid w:val="002A60AF"/>
    <w:rsid w:val="002A654C"/>
    <w:rsid w:val="002A7337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419C"/>
    <w:rsid w:val="002B5272"/>
    <w:rsid w:val="002B60D0"/>
    <w:rsid w:val="002B621B"/>
    <w:rsid w:val="002B6C93"/>
    <w:rsid w:val="002B6CF0"/>
    <w:rsid w:val="002B7462"/>
    <w:rsid w:val="002B7B91"/>
    <w:rsid w:val="002B7C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C7A"/>
    <w:rsid w:val="002C3ADC"/>
    <w:rsid w:val="002C3FF5"/>
    <w:rsid w:val="002C441F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2A7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4B3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6558"/>
    <w:rsid w:val="00317493"/>
    <w:rsid w:val="00317B33"/>
    <w:rsid w:val="00317E78"/>
    <w:rsid w:val="00320189"/>
    <w:rsid w:val="00320414"/>
    <w:rsid w:val="00321FBD"/>
    <w:rsid w:val="003222CF"/>
    <w:rsid w:val="003225FB"/>
    <w:rsid w:val="00323B3C"/>
    <w:rsid w:val="00323F65"/>
    <w:rsid w:val="00323F9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1E85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198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D15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6DBB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55D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9A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0FA"/>
    <w:rsid w:val="003A216F"/>
    <w:rsid w:val="003A2264"/>
    <w:rsid w:val="003A261E"/>
    <w:rsid w:val="003A2EBD"/>
    <w:rsid w:val="003A2EFD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22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E12"/>
    <w:rsid w:val="003B1F6D"/>
    <w:rsid w:val="003B22A7"/>
    <w:rsid w:val="003B232A"/>
    <w:rsid w:val="003B24DB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2533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0EC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8AD"/>
    <w:rsid w:val="004071A4"/>
    <w:rsid w:val="004078DB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27E63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43C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495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0E2"/>
    <w:rsid w:val="004A6D34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26"/>
    <w:rsid w:val="004B6FA9"/>
    <w:rsid w:val="004B7106"/>
    <w:rsid w:val="004B7596"/>
    <w:rsid w:val="004B7CDF"/>
    <w:rsid w:val="004C010D"/>
    <w:rsid w:val="004C07B0"/>
    <w:rsid w:val="004C0C5F"/>
    <w:rsid w:val="004C0FB6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6DE5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5C8F"/>
    <w:rsid w:val="004F6724"/>
    <w:rsid w:val="004F689F"/>
    <w:rsid w:val="004F6DF9"/>
    <w:rsid w:val="004F711E"/>
    <w:rsid w:val="004F7E94"/>
    <w:rsid w:val="00500010"/>
    <w:rsid w:val="00500B1C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9B3"/>
    <w:rsid w:val="0051075C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2F4E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4C0C"/>
    <w:rsid w:val="00535167"/>
    <w:rsid w:val="00535624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67B"/>
    <w:rsid w:val="00541971"/>
    <w:rsid w:val="00541BCA"/>
    <w:rsid w:val="00542605"/>
    <w:rsid w:val="00542911"/>
    <w:rsid w:val="00542C80"/>
    <w:rsid w:val="00542DEB"/>
    <w:rsid w:val="005431C6"/>
    <w:rsid w:val="00543A01"/>
    <w:rsid w:val="00544223"/>
    <w:rsid w:val="00544301"/>
    <w:rsid w:val="00544782"/>
    <w:rsid w:val="005453F1"/>
    <w:rsid w:val="00545682"/>
    <w:rsid w:val="0054645C"/>
    <w:rsid w:val="00546C1A"/>
    <w:rsid w:val="00546D8A"/>
    <w:rsid w:val="00547207"/>
    <w:rsid w:val="005476A0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7A"/>
    <w:rsid w:val="005567AB"/>
    <w:rsid w:val="005568CB"/>
    <w:rsid w:val="00557677"/>
    <w:rsid w:val="005601F3"/>
    <w:rsid w:val="00561A51"/>
    <w:rsid w:val="00561C68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765"/>
    <w:rsid w:val="00565A24"/>
    <w:rsid w:val="00565D3F"/>
    <w:rsid w:val="005663C1"/>
    <w:rsid w:val="00567663"/>
    <w:rsid w:val="00567BA1"/>
    <w:rsid w:val="00567C61"/>
    <w:rsid w:val="005706D4"/>
    <w:rsid w:val="005714BD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42"/>
    <w:rsid w:val="0058296A"/>
    <w:rsid w:val="00582CE9"/>
    <w:rsid w:val="00582F94"/>
    <w:rsid w:val="00583026"/>
    <w:rsid w:val="0058447B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6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B84"/>
    <w:rsid w:val="005F6C0C"/>
    <w:rsid w:val="005F6C2D"/>
    <w:rsid w:val="005F6E82"/>
    <w:rsid w:val="005F7234"/>
    <w:rsid w:val="005F76EC"/>
    <w:rsid w:val="005F7724"/>
    <w:rsid w:val="005F7912"/>
    <w:rsid w:val="005F7ADA"/>
    <w:rsid w:val="005F7B65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652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A40"/>
    <w:rsid w:val="00646C51"/>
    <w:rsid w:val="0064788E"/>
    <w:rsid w:val="00647F7A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5CC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4AB0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3EED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6ECD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788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54F"/>
    <w:rsid w:val="006D5796"/>
    <w:rsid w:val="006D59D1"/>
    <w:rsid w:val="006D6D75"/>
    <w:rsid w:val="006D7635"/>
    <w:rsid w:val="006D7A6A"/>
    <w:rsid w:val="006D7B4F"/>
    <w:rsid w:val="006D7E57"/>
    <w:rsid w:val="006E01E3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887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5C1D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4C68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96"/>
    <w:rsid w:val="007617E0"/>
    <w:rsid w:val="00761EDF"/>
    <w:rsid w:val="00762ED1"/>
    <w:rsid w:val="00763559"/>
    <w:rsid w:val="00763AA3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2FBB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56BF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49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12C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1EA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2D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16FE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4C4"/>
    <w:rsid w:val="00851AA6"/>
    <w:rsid w:val="00852082"/>
    <w:rsid w:val="008520F0"/>
    <w:rsid w:val="00852541"/>
    <w:rsid w:val="00852588"/>
    <w:rsid w:val="008525D1"/>
    <w:rsid w:val="00852695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094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5E1"/>
    <w:rsid w:val="008B1B2A"/>
    <w:rsid w:val="008B1C06"/>
    <w:rsid w:val="008B1D47"/>
    <w:rsid w:val="008B1F73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2C5D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2B2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4E5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3C9"/>
    <w:rsid w:val="00920A02"/>
    <w:rsid w:val="00921C34"/>
    <w:rsid w:val="00921E53"/>
    <w:rsid w:val="0092273A"/>
    <w:rsid w:val="009229DA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09D5"/>
    <w:rsid w:val="00941384"/>
    <w:rsid w:val="00941C73"/>
    <w:rsid w:val="00941C9C"/>
    <w:rsid w:val="00941FFB"/>
    <w:rsid w:val="00942291"/>
    <w:rsid w:val="009427ED"/>
    <w:rsid w:val="009438E3"/>
    <w:rsid w:val="00943945"/>
    <w:rsid w:val="0094446B"/>
    <w:rsid w:val="00944544"/>
    <w:rsid w:val="00944F35"/>
    <w:rsid w:val="0094576F"/>
    <w:rsid w:val="00945A3C"/>
    <w:rsid w:val="00945AA3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4FF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C25"/>
    <w:rsid w:val="00966F0D"/>
    <w:rsid w:val="009671EF"/>
    <w:rsid w:val="00967242"/>
    <w:rsid w:val="0097002C"/>
    <w:rsid w:val="00970881"/>
    <w:rsid w:val="009708B2"/>
    <w:rsid w:val="00971012"/>
    <w:rsid w:val="00971E24"/>
    <w:rsid w:val="0097275F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2E3F"/>
    <w:rsid w:val="00983393"/>
    <w:rsid w:val="00983F4C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5E97"/>
    <w:rsid w:val="009966A0"/>
    <w:rsid w:val="009969AA"/>
    <w:rsid w:val="00996CC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13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E73B8"/>
    <w:rsid w:val="009F032B"/>
    <w:rsid w:val="009F0506"/>
    <w:rsid w:val="009F07ED"/>
    <w:rsid w:val="009F0983"/>
    <w:rsid w:val="009F1C62"/>
    <w:rsid w:val="009F2465"/>
    <w:rsid w:val="009F3053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678"/>
    <w:rsid w:val="009F7CF2"/>
    <w:rsid w:val="00A0010C"/>
    <w:rsid w:val="00A00534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5BA8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429"/>
    <w:rsid w:val="00A1659B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72E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6417"/>
    <w:rsid w:val="00A67A49"/>
    <w:rsid w:val="00A70640"/>
    <w:rsid w:val="00A709CC"/>
    <w:rsid w:val="00A70F73"/>
    <w:rsid w:val="00A71069"/>
    <w:rsid w:val="00A718BB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635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21C3"/>
    <w:rsid w:val="00AD26BD"/>
    <w:rsid w:val="00AD27FC"/>
    <w:rsid w:val="00AD30BE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0C5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18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0B9E"/>
    <w:rsid w:val="00B212B6"/>
    <w:rsid w:val="00B2151C"/>
    <w:rsid w:val="00B21523"/>
    <w:rsid w:val="00B21982"/>
    <w:rsid w:val="00B21FC7"/>
    <w:rsid w:val="00B22276"/>
    <w:rsid w:val="00B22984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575C"/>
    <w:rsid w:val="00B45B20"/>
    <w:rsid w:val="00B45B97"/>
    <w:rsid w:val="00B4626F"/>
    <w:rsid w:val="00B46DE2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6409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23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9B6"/>
    <w:rsid w:val="00B93B33"/>
    <w:rsid w:val="00B93C5E"/>
    <w:rsid w:val="00B945D1"/>
    <w:rsid w:val="00B94B5F"/>
    <w:rsid w:val="00B9565D"/>
    <w:rsid w:val="00B95F63"/>
    <w:rsid w:val="00B962E9"/>
    <w:rsid w:val="00B9777C"/>
    <w:rsid w:val="00B97B68"/>
    <w:rsid w:val="00B97C25"/>
    <w:rsid w:val="00BA0DEA"/>
    <w:rsid w:val="00BA1336"/>
    <w:rsid w:val="00BA18EE"/>
    <w:rsid w:val="00BA1916"/>
    <w:rsid w:val="00BA19EE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5AB"/>
    <w:rsid w:val="00BD7776"/>
    <w:rsid w:val="00BD7BF2"/>
    <w:rsid w:val="00BD7D00"/>
    <w:rsid w:val="00BD7D15"/>
    <w:rsid w:val="00BE0AD2"/>
    <w:rsid w:val="00BE0C4F"/>
    <w:rsid w:val="00BE0C93"/>
    <w:rsid w:val="00BE0EA0"/>
    <w:rsid w:val="00BE1024"/>
    <w:rsid w:val="00BE1093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2F4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58"/>
    <w:rsid w:val="00C15CB3"/>
    <w:rsid w:val="00C16CA9"/>
    <w:rsid w:val="00C16CCD"/>
    <w:rsid w:val="00C16DA9"/>
    <w:rsid w:val="00C17297"/>
    <w:rsid w:val="00C1792F"/>
    <w:rsid w:val="00C17A74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3BC"/>
    <w:rsid w:val="00C53E50"/>
    <w:rsid w:val="00C540BE"/>
    <w:rsid w:val="00C54A67"/>
    <w:rsid w:val="00C55020"/>
    <w:rsid w:val="00C55644"/>
    <w:rsid w:val="00C55740"/>
    <w:rsid w:val="00C55C4E"/>
    <w:rsid w:val="00C56086"/>
    <w:rsid w:val="00C5680A"/>
    <w:rsid w:val="00C57A16"/>
    <w:rsid w:val="00C6075F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61DF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3E13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06F4"/>
    <w:rsid w:val="00C91347"/>
    <w:rsid w:val="00C91893"/>
    <w:rsid w:val="00C92414"/>
    <w:rsid w:val="00C92891"/>
    <w:rsid w:val="00C9347B"/>
    <w:rsid w:val="00C93530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1B32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89E"/>
    <w:rsid w:val="00CB1B51"/>
    <w:rsid w:val="00CB20F7"/>
    <w:rsid w:val="00CB217D"/>
    <w:rsid w:val="00CB294C"/>
    <w:rsid w:val="00CB2DA0"/>
    <w:rsid w:val="00CB34F6"/>
    <w:rsid w:val="00CB3601"/>
    <w:rsid w:val="00CB3E38"/>
    <w:rsid w:val="00CB47E7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3CB"/>
    <w:rsid w:val="00CC25E1"/>
    <w:rsid w:val="00CC2C17"/>
    <w:rsid w:val="00CC3362"/>
    <w:rsid w:val="00CC3411"/>
    <w:rsid w:val="00CC4029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926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7AA"/>
    <w:rsid w:val="00D10842"/>
    <w:rsid w:val="00D1108C"/>
    <w:rsid w:val="00D12346"/>
    <w:rsid w:val="00D126F7"/>
    <w:rsid w:val="00D129E1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3181"/>
    <w:rsid w:val="00D233E3"/>
    <w:rsid w:val="00D2372C"/>
    <w:rsid w:val="00D2434B"/>
    <w:rsid w:val="00D247F1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2FDF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6273"/>
    <w:rsid w:val="00D46D8D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0E5"/>
    <w:rsid w:val="00D551D7"/>
    <w:rsid w:val="00D565E9"/>
    <w:rsid w:val="00D566F8"/>
    <w:rsid w:val="00D56774"/>
    <w:rsid w:val="00D56859"/>
    <w:rsid w:val="00D577C1"/>
    <w:rsid w:val="00D578D8"/>
    <w:rsid w:val="00D57A96"/>
    <w:rsid w:val="00D57D93"/>
    <w:rsid w:val="00D61706"/>
    <w:rsid w:val="00D61899"/>
    <w:rsid w:val="00D61A2D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12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1D5"/>
    <w:rsid w:val="00D8361B"/>
    <w:rsid w:val="00D83776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3DC8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317"/>
    <w:rsid w:val="00DB7BCD"/>
    <w:rsid w:val="00DB7E6F"/>
    <w:rsid w:val="00DC007D"/>
    <w:rsid w:val="00DC0B20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BCB"/>
    <w:rsid w:val="00DC4DAE"/>
    <w:rsid w:val="00DC50F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16F"/>
    <w:rsid w:val="00DD78C7"/>
    <w:rsid w:val="00DD7C06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72BE"/>
    <w:rsid w:val="00DF72D3"/>
    <w:rsid w:val="00DF7632"/>
    <w:rsid w:val="00DF79EA"/>
    <w:rsid w:val="00DF7FD0"/>
    <w:rsid w:val="00E000B5"/>
    <w:rsid w:val="00E00745"/>
    <w:rsid w:val="00E008EF"/>
    <w:rsid w:val="00E00DE9"/>
    <w:rsid w:val="00E00ECB"/>
    <w:rsid w:val="00E0129F"/>
    <w:rsid w:val="00E01702"/>
    <w:rsid w:val="00E01A67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C58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64"/>
    <w:rsid w:val="00E24871"/>
    <w:rsid w:val="00E24C35"/>
    <w:rsid w:val="00E25456"/>
    <w:rsid w:val="00E25CAE"/>
    <w:rsid w:val="00E26782"/>
    <w:rsid w:val="00E27565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13B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67F43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20F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9E3"/>
    <w:rsid w:val="00EC3A8D"/>
    <w:rsid w:val="00EC450C"/>
    <w:rsid w:val="00EC4917"/>
    <w:rsid w:val="00EC62DC"/>
    <w:rsid w:val="00EC6668"/>
    <w:rsid w:val="00EC6ECE"/>
    <w:rsid w:val="00EC7662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C3D"/>
    <w:rsid w:val="00ED5C61"/>
    <w:rsid w:val="00ED6C79"/>
    <w:rsid w:val="00ED7139"/>
    <w:rsid w:val="00ED7628"/>
    <w:rsid w:val="00ED77F9"/>
    <w:rsid w:val="00ED7847"/>
    <w:rsid w:val="00ED79B4"/>
    <w:rsid w:val="00EE090B"/>
    <w:rsid w:val="00EE0C6D"/>
    <w:rsid w:val="00EE11AA"/>
    <w:rsid w:val="00EE147E"/>
    <w:rsid w:val="00EE14B3"/>
    <w:rsid w:val="00EE1680"/>
    <w:rsid w:val="00EE1697"/>
    <w:rsid w:val="00EE179D"/>
    <w:rsid w:val="00EE1A4F"/>
    <w:rsid w:val="00EE23A1"/>
    <w:rsid w:val="00EE27F6"/>
    <w:rsid w:val="00EE2F7D"/>
    <w:rsid w:val="00EE30B3"/>
    <w:rsid w:val="00EE378C"/>
    <w:rsid w:val="00EE3D3A"/>
    <w:rsid w:val="00EE3EC5"/>
    <w:rsid w:val="00EE505D"/>
    <w:rsid w:val="00EE5300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4C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1F75"/>
    <w:rsid w:val="00F122A0"/>
    <w:rsid w:val="00F129E3"/>
    <w:rsid w:val="00F13222"/>
    <w:rsid w:val="00F134DE"/>
    <w:rsid w:val="00F136A8"/>
    <w:rsid w:val="00F13858"/>
    <w:rsid w:val="00F13B05"/>
    <w:rsid w:val="00F13B48"/>
    <w:rsid w:val="00F140EC"/>
    <w:rsid w:val="00F14291"/>
    <w:rsid w:val="00F14F92"/>
    <w:rsid w:val="00F15D36"/>
    <w:rsid w:val="00F160C7"/>
    <w:rsid w:val="00F165FA"/>
    <w:rsid w:val="00F1684A"/>
    <w:rsid w:val="00F16C59"/>
    <w:rsid w:val="00F17E4C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78C"/>
    <w:rsid w:val="00F27926"/>
    <w:rsid w:val="00F304F2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9A8"/>
    <w:rsid w:val="00F43AC5"/>
    <w:rsid w:val="00F43D95"/>
    <w:rsid w:val="00F43E81"/>
    <w:rsid w:val="00F4401A"/>
    <w:rsid w:val="00F4436F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4F5"/>
    <w:rsid w:val="00F518C0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042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40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527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930"/>
    <w:rsid w:val="00FF3CBD"/>
    <w:rsid w:val="00FF3F74"/>
    <w:rsid w:val="00FF40A6"/>
    <w:rsid w:val="00FF4E47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yperlink" Target="http://www.gkpge.pl/complianc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swpp2.gkpge.pl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kpge.pl/grupapge/przetargi/zakupy/dokumenty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wpp2.gkpge.pl" TargetMode="External"/><Relationship Id="rId20" Type="http://schemas.openxmlformats.org/officeDocument/2006/relationships/hyperlink" Target="mailto:r.wilk@pkpeholding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gkpge.pl/grupa-pge/przetargi/zakupy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gkpge.pl/grupa-pge/przetargi/zakupy/dokumenty" TargetMode="External"/><Relationship Id="rId23" Type="http://schemas.openxmlformats.org/officeDocument/2006/relationships/hyperlink" Target="mailto:helpdesk.zakupy@gkpge.pl" TargetMode="External"/><Relationship Id="rId28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hyperlink" Target="https://swpp2.gkpge.p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Relationship Id="rId22" Type="http://schemas.openxmlformats.org/officeDocument/2006/relationships/hyperlink" Target="https://www.gkpge.pl/grupa-pge/przetargi/zakupy/dokumenty" TargetMode="External"/><Relationship Id="rId27" Type="http://schemas.openxmlformats.org/officeDocument/2006/relationships/header" Target="header2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405F5"/>
    <w:rsid w:val="00061346"/>
    <w:rsid w:val="000738A8"/>
    <w:rsid w:val="000F0A07"/>
    <w:rsid w:val="00151E7B"/>
    <w:rsid w:val="00162D46"/>
    <w:rsid w:val="001A5111"/>
    <w:rsid w:val="001C47B1"/>
    <w:rsid w:val="00251946"/>
    <w:rsid w:val="002929B3"/>
    <w:rsid w:val="0034757F"/>
    <w:rsid w:val="00386DBB"/>
    <w:rsid w:val="003F30EC"/>
    <w:rsid w:val="004470CD"/>
    <w:rsid w:val="00475735"/>
    <w:rsid w:val="004D287B"/>
    <w:rsid w:val="00506744"/>
    <w:rsid w:val="00516966"/>
    <w:rsid w:val="00525EC6"/>
    <w:rsid w:val="00544223"/>
    <w:rsid w:val="00544782"/>
    <w:rsid w:val="00555740"/>
    <w:rsid w:val="005663C1"/>
    <w:rsid w:val="005D671E"/>
    <w:rsid w:val="00602FFA"/>
    <w:rsid w:val="0063095F"/>
    <w:rsid w:val="00666CAD"/>
    <w:rsid w:val="006A6E7A"/>
    <w:rsid w:val="006B20E5"/>
    <w:rsid w:val="0072794C"/>
    <w:rsid w:val="007916B6"/>
    <w:rsid w:val="008316FE"/>
    <w:rsid w:val="009210B2"/>
    <w:rsid w:val="00923594"/>
    <w:rsid w:val="00996CCA"/>
    <w:rsid w:val="009C116D"/>
    <w:rsid w:val="009D42B7"/>
    <w:rsid w:val="00A3628F"/>
    <w:rsid w:val="00A65262"/>
    <w:rsid w:val="00B77235"/>
    <w:rsid w:val="00B90ADE"/>
    <w:rsid w:val="00BC149A"/>
    <w:rsid w:val="00C44945"/>
    <w:rsid w:val="00C93530"/>
    <w:rsid w:val="00CE0534"/>
    <w:rsid w:val="00D247F1"/>
    <w:rsid w:val="00D550E5"/>
    <w:rsid w:val="00D72AA2"/>
    <w:rsid w:val="00DA0DC3"/>
    <w:rsid w:val="00DB1163"/>
    <w:rsid w:val="00DB52C8"/>
    <w:rsid w:val="00DC2984"/>
    <w:rsid w:val="00E25CAE"/>
    <w:rsid w:val="00E67F43"/>
    <w:rsid w:val="00E82F76"/>
    <w:rsid w:val="00EF37F7"/>
    <w:rsid w:val="00F43166"/>
    <w:rsid w:val="00F518C0"/>
    <w:rsid w:val="00F6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4757F"/>
    <w:rPr>
      <w:color w:val="808080"/>
    </w:rPr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WSKAŻ ZAMAWIAJĄCEGO np. PGE ENERGETYKA KOLEJOWA S.A.</PublishDate>
  <Abstract/>
  <CompanyAddress>Przegląd i diagnostyka żurawi stosowanych na pociągach sieciowych należących do PGE Energetyka Kolejowa S.A.</CompanyAddress>
  <CompanyPhone/>
  <CompanyFax>90 dni</CompanyFax>
  <CompanyEmail>wskaż wartość wadium</CompanyEmail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SWZ_POST-HZ-EK-HZL-00071-2026.docx</dmsv2BaseFileName>
    <dmsv2BaseDisplayName xmlns="http://schemas.microsoft.com/sharepoint/v3">SWZ_POST-HZ-EK-HZL-00071-2026</dmsv2BaseDisplayName>
    <dmsv2SWPP2ObjectNumber xmlns="http://schemas.microsoft.com/sharepoint/v3">POST/HZ/EK/HZL/00071/2026                         </dmsv2SWPP2ObjectNumber>
    <dmsv2SWPP2SumMD5 xmlns="http://schemas.microsoft.com/sharepoint/v3">6d74dcb6131ef2884e8e83c28ebe2a00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713333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25044169</dmsv2BaseClientSystemDocumentID>
    <dmsv2BaseModifiedByID xmlns="http://schemas.microsoft.com/sharepoint/v3">1A600061</dmsv2BaseModifiedByID>
    <dmsv2BaseCreatedByID xmlns="http://schemas.microsoft.com/sharepoint/v3">1A600061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FJ3FSM7XJ42E-1195302456-13540</_dlc_DocId>
    <_dlc_DocIdUrl xmlns="a19cb1c7-c5c7-46d4-85ae-d83685407bba">
      <Url>https://swpp2.dms.gkpge.pl/sites/43/_layouts/15/DocIdRedir.aspx?ID=FJ3FSM7XJ42E-1195302456-13540</Url>
      <Description>FJ3FSM7XJ42E-1195302456-13540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FD5A84A-A320-4E23-9689-E07E64C9D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55C453-3972-4DCC-926E-535AFE9264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6</TotalTime>
  <Pages>32</Pages>
  <Words>10487</Words>
  <Characters>62927</Characters>
  <Application>Microsoft Office Word</Application>
  <DocSecurity>0</DocSecurity>
  <Lines>524</Lines>
  <Paragraphs>146</Paragraphs>
  <ScaleCrop>false</ScaleCrop>
  <Company>PGE Energetyka Kolejowa Holding sp. z o.o.</Company>
  <LinksUpToDate>false</LinksUpToDate>
  <CharactersWithSpaces>73268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POST/HZ/EK/HZL/00071/2026</dc:creator>
  <cp:keywords/>
  <dc:description/>
  <cp:lastModifiedBy>Robert Wilk-Gałązka</cp:lastModifiedBy>
  <cp:revision>2</cp:revision>
  <cp:lastPrinted>2024-07-17T17:21:00Z</cp:lastPrinted>
  <dcterms:created xsi:type="dcterms:W3CDTF">2026-04-27T08:26:00Z</dcterms:created>
  <dcterms:modified xsi:type="dcterms:W3CDTF">2026-04-27T08:26:00Z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0x010189100037CE20CE10D858438B692BBE9218B4E9</vt:lpwstr>
  </property>
  <property fmtid="{D5CDD505-2E9C-101B-9397-08002B2CF9AE}" pid="10" name="_dlc_DocIdItemGuid">
    <vt:lpwstr>000e86db-c6d0-4950-8fda-b7e4a64e10fb</vt:lpwstr>
  </property>
  <property fmtid="{D5CDD505-2E9C-101B-9397-08002B2CF9AE}" pid="11" name="PGEEKCATEGORY">
    <vt:lpwstr>PUB</vt:lpwstr>
  </property>
  <property fmtid="{D5CDD505-2E9C-101B-9397-08002B2CF9AE}" pid="12" name="PGEEKClassifiedBy">
    <vt:lpwstr>PKPENERGETYKA\m.kiliszek;Magdalena Kiliszek</vt:lpwstr>
  </property>
  <property fmtid="{D5CDD505-2E9C-101B-9397-08002B2CF9AE}" pid="13" name="PGEEKClassificationDate">
    <vt:lpwstr>2025-03-05T12:50:22.2599177+01:00</vt:lpwstr>
  </property>
  <property fmtid="{D5CDD505-2E9C-101B-9397-08002B2CF9AE}" pid="14" name="PGEEKClassifiedBySID">
    <vt:lpwstr>PKPENERGETYKA\S-1-5-21-3871890766-2155079996-2380071410-87629</vt:lpwstr>
  </property>
  <property fmtid="{D5CDD505-2E9C-101B-9397-08002B2CF9AE}" pid="15" name="PGEEKGRNItemId">
    <vt:lpwstr>GRN-435deef9-3caa-431f-8e43-b177036d6355</vt:lpwstr>
  </property>
  <property fmtid="{D5CDD505-2E9C-101B-9397-08002B2CF9AE}" pid="16" name="PGEEKHash">
    <vt:lpwstr>VnSgqhNvO2YpmNPqKN6WvQjyJk/LtEaSeS3zVfOEwlY=</vt:lpwstr>
  </property>
  <property fmtid="{D5CDD505-2E9C-101B-9397-08002B2CF9AE}" pid="17" name="PGEEKVisualMarkingsSettings">
    <vt:lpwstr>HeaderAlignment=1;FooterAlignment=1</vt:lpwstr>
  </property>
  <property fmtid="{D5CDD505-2E9C-101B-9397-08002B2CF9AE}" pid="18" name="DLPManualFileClassification">
    <vt:lpwstr>{b1ba84fe-90d9-40dd-ba64-214a5793dae5}</vt:lpwstr>
  </property>
  <property fmtid="{D5CDD505-2E9C-101B-9397-08002B2CF9AE}" pid="19" name="PGEEKRefresh">
    <vt:lpwstr>False</vt:lpwstr>
  </property>
</Properties>
</file>