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A4AFD" w14:textId="427B4022" w:rsidR="00077509" w:rsidRPr="00016228" w:rsidRDefault="00E4555B" w:rsidP="000323A5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Kraków, dnia 2026.05</w:t>
      </w:r>
      <w:r w:rsidR="006559DD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05</w:t>
      </w:r>
    </w:p>
    <w:p w14:paraId="3C69BA83" w14:textId="77777777" w:rsidR="00DC0E6A" w:rsidRDefault="00DC0E6A" w:rsidP="000323A5">
      <w:pPr>
        <w:jc w:val="right"/>
        <w:rPr>
          <w:rFonts w:ascii="Arial Narrow" w:hAnsi="Arial Narrow"/>
          <w:color w:val="000000"/>
          <w:sz w:val="24"/>
          <w:szCs w:val="24"/>
        </w:rPr>
      </w:pPr>
    </w:p>
    <w:p w14:paraId="3F251453" w14:textId="122FA670" w:rsidR="00DC0E6A" w:rsidRPr="007B67FF" w:rsidRDefault="007B67FF" w:rsidP="00DC0E6A">
      <w:pPr>
        <w:rPr>
          <w:b/>
          <w:sz w:val="24"/>
          <w:szCs w:val="24"/>
        </w:rPr>
      </w:pPr>
      <w:r w:rsidRPr="007B67FF">
        <w:rPr>
          <w:b/>
          <w:sz w:val="24"/>
          <w:szCs w:val="24"/>
        </w:rPr>
        <w:t>Zapytanie ofertowe Nr 2</w:t>
      </w:r>
      <w:r w:rsidR="0025330F" w:rsidRPr="007B67FF">
        <w:rPr>
          <w:b/>
          <w:sz w:val="24"/>
          <w:szCs w:val="24"/>
        </w:rPr>
        <w:t>/2026</w:t>
      </w:r>
      <w:r w:rsidR="00DC0E6A" w:rsidRPr="007B67FF">
        <w:rPr>
          <w:b/>
          <w:sz w:val="24"/>
          <w:szCs w:val="24"/>
        </w:rPr>
        <w:t>/ER</w:t>
      </w:r>
    </w:p>
    <w:p w14:paraId="0C897ABD" w14:textId="77777777" w:rsidR="00DC0E6A" w:rsidRPr="00A94C16" w:rsidRDefault="00DC0E6A" w:rsidP="00DC0E6A">
      <w:pPr>
        <w:rPr>
          <w:b/>
          <w:sz w:val="24"/>
          <w:szCs w:val="24"/>
        </w:rPr>
      </w:pPr>
    </w:p>
    <w:p w14:paraId="22509351" w14:textId="7B594229" w:rsidR="007B67FF" w:rsidRPr="007B67FF" w:rsidRDefault="007B67FF" w:rsidP="007B67FF">
      <w:pPr>
        <w:rPr>
          <w:b/>
          <w:sz w:val="24"/>
          <w:szCs w:val="24"/>
        </w:rPr>
      </w:pPr>
      <w:r w:rsidRPr="007B67FF">
        <w:rPr>
          <w:b/>
          <w:sz w:val="24"/>
          <w:szCs w:val="24"/>
        </w:rPr>
        <w:t>Usługa zaprojektowania</w:t>
      </w:r>
      <w:r>
        <w:rPr>
          <w:b/>
          <w:sz w:val="24"/>
          <w:szCs w:val="24"/>
        </w:rPr>
        <w:t>,</w:t>
      </w:r>
      <w:r w:rsidRPr="007B67FF">
        <w:rPr>
          <w:b/>
          <w:sz w:val="24"/>
          <w:szCs w:val="24"/>
        </w:rPr>
        <w:t xml:space="preserve"> wykonywania</w:t>
      </w:r>
      <w:r>
        <w:rPr>
          <w:b/>
          <w:sz w:val="24"/>
          <w:szCs w:val="24"/>
        </w:rPr>
        <w:t xml:space="preserve"> </w:t>
      </w:r>
      <w:r w:rsidRPr="007B67FF">
        <w:rPr>
          <w:b/>
          <w:sz w:val="24"/>
          <w:szCs w:val="24"/>
        </w:rPr>
        <w:t>oraz</w:t>
      </w:r>
      <w:r>
        <w:rPr>
          <w:b/>
          <w:sz w:val="24"/>
          <w:szCs w:val="24"/>
        </w:rPr>
        <w:t xml:space="preserve"> montażu</w:t>
      </w:r>
      <w:r w:rsidRPr="007B67FF">
        <w:rPr>
          <w:b/>
          <w:sz w:val="24"/>
          <w:szCs w:val="24"/>
        </w:rPr>
        <w:t xml:space="preserve"> tablic</w:t>
      </w:r>
      <w:r>
        <w:rPr>
          <w:b/>
          <w:sz w:val="24"/>
          <w:szCs w:val="24"/>
        </w:rPr>
        <w:t xml:space="preserve"> informacyjnych</w:t>
      </w:r>
      <w:r w:rsidRPr="007B67FF">
        <w:rPr>
          <w:b/>
          <w:sz w:val="24"/>
          <w:szCs w:val="24"/>
        </w:rPr>
        <w:t xml:space="preserve"> i naklejek (</w:t>
      </w:r>
      <w:r>
        <w:rPr>
          <w:b/>
          <w:sz w:val="24"/>
          <w:szCs w:val="24"/>
        </w:rPr>
        <w:t xml:space="preserve">czas realizacji - </w:t>
      </w:r>
      <w:r w:rsidRPr="007B67FF">
        <w:rPr>
          <w:b/>
          <w:sz w:val="24"/>
          <w:szCs w:val="24"/>
        </w:rPr>
        <w:t>1 rok)</w:t>
      </w:r>
    </w:p>
    <w:p w14:paraId="6D7B4167" w14:textId="77777777" w:rsidR="00DC0E6A" w:rsidRPr="00A94C16" w:rsidRDefault="00DC0E6A" w:rsidP="00DC0E6A">
      <w:pPr>
        <w:rPr>
          <w:b/>
          <w:sz w:val="28"/>
          <w:szCs w:val="28"/>
        </w:rPr>
      </w:pPr>
    </w:p>
    <w:p w14:paraId="2C88ED74" w14:textId="2E973F55" w:rsidR="00DC0E6A" w:rsidRPr="00A94C16" w:rsidRDefault="00DC0E6A" w:rsidP="00DC0E6A">
      <w:pPr>
        <w:rPr>
          <w:sz w:val="24"/>
          <w:szCs w:val="24"/>
        </w:rPr>
      </w:pPr>
      <w:r w:rsidRPr="00A94C16">
        <w:rPr>
          <w:sz w:val="24"/>
          <w:szCs w:val="24"/>
        </w:rPr>
        <w:t>D</w:t>
      </w:r>
      <w:r w:rsidR="00F713E2">
        <w:rPr>
          <w:sz w:val="24"/>
          <w:szCs w:val="24"/>
        </w:rPr>
        <w:t>ata zamieszczenia</w:t>
      </w:r>
      <w:r w:rsidR="00E4555B">
        <w:rPr>
          <w:sz w:val="24"/>
          <w:szCs w:val="24"/>
        </w:rPr>
        <w:t xml:space="preserve"> ogłoszenia: 05</w:t>
      </w:r>
      <w:r>
        <w:rPr>
          <w:sz w:val="24"/>
          <w:szCs w:val="24"/>
        </w:rPr>
        <w:t>.0</w:t>
      </w:r>
      <w:r w:rsidR="00E4555B">
        <w:rPr>
          <w:sz w:val="24"/>
          <w:szCs w:val="24"/>
        </w:rPr>
        <w:t>5</w:t>
      </w:r>
      <w:r w:rsidRPr="00A94C16">
        <w:rPr>
          <w:sz w:val="24"/>
          <w:szCs w:val="24"/>
        </w:rPr>
        <w:t>.202</w:t>
      </w:r>
      <w:r w:rsidR="0025330F">
        <w:rPr>
          <w:sz w:val="24"/>
          <w:szCs w:val="24"/>
        </w:rPr>
        <w:t>6</w:t>
      </w:r>
      <w:r w:rsidRPr="00A94C16">
        <w:rPr>
          <w:sz w:val="24"/>
          <w:szCs w:val="24"/>
        </w:rPr>
        <w:t xml:space="preserve"> r.</w:t>
      </w:r>
    </w:p>
    <w:p w14:paraId="1C0A3750" w14:textId="77777777" w:rsidR="00DC0E6A" w:rsidRPr="00A94C16" w:rsidRDefault="00DC0E6A" w:rsidP="00DC0E6A">
      <w:pPr>
        <w:rPr>
          <w:sz w:val="24"/>
          <w:szCs w:val="24"/>
        </w:rPr>
      </w:pPr>
      <w:r w:rsidRPr="00A94C16">
        <w:rPr>
          <w:sz w:val="24"/>
          <w:szCs w:val="24"/>
        </w:rPr>
        <w:t>Zamawiający: Krakowski Szpital Specjalistyczny im.</w:t>
      </w:r>
      <w:r>
        <w:rPr>
          <w:sz w:val="24"/>
          <w:szCs w:val="24"/>
        </w:rPr>
        <w:t xml:space="preserve"> św.</w:t>
      </w:r>
      <w:r w:rsidRPr="00A94C16">
        <w:rPr>
          <w:sz w:val="24"/>
          <w:szCs w:val="24"/>
        </w:rPr>
        <w:t xml:space="preserve"> Jana Pawła II, ul. Prądnicka 80, 31-202 Kraków</w:t>
      </w:r>
    </w:p>
    <w:p w14:paraId="4EF8A611" w14:textId="77777777" w:rsidR="00DC0E6A" w:rsidRPr="00A94C16" w:rsidRDefault="00DC0E6A" w:rsidP="00DC0E6A">
      <w:pPr>
        <w:rPr>
          <w:b/>
          <w:sz w:val="24"/>
          <w:szCs w:val="24"/>
        </w:rPr>
      </w:pPr>
      <w:r w:rsidRPr="00A94C16">
        <w:rPr>
          <w:b/>
          <w:sz w:val="24"/>
          <w:szCs w:val="24"/>
        </w:rPr>
        <w:t xml:space="preserve">Informacje dotyczące zamówienia: </w:t>
      </w:r>
    </w:p>
    <w:p w14:paraId="737173C4" w14:textId="7B50D4A7" w:rsidR="00396751" w:rsidRPr="00396751" w:rsidRDefault="00396751" w:rsidP="00396751">
      <w:pPr>
        <w:pStyle w:val="Akapitzlist"/>
        <w:rPr>
          <w:b/>
          <w:sz w:val="24"/>
          <w:szCs w:val="24"/>
        </w:rPr>
      </w:pPr>
      <w:r w:rsidRPr="00396751">
        <w:rPr>
          <w:b/>
          <w:sz w:val="24"/>
          <w:szCs w:val="24"/>
        </w:rPr>
        <w:t xml:space="preserve">Usługa zaprojektowania, wykonywania oraz montażu tablic informacyjnych i naklejek </w:t>
      </w:r>
    </w:p>
    <w:p w14:paraId="3407C83F" w14:textId="49442E85" w:rsidR="00DC0E6A" w:rsidRPr="00A94C16" w:rsidRDefault="00DC0E6A" w:rsidP="00DC0E6A">
      <w:pPr>
        <w:numPr>
          <w:ilvl w:val="0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Czas realizacji – 12 miesięcy</w:t>
      </w:r>
      <w:r w:rsidRPr="00A94C16">
        <w:rPr>
          <w:sz w:val="24"/>
          <w:szCs w:val="24"/>
        </w:rPr>
        <w:t xml:space="preserve"> od daty podpisania umowy.</w:t>
      </w:r>
    </w:p>
    <w:p w14:paraId="2999EC35" w14:textId="7DADE884" w:rsidR="00DC0E6A" w:rsidRPr="00A94C16" w:rsidRDefault="00DC0E6A" w:rsidP="00DC0E6A">
      <w:pPr>
        <w:rPr>
          <w:sz w:val="24"/>
          <w:szCs w:val="24"/>
        </w:rPr>
      </w:pPr>
      <w:r w:rsidRPr="00A94C16">
        <w:rPr>
          <w:sz w:val="24"/>
          <w:szCs w:val="24"/>
        </w:rPr>
        <w:t xml:space="preserve">            Ofertę na</w:t>
      </w:r>
      <w:r>
        <w:rPr>
          <w:sz w:val="24"/>
          <w:szCs w:val="24"/>
        </w:rPr>
        <w:t>l</w:t>
      </w:r>
      <w:r w:rsidR="003809D0">
        <w:rPr>
          <w:sz w:val="24"/>
          <w:szCs w:val="24"/>
        </w:rPr>
        <w:t>eży złożyć w terminie do</w:t>
      </w:r>
      <w:r w:rsidR="00E4555B">
        <w:rPr>
          <w:sz w:val="24"/>
          <w:szCs w:val="24"/>
        </w:rPr>
        <w:t xml:space="preserve"> dnia 20</w:t>
      </w:r>
      <w:r w:rsidR="005F58B1">
        <w:rPr>
          <w:sz w:val="24"/>
          <w:szCs w:val="24"/>
        </w:rPr>
        <w:t>.0</w:t>
      </w:r>
      <w:r w:rsidR="007B67FF">
        <w:rPr>
          <w:sz w:val="24"/>
          <w:szCs w:val="24"/>
        </w:rPr>
        <w:t>5</w:t>
      </w:r>
      <w:r w:rsidR="005F58B1">
        <w:rPr>
          <w:sz w:val="24"/>
          <w:szCs w:val="24"/>
        </w:rPr>
        <w:t>.202</w:t>
      </w:r>
      <w:r w:rsidR="0025330F">
        <w:rPr>
          <w:sz w:val="24"/>
          <w:szCs w:val="24"/>
        </w:rPr>
        <w:t>6</w:t>
      </w:r>
      <w:r w:rsidR="005F58B1">
        <w:rPr>
          <w:sz w:val="24"/>
          <w:szCs w:val="24"/>
        </w:rPr>
        <w:t xml:space="preserve"> r. do godz. 11</w:t>
      </w:r>
      <w:r w:rsidRPr="00A94C16">
        <w:rPr>
          <w:sz w:val="24"/>
          <w:szCs w:val="24"/>
        </w:rPr>
        <w:t xml:space="preserve"> 00</w:t>
      </w:r>
    </w:p>
    <w:p w14:paraId="68BF766C" w14:textId="7A59C47C" w:rsidR="00DC0E6A" w:rsidRPr="00A94C16" w:rsidRDefault="00DC0E6A" w:rsidP="00DC0E6A">
      <w:pPr>
        <w:rPr>
          <w:sz w:val="24"/>
          <w:szCs w:val="24"/>
        </w:rPr>
      </w:pPr>
      <w:r w:rsidRPr="00A94C16">
        <w:rPr>
          <w:sz w:val="24"/>
          <w:szCs w:val="24"/>
        </w:rPr>
        <w:t xml:space="preserve">            Otwarcie ofert odbędz</w:t>
      </w:r>
      <w:r w:rsidR="00E4555B">
        <w:rPr>
          <w:sz w:val="24"/>
          <w:szCs w:val="24"/>
        </w:rPr>
        <w:t>ie się w dniu 20</w:t>
      </w:r>
      <w:r w:rsidR="007B67FF">
        <w:rPr>
          <w:sz w:val="24"/>
          <w:szCs w:val="24"/>
        </w:rPr>
        <w:t>.05</w:t>
      </w:r>
      <w:r w:rsidR="0025330F">
        <w:rPr>
          <w:sz w:val="24"/>
          <w:szCs w:val="24"/>
        </w:rPr>
        <w:t>.2026</w:t>
      </w:r>
      <w:r w:rsidR="003809D0">
        <w:rPr>
          <w:sz w:val="24"/>
          <w:szCs w:val="24"/>
        </w:rPr>
        <w:t xml:space="preserve"> o godz. 11</w:t>
      </w:r>
      <w:r w:rsidR="00E91C93">
        <w:rPr>
          <w:sz w:val="24"/>
          <w:szCs w:val="24"/>
        </w:rPr>
        <w:t xml:space="preserve"> </w:t>
      </w:r>
      <w:r w:rsidR="00276370">
        <w:rPr>
          <w:sz w:val="24"/>
          <w:szCs w:val="24"/>
        </w:rPr>
        <w:t>0</w:t>
      </w:r>
      <w:r w:rsidR="00E91C93">
        <w:rPr>
          <w:sz w:val="24"/>
          <w:szCs w:val="24"/>
        </w:rPr>
        <w:t>5</w:t>
      </w:r>
      <w:r w:rsidR="00276370">
        <w:rPr>
          <w:sz w:val="24"/>
          <w:szCs w:val="24"/>
        </w:rPr>
        <w:t>.</w:t>
      </w:r>
    </w:p>
    <w:p w14:paraId="341163D5" w14:textId="62DCFC36" w:rsidR="00276370" w:rsidRPr="00276370" w:rsidRDefault="00276370" w:rsidP="00276370">
      <w:pPr>
        <w:pStyle w:val="Akapitzlist"/>
        <w:numPr>
          <w:ilvl w:val="0"/>
          <w:numId w:val="1"/>
        </w:numPr>
        <w:suppressAutoHyphens w:val="0"/>
        <w:spacing w:line="259" w:lineRule="auto"/>
        <w:rPr>
          <w:sz w:val="24"/>
          <w:szCs w:val="24"/>
        </w:rPr>
      </w:pPr>
      <w:r w:rsidRPr="00276370">
        <w:rPr>
          <w:sz w:val="24"/>
          <w:szCs w:val="24"/>
        </w:rPr>
        <w:t xml:space="preserve">Miejsce składania ofert : </w:t>
      </w:r>
    </w:p>
    <w:p w14:paraId="1A2FAA50" w14:textId="77777777" w:rsidR="00276370" w:rsidRPr="0053704D" w:rsidRDefault="00276370" w:rsidP="00276370">
      <w:pPr>
        <w:ind w:left="720"/>
        <w:contextualSpacing/>
        <w:rPr>
          <w:b/>
          <w:sz w:val="24"/>
          <w:szCs w:val="24"/>
        </w:rPr>
      </w:pPr>
      <w:r w:rsidRPr="0053704D">
        <w:rPr>
          <w:sz w:val="24"/>
          <w:szCs w:val="24"/>
        </w:rPr>
        <w:t xml:space="preserve">Ofertę należy złożyć w </w:t>
      </w:r>
      <w:r>
        <w:rPr>
          <w:sz w:val="24"/>
          <w:szCs w:val="24"/>
        </w:rPr>
        <w:t>wersji elektronicznej na Platformie Zakupowej naszego Szpitala</w:t>
      </w:r>
    </w:p>
    <w:p w14:paraId="31A580ED" w14:textId="77777777" w:rsidR="00276370" w:rsidRPr="0053704D" w:rsidRDefault="00276370" w:rsidP="00276370">
      <w:pPr>
        <w:numPr>
          <w:ilvl w:val="0"/>
          <w:numId w:val="1"/>
        </w:numPr>
        <w:suppressAutoHyphens w:val="0"/>
        <w:spacing w:after="160" w:line="259" w:lineRule="auto"/>
        <w:contextualSpacing/>
        <w:rPr>
          <w:sz w:val="24"/>
          <w:szCs w:val="24"/>
        </w:rPr>
      </w:pPr>
      <w:r w:rsidRPr="0053704D">
        <w:rPr>
          <w:sz w:val="24"/>
          <w:szCs w:val="24"/>
        </w:rPr>
        <w:t>Kryterium oceny oferty: cena oferty brutto - 100%</w:t>
      </w:r>
    </w:p>
    <w:p w14:paraId="354FD0FA" w14:textId="77777777" w:rsidR="00276370" w:rsidRPr="0053704D" w:rsidRDefault="00276370" w:rsidP="00276370">
      <w:pPr>
        <w:numPr>
          <w:ilvl w:val="0"/>
          <w:numId w:val="1"/>
        </w:numPr>
        <w:suppressAutoHyphens w:val="0"/>
        <w:spacing w:line="256" w:lineRule="auto"/>
        <w:contextualSpacing/>
        <w:rPr>
          <w:sz w:val="24"/>
          <w:szCs w:val="24"/>
        </w:rPr>
      </w:pPr>
      <w:r w:rsidRPr="0053704D">
        <w:rPr>
          <w:sz w:val="24"/>
          <w:szCs w:val="24"/>
        </w:rPr>
        <w:t>Prowadzone postępowanie nie stanowi przetargu w rozumieniu Kodeksu cywilnego ani ustawy Prawo zamówień publicznych. Zamawiający nie jest zobligowany do wyboru jakiejkolwiek oferty, a złożenie ofert nie stanowi podstawy do występowania z jakimikolwiek roszczeniami wobec Zamawiającego ze strony podmiotu, który złożył ofertę.</w:t>
      </w:r>
    </w:p>
    <w:p w14:paraId="5210C83B" w14:textId="77777777" w:rsidR="00276370" w:rsidRPr="0053704D" w:rsidRDefault="00276370" w:rsidP="00276370">
      <w:pPr>
        <w:numPr>
          <w:ilvl w:val="0"/>
          <w:numId w:val="1"/>
        </w:numPr>
        <w:suppressAutoHyphens w:val="0"/>
        <w:contextualSpacing/>
        <w:rPr>
          <w:sz w:val="24"/>
          <w:szCs w:val="24"/>
          <w:lang w:eastAsia="pl-PL"/>
        </w:rPr>
      </w:pPr>
      <w:r w:rsidRPr="0053704D">
        <w:rPr>
          <w:sz w:val="24"/>
          <w:szCs w:val="24"/>
          <w:lang w:eastAsia="pl-PL"/>
        </w:rPr>
        <w:t>Do oferty należy dołączyć oświadczenie, że nie zachodzą przesłanki wykluczenia z postępowania na podstawie art. 7 ust. 1 w zw. z art. 7 ust. 9 ustawy z dnia 13 kwietnia 2022 r. o szczególnych rozwiązaniach w zakresie przeciwdziałania wspieraniu agresji na Ukrainę oraz służących ochronie bezpieczeństwa narodowego</w:t>
      </w:r>
    </w:p>
    <w:p w14:paraId="68DE6F39" w14:textId="77777777" w:rsidR="00276370" w:rsidRPr="0053704D" w:rsidRDefault="00276370" w:rsidP="00276370">
      <w:pPr>
        <w:suppressAutoHyphens w:val="0"/>
        <w:rPr>
          <w:b/>
          <w:sz w:val="24"/>
          <w:szCs w:val="24"/>
        </w:rPr>
      </w:pPr>
      <w:r w:rsidRPr="0053704D">
        <w:rPr>
          <w:sz w:val="24"/>
          <w:szCs w:val="24"/>
          <w:lang w:eastAsia="pl-PL"/>
        </w:rPr>
        <w:t xml:space="preserve">     </w:t>
      </w:r>
      <w:r w:rsidRPr="0053704D">
        <w:rPr>
          <w:b/>
          <w:sz w:val="24"/>
          <w:szCs w:val="24"/>
        </w:rPr>
        <w:t>Warunki zgłaszania oferty:</w:t>
      </w:r>
    </w:p>
    <w:p w14:paraId="385DDE36" w14:textId="77777777" w:rsidR="00276370" w:rsidRPr="0053704D" w:rsidRDefault="00276370" w:rsidP="00276370">
      <w:pPr>
        <w:suppressAutoHyphens w:val="0"/>
        <w:rPr>
          <w:sz w:val="24"/>
          <w:szCs w:val="24"/>
          <w:lang w:eastAsia="pl-PL"/>
        </w:rPr>
      </w:pPr>
      <w:r w:rsidRPr="0053704D">
        <w:rPr>
          <w:sz w:val="24"/>
          <w:szCs w:val="24"/>
          <w:lang w:eastAsia="pl-PL"/>
        </w:rPr>
        <w:t xml:space="preserve">       1. Wykonawca może zaproponować tylko jedną cenę i nie może jej zmienić </w:t>
      </w:r>
    </w:p>
    <w:p w14:paraId="042284CE" w14:textId="77777777" w:rsidR="00276370" w:rsidRDefault="00276370" w:rsidP="00276370">
      <w:pPr>
        <w:suppressAutoHyphens w:val="0"/>
        <w:contextualSpacing/>
        <w:rPr>
          <w:sz w:val="24"/>
          <w:szCs w:val="24"/>
        </w:rPr>
      </w:pPr>
      <w:r w:rsidRPr="0053704D">
        <w:rPr>
          <w:sz w:val="24"/>
          <w:szCs w:val="24"/>
          <w:lang w:eastAsia="pl-PL"/>
        </w:rPr>
        <w:t xml:space="preserve">       2.  Ofertę składa się, p</w:t>
      </w:r>
      <w:r>
        <w:rPr>
          <w:sz w:val="24"/>
          <w:szCs w:val="24"/>
          <w:lang w:eastAsia="pl-PL"/>
        </w:rPr>
        <w:t>od rygorem nieważności w wersji elektronicznej</w:t>
      </w:r>
      <w:r w:rsidRPr="00C133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Platformie Zakupowej </w:t>
      </w:r>
    </w:p>
    <w:p w14:paraId="3B4D7561" w14:textId="77777777" w:rsidR="00276370" w:rsidRPr="0053704D" w:rsidRDefault="00276370" w:rsidP="00276370">
      <w:pPr>
        <w:suppressAutoHyphens w:val="0"/>
        <w:contextualSpacing/>
        <w:rPr>
          <w:sz w:val="24"/>
          <w:szCs w:val="24"/>
          <w:lang w:eastAsia="pl-PL"/>
        </w:rPr>
      </w:pPr>
      <w:r>
        <w:rPr>
          <w:sz w:val="24"/>
          <w:szCs w:val="24"/>
        </w:rPr>
        <w:t xml:space="preserve">            naszego Szpitala</w:t>
      </w:r>
    </w:p>
    <w:p w14:paraId="259CD9F7" w14:textId="77777777" w:rsidR="00276370" w:rsidRPr="0053704D" w:rsidRDefault="00276370" w:rsidP="00276370">
      <w:pPr>
        <w:suppressAutoHyphens w:val="0"/>
        <w:rPr>
          <w:sz w:val="24"/>
          <w:szCs w:val="24"/>
          <w:lang w:eastAsia="pl-PL"/>
        </w:rPr>
      </w:pPr>
      <w:r w:rsidRPr="0053704D">
        <w:rPr>
          <w:sz w:val="24"/>
          <w:szCs w:val="24"/>
          <w:lang w:eastAsia="pl-PL"/>
        </w:rPr>
        <w:t xml:space="preserve">        3. Oferta winna zawierać datę końcową związania ofertą, nie krótszą  niż 3 tygodnie od   </w:t>
      </w:r>
    </w:p>
    <w:p w14:paraId="0D629666" w14:textId="77777777" w:rsidR="00276370" w:rsidRPr="0053704D" w:rsidRDefault="00276370" w:rsidP="00276370">
      <w:pPr>
        <w:suppressAutoHyphens w:val="0"/>
        <w:rPr>
          <w:sz w:val="24"/>
          <w:szCs w:val="24"/>
          <w:lang w:eastAsia="pl-PL"/>
        </w:rPr>
      </w:pPr>
      <w:r w:rsidRPr="0053704D">
        <w:rPr>
          <w:sz w:val="24"/>
          <w:szCs w:val="24"/>
          <w:lang w:eastAsia="pl-PL"/>
        </w:rPr>
        <w:t xml:space="preserve">            daty złożenia oferty. </w:t>
      </w:r>
    </w:p>
    <w:p w14:paraId="1A308D57" w14:textId="77777777" w:rsidR="00276370" w:rsidRPr="0053704D" w:rsidRDefault="00276370" w:rsidP="00276370">
      <w:pPr>
        <w:suppressAutoHyphens w:val="0"/>
        <w:contextualSpacing/>
        <w:rPr>
          <w:sz w:val="24"/>
          <w:szCs w:val="24"/>
          <w:lang w:eastAsia="pl-PL"/>
        </w:rPr>
      </w:pPr>
      <w:r w:rsidRPr="0053704D">
        <w:rPr>
          <w:sz w:val="24"/>
          <w:szCs w:val="24"/>
          <w:lang w:eastAsia="pl-PL"/>
        </w:rPr>
        <w:t xml:space="preserve">Kontakt w sprawie ogłoszenia – tel. (12) 614 22 36 , e-mail: drz@szpitaljp2.krakow.pl </w:t>
      </w:r>
    </w:p>
    <w:p w14:paraId="0F49A7C9" w14:textId="77777777" w:rsidR="00DC0E6A" w:rsidRDefault="00DC0E6A" w:rsidP="00DC0E6A">
      <w:pPr>
        <w:tabs>
          <w:tab w:val="left" w:pos="940"/>
        </w:tabs>
        <w:rPr>
          <w:noProof/>
          <w:lang w:eastAsia="pl-PL"/>
        </w:rPr>
      </w:pPr>
    </w:p>
    <w:p w14:paraId="17B689C9" w14:textId="77777777" w:rsidR="00DC0E6A" w:rsidRDefault="00DC0E6A" w:rsidP="00DC0E6A"/>
    <w:p w14:paraId="50D0AD99" w14:textId="77777777" w:rsidR="00DC0E6A" w:rsidRDefault="00DC0E6A" w:rsidP="00DC0E6A"/>
    <w:p w14:paraId="680B8B29" w14:textId="77777777" w:rsidR="00276370" w:rsidRDefault="00276370" w:rsidP="00DC0E6A"/>
    <w:p w14:paraId="1DE6800F" w14:textId="77777777" w:rsidR="00276370" w:rsidRDefault="00276370" w:rsidP="00DC0E6A"/>
    <w:p w14:paraId="2ECB82F6" w14:textId="77777777" w:rsidR="00276370" w:rsidRDefault="00276370" w:rsidP="00DC0E6A"/>
    <w:p w14:paraId="506BE418" w14:textId="77777777" w:rsidR="00276370" w:rsidRDefault="00276370" w:rsidP="00DC0E6A"/>
    <w:p w14:paraId="561A468F" w14:textId="77777777" w:rsidR="00276370" w:rsidRDefault="00276370" w:rsidP="00DC0E6A"/>
    <w:p w14:paraId="4911AD9F" w14:textId="77777777" w:rsidR="00276370" w:rsidRDefault="00276370" w:rsidP="00DC0E6A"/>
    <w:p w14:paraId="463E8627" w14:textId="77777777" w:rsidR="00276370" w:rsidRDefault="00276370" w:rsidP="00DC0E6A"/>
    <w:p w14:paraId="67AD5464" w14:textId="77777777" w:rsidR="00276370" w:rsidRDefault="00276370" w:rsidP="00DC0E6A"/>
    <w:p w14:paraId="7F8B7271" w14:textId="77777777" w:rsidR="00276370" w:rsidRDefault="00276370" w:rsidP="00DC0E6A"/>
    <w:p w14:paraId="23B24B65" w14:textId="77777777" w:rsidR="00276370" w:rsidRDefault="00276370" w:rsidP="00DC0E6A"/>
    <w:p w14:paraId="0A031C5D" w14:textId="77777777" w:rsidR="00276370" w:rsidRDefault="00276370" w:rsidP="00DC0E6A"/>
    <w:p w14:paraId="2CE25384" w14:textId="77777777" w:rsidR="00276370" w:rsidRDefault="00276370" w:rsidP="00DC0E6A"/>
    <w:p w14:paraId="1B9FD6CB" w14:textId="77777777" w:rsidR="007B67FF" w:rsidRPr="007B67FF" w:rsidRDefault="007B67FF" w:rsidP="007B67FF">
      <w:pPr>
        <w:rPr>
          <w:b/>
          <w:sz w:val="24"/>
          <w:szCs w:val="24"/>
        </w:rPr>
      </w:pPr>
      <w:r w:rsidRPr="007B67FF">
        <w:rPr>
          <w:b/>
          <w:sz w:val="24"/>
          <w:szCs w:val="24"/>
        </w:rPr>
        <w:lastRenderedPageBreak/>
        <w:t>Usługa zaprojektowania</w:t>
      </w:r>
      <w:r>
        <w:rPr>
          <w:b/>
          <w:sz w:val="24"/>
          <w:szCs w:val="24"/>
        </w:rPr>
        <w:t>,</w:t>
      </w:r>
      <w:r w:rsidRPr="007B67FF">
        <w:rPr>
          <w:b/>
          <w:sz w:val="24"/>
          <w:szCs w:val="24"/>
        </w:rPr>
        <w:t xml:space="preserve"> wykonywania</w:t>
      </w:r>
      <w:r>
        <w:rPr>
          <w:b/>
          <w:sz w:val="24"/>
          <w:szCs w:val="24"/>
        </w:rPr>
        <w:t xml:space="preserve"> </w:t>
      </w:r>
      <w:r w:rsidRPr="007B67FF">
        <w:rPr>
          <w:b/>
          <w:sz w:val="24"/>
          <w:szCs w:val="24"/>
        </w:rPr>
        <w:t>oraz</w:t>
      </w:r>
      <w:r>
        <w:rPr>
          <w:b/>
          <w:sz w:val="24"/>
          <w:szCs w:val="24"/>
        </w:rPr>
        <w:t xml:space="preserve"> montażu</w:t>
      </w:r>
      <w:r w:rsidRPr="007B67FF">
        <w:rPr>
          <w:b/>
          <w:sz w:val="24"/>
          <w:szCs w:val="24"/>
        </w:rPr>
        <w:t xml:space="preserve"> tablic</w:t>
      </w:r>
      <w:r>
        <w:rPr>
          <w:b/>
          <w:sz w:val="24"/>
          <w:szCs w:val="24"/>
        </w:rPr>
        <w:t xml:space="preserve"> informacyjnych</w:t>
      </w:r>
      <w:r w:rsidRPr="007B67FF">
        <w:rPr>
          <w:b/>
          <w:sz w:val="24"/>
          <w:szCs w:val="24"/>
        </w:rPr>
        <w:t xml:space="preserve"> i naklejek (</w:t>
      </w:r>
      <w:r>
        <w:rPr>
          <w:b/>
          <w:sz w:val="24"/>
          <w:szCs w:val="24"/>
        </w:rPr>
        <w:t xml:space="preserve">czas realizacji - </w:t>
      </w:r>
      <w:r w:rsidRPr="007B67FF">
        <w:rPr>
          <w:b/>
          <w:sz w:val="24"/>
          <w:szCs w:val="24"/>
        </w:rPr>
        <w:t>1 rok)</w:t>
      </w:r>
    </w:p>
    <w:p w14:paraId="450838E5" w14:textId="66363A8E" w:rsidR="007B67FF" w:rsidRPr="007B11CA" w:rsidRDefault="007B67FF" w:rsidP="007B67FF">
      <w:pPr>
        <w:rPr>
          <w:b/>
        </w:rPr>
      </w:pPr>
    </w:p>
    <w:tbl>
      <w:tblPr>
        <w:tblW w:w="9062" w:type="dxa"/>
        <w:tblLayout w:type="fixed"/>
        <w:tblLook w:val="0000" w:firstRow="0" w:lastRow="0" w:firstColumn="0" w:lastColumn="0" w:noHBand="0" w:noVBand="0"/>
      </w:tblPr>
      <w:tblGrid>
        <w:gridCol w:w="3580"/>
        <w:gridCol w:w="1391"/>
        <w:gridCol w:w="1364"/>
        <w:gridCol w:w="1172"/>
        <w:gridCol w:w="1555"/>
      </w:tblGrid>
      <w:tr w:rsidR="007B67FF" w14:paraId="0C5ED4E2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82A7" w14:textId="77777777" w:rsidR="007B67FF" w:rsidRDefault="007B67FF" w:rsidP="00B1187B">
            <w:r>
              <w:t>Nazwa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3C3A" w14:textId="77777777" w:rsidR="007B67FF" w:rsidRDefault="007B67FF" w:rsidP="00B1187B">
            <w:r>
              <w:t>Ilość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44B5" w14:textId="77777777" w:rsidR="007B67FF" w:rsidRDefault="007B67FF" w:rsidP="00B1187B">
            <w:r>
              <w:t>Cena jednostkowa netto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79BF" w14:textId="77777777" w:rsidR="007B67FF" w:rsidRDefault="007B67FF" w:rsidP="00B1187B">
            <w:r>
              <w:t>Wartość netto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4B62" w14:textId="77777777" w:rsidR="007B67FF" w:rsidRDefault="007B67FF" w:rsidP="00B1187B">
            <w:r>
              <w:t>Wartość brutto</w:t>
            </w:r>
          </w:p>
        </w:tc>
      </w:tr>
      <w:tr w:rsidR="007B67FF" w14:paraId="621A04EB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9342" w14:textId="137BF6E4" w:rsidR="007B67FF" w:rsidRDefault="007B67FF" w:rsidP="00B1187B">
            <w:r>
              <w:t xml:space="preserve">Tabliczki wewnętrzne wsuwki </w:t>
            </w:r>
            <w:r w:rsidR="006559DD">
              <w:t xml:space="preserve">(PCV spienione) </w:t>
            </w:r>
            <w:r>
              <w:t xml:space="preserve">300 x 30 mm, gr. 5mm + wydruk zalaminowany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0472" w14:textId="77777777" w:rsidR="007B67FF" w:rsidRDefault="007B67FF" w:rsidP="00B1187B">
            <w:r>
              <w:t>1000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6F77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1135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E416" w14:textId="77777777" w:rsidR="007B67FF" w:rsidRDefault="007B67FF" w:rsidP="00B1187B"/>
        </w:tc>
      </w:tr>
      <w:tr w:rsidR="007B67FF" w14:paraId="0B0194E9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9EEA" w14:textId="26A56742" w:rsidR="007B67FF" w:rsidRDefault="007B67FF" w:rsidP="00B1187B">
            <w:r>
              <w:t>Tabliczki wewnętrzne</w:t>
            </w:r>
            <w:r w:rsidR="006559DD">
              <w:t xml:space="preserve"> (PCV spienione) </w:t>
            </w:r>
            <w:r>
              <w:t xml:space="preserve"> z szynami* na wsuwane tabliczki 300 x 135 mm - napisy (litery ploterowe) + logo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2DEE" w14:textId="77777777" w:rsidR="007B67FF" w:rsidRDefault="007B67FF" w:rsidP="00B1187B">
            <w:r>
              <w:t>100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E2C5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7B35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595A" w14:textId="77777777" w:rsidR="007B67FF" w:rsidRDefault="007B67FF" w:rsidP="00B1187B"/>
        </w:tc>
      </w:tr>
      <w:tr w:rsidR="007B67FF" w14:paraId="52DFF743" w14:textId="77777777" w:rsidTr="00B1187B"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5F80" w14:textId="1FD03253" w:rsidR="007B67FF" w:rsidRDefault="007B67FF" w:rsidP="00B1187B">
            <w:r>
              <w:t>Tabliczki wewnętrzne</w:t>
            </w:r>
            <w:r w:rsidR="006559DD">
              <w:t xml:space="preserve"> (PCV spienione) </w:t>
            </w:r>
            <w:r>
              <w:t xml:space="preserve"> z podwójnymi szynami* na wsuwane tabliczki 300 x 170 mm - napisy (litery ploterowe) + logo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8C74" w14:textId="77777777" w:rsidR="007B67FF" w:rsidRDefault="007B67FF" w:rsidP="00B1187B">
            <w:r>
              <w:t>100 szt.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1C53" w14:textId="77777777" w:rsidR="007B67FF" w:rsidRDefault="007B67FF" w:rsidP="00B1187B"/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825B" w14:textId="77777777" w:rsidR="007B67FF" w:rsidRDefault="007B67FF" w:rsidP="00B1187B"/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AD9B" w14:textId="77777777" w:rsidR="007B67FF" w:rsidRDefault="007B67FF" w:rsidP="00B1187B"/>
        </w:tc>
      </w:tr>
      <w:tr w:rsidR="007B67FF" w14:paraId="190F65D0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AB04" w14:textId="2F270524" w:rsidR="007B67FF" w:rsidRDefault="007B67FF" w:rsidP="00B1187B">
            <w:r>
              <w:t xml:space="preserve">Tabliczki wewnętrzne </w:t>
            </w:r>
            <w:r w:rsidR="006559DD">
              <w:t xml:space="preserve">(PCV spienione) </w:t>
            </w:r>
            <w:r>
              <w:t xml:space="preserve"> 400 x 100 mm - napisy (litery ploterowe) + logo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A4F4" w14:textId="77777777" w:rsidR="007B67FF" w:rsidRDefault="007B67FF" w:rsidP="00B1187B">
            <w:r>
              <w:t>40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D8B7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C78A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B18F" w14:textId="77777777" w:rsidR="007B67FF" w:rsidRDefault="007B67FF" w:rsidP="00B1187B"/>
        </w:tc>
      </w:tr>
      <w:tr w:rsidR="007B67FF" w14:paraId="1EF4AF89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8C23" w14:textId="31EEA35C" w:rsidR="007B67FF" w:rsidRDefault="007B67FF" w:rsidP="00B1187B">
            <w:r>
              <w:t>Tabliczki wewnętrzne</w:t>
            </w:r>
            <w:r w:rsidR="006559DD">
              <w:t xml:space="preserve"> (PCV spienione) </w:t>
            </w:r>
            <w:r>
              <w:t xml:space="preserve">  550 x 130 mm - napisy (litery ploterowe) + logo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2807" w14:textId="77777777" w:rsidR="007B67FF" w:rsidRDefault="007B67FF" w:rsidP="00B1187B">
            <w:r>
              <w:t>30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8491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50FF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0174" w14:textId="77777777" w:rsidR="007B67FF" w:rsidRDefault="007B67FF" w:rsidP="00B1187B"/>
        </w:tc>
      </w:tr>
      <w:tr w:rsidR="007B67FF" w14:paraId="12154125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DFEE" w14:textId="2AFDCCA0" w:rsidR="007B67FF" w:rsidRDefault="007B67FF" w:rsidP="00B1187B">
            <w:r>
              <w:t xml:space="preserve">Tabliczki wewnętrzne </w:t>
            </w:r>
            <w:r w:rsidR="006559DD">
              <w:t xml:space="preserve">(PCV spienione) </w:t>
            </w:r>
            <w:r>
              <w:t xml:space="preserve"> 500 x 300 mm - napisy (litery ploterowe)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7A09" w14:textId="77777777" w:rsidR="007B67FF" w:rsidRDefault="007B67FF" w:rsidP="00B1187B">
            <w:r>
              <w:t>30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9D89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6AC2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7415" w14:textId="77777777" w:rsidR="007B67FF" w:rsidRDefault="007B67FF" w:rsidP="00B1187B"/>
        </w:tc>
      </w:tr>
      <w:tr w:rsidR="007B67FF" w14:paraId="568C7F09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20" w14:textId="659FE58C" w:rsidR="007B67FF" w:rsidRDefault="007B67FF" w:rsidP="00B1187B">
            <w:r>
              <w:t xml:space="preserve">Tabliczki wewnętrzne </w:t>
            </w:r>
            <w:r w:rsidR="006559DD">
              <w:t xml:space="preserve">(PCV spienione) </w:t>
            </w:r>
            <w:r>
              <w:t xml:space="preserve"> 300 x 200 mm - napisy (litery ploterowe) + logo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AAAB" w14:textId="77777777" w:rsidR="007B67FF" w:rsidRDefault="007B67FF" w:rsidP="00B1187B">
            <w:r>
              <w:t>40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2722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01FF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416B" w14:textId="77777777" w:rsidR="007B67FF" w:rsidRDefault="007B67FF" w:rsidP="00B1187B"/>
        </w:tc>
      </w:tr>
      <w:tr w:rsidR="007B67FF" w14:paraId="436BE977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5BF3" w14:textId="42361A61" w:rsidR="007B67FF" w:rsidRDefault="007B67FF" w:rsidP="00B1187B">
            <w:r>
              <w:t xml:space="preserve">Tabliczki wewnętrzne  </w:t>
            </w:r>
            <w:r w:rsidR="006559DD">
              <w:t xml:space="preserve">(PCV spienione) </w:t>
            </w:r>
            <w:r>
              <w:t>300 x 100 mm - napisy (litery ploterowe) + logo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77C1" w14:textId="77777777" w:rsidR="007B67FF" w:rsidRDefault="007B67FF" w:rsidP="00B1187B">
            <w:r>
              <w:t>30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1854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3A09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5E49" w14:textId="77777777" w:rsidR="007B67FF" w:rsidRDefault="007B67FF" w:rsidP="00B1187B"/>
        </w:tc>
      </w:tr>
      <w:tr w:rsidR="007B67FF" w14:paraId="5A53F8E2" w14:textId="77777777" w:rsidTr="00B1187B"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232A" w14:textId="7A7EA80E" w:rsidR="007B67FF" w:rsidRDefault="007B67FF" w:rsidP="00B1187B">
            <w:r>
              <w:t xml:space="preserve">Tabliczki wewnętrzne </w:t>
            </w:r>
            <w:r w:rsidR="006559DD">
              <w:t xml:space="preserve">(PCV spienione) </w:t>
            </w:r>
            <w:r>
              <w:t>700 x 700 mm</w:t>
            </w:r>
            <w:r w:rsidR="006559DD">
              <w:t xml:space="preserve"> </w:t>
            </w:r>
            <w:r>
              <w:t>- napisy (litery ploterowe powyżej 50</w:t>
            </w:r>
          </w:p>
          <w:p w14:paraId="3777FABE" w14:textId="77777777" w:rsidR="007B67FF" w:rsidRDefault="007B67FF" w:rsidP="00B1187B">
            <w:r>
              <w:t>szt. na podaną powierzchnię, duża ilość tekstu)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27DD" w14:textId="77777777" w:rsidR="007B67FF" w:rsidRDefault="007B67FF" w:rsidP="00B1187B">
            <w:r>
              <w:t>40 szt.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FEC9" w14:textId="77777777" w:rsidR="007B67FF" w:rsidRDefault="007B67FF" w:rsidP="00B1187B"/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3305" w14:textId="77777777" w:rsidR="007B67FF" w:rsidRDefault="007B67FF" w:rsidP="00B1187B"/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2408" w14:textId="77777777" w:rsidR="007B67FF" w:rsidRDefault="007B67FF" w:rsidP="00B1187B"/>
        </w:tc>
      </w:tr>
      <w:tr w:rsidR="007B67FF" w14:paraId="48C118BA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D5DC" w14:textId="77777777" w:rsidR="007B67FF" w:rsidRDefault="007B67FF" w:rsidP="00B1187B">
            <w:r>
              <w:t xml:space="preserve">Tablice zewnętrzne z </w:t>
            </w:r>
            <w:proofErr w:type="spellStart"/>
            <w:r>
              <w:t>Tubonda</w:t>
            </w:r>
            <w:proofErr w:type="spellEnd"/>
            <w:r>
              <w:t xml:space="preserve"> (3 mm gr.) 1000 x 1000 mm, wydruk z laminatem lub litery ploterowe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3801" w14:textId="77777777" w:rsidR="007B67FF" w:rsidRDefault="007B67FF" w:rsidP="00B1187B">
            <w:r>
              <w:t>10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6B75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5353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7F9B" w14:textId="77777777" w:rsidR="007B67FF" w:rsidRDefault="007B67FF" w:rsidP="00B1187B"/>
        </w:tc>
      </w:tr>
      <w:tr w:rsidR="007B67FF" w14:paraId="7F558C3E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72FC" w14:textId="77777777" w:rsidR="007B67FF" w:rsidRDefault="007B67FF" w:rsidP="00B1187B">
            <w:r>
              <w:t xml:space="preserve">Tablice zewnętrzne z </w:t>
            </w:r>
            <w:proofErr w:type="spellStart"/>
            <w:r>
              <w:t>Tubonda</w:t>
            </w:r>
            <w:proofErr w:type="spellEnd"/>
            <w:r>
              <w:t xml:space="preserve"> (3 mm gr.) 700 x 700 mm, wydruk z laminatem lub litery ploterowe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F81A" w14:textId="77777777" w:rsidR="007B67FF" w:rsidRDefault="007B67FF" w:rsidP="00B1187B">
            <w:r>
              <w:t>20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D05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0EE9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CF2B" w14:textId="77777777" w:rsidR="007B67FF" w:rsidRDefault="007B67FF" w:rsidP="00B1187B"/>
        </w:tc>
      </w:tr>
      <w:tr w:rsidR="007B67FF" w14:paraId="05B94400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2ED2" w14:textId="77777777" w:rsidR="007B67FF" w:rsidRDefault="007B67FF" w:rsidP="00B1187B">
            <w:r>
              <w:t xml:space="preserve">Tablice zewnętrzne z </w:t>
            </w:r>
            <w:proofErr w:type="spellStart"/>
            <w:r>
              <w:t>Tubonda</w:t>
            </w:r>
            <w:proofErr w:type="spellEnd"/>
            <w:r>
              <w:t xml:space="preserve"> (3 mm gr.) 50 x 50 cm, wydruk z laminatem</w:t>
            </w:r>
          </w:p>
          <w:p w14:paraId="58FAF159" w14:textId="77777777" w:rsidR="007B67FF" w:rsidRDefault="007B67FF" w:rsidP="00B1187B">
            <w:r>
              <w:t>lub litery ploterowe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D2FA" w14:textId="77777777" w:rsidR="007B67FF" w:rsidRDefault="007B67FF" w:rsidP="00B1187B">
            <w:r>
              <w:t>40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8D06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EE9C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7878" w14:textId="77777777" w:rsidR="007B67FF" w:rsidRDefault="007B67FF" w:rsidP="00B1187B"/>
        </w:tc>
      </w:tr>
      <w:tr w:rsidR="007B67FF" w14:paraId="52B0D2AB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7484" w14:textId="77777777" w:rsidR="007B67FF" w:rsidRDefault="007B67FF" w:rsidP="00B1187B">
            <w:r>
              <w:t>Naklejki laminowane z nadrukiem – 50 x 25 mm (obrane z folii, pocięte na arkusze)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AE7D" w14:textId="77777777" w:rsidR="007B67FF" w:rsidRDefault="007B67FF" w:rsidP="00B1187B">
            <w:r>
              <w:t>70 000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D6A4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1443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4182" w14:textId="77777777" w:rsidR="007B67FF" w:rsidRDefault="007B67FF" w:rsidP="00B1187B"/>
        </w:tc>
      </w:tr>
      <w:tr w:rsidR="007B67FF" w14:paraId="52894178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DE09" w14:textId="77777777" w:rsidR="007B67FF" w:rsidRDefault="007B67FF" w:rsidP="00B1187B">
            <w:r>
              <w:t>Naklejki laminowane z nadrukiem – 80 x 50 mm (obrane z folii, pocięte na arkusze)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F009" w14:textId="77777777" w:rsidR="007B67FF" w:rsidRDefault="007B67FF" w:rsidP="00B1187B">
            <w:r>
              <w:t>30 000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7146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4267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3732" w14:textId="77777777" w:rsidR="007B67FF" w:rsidRDefault="007B67FF" w:rsidP="00B1187B"/>
        </w:tc>
      </w:tr>
      <w:tr w:rsidR="007B67FF" w14:paraId="3C869F67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7D4B" w14:textId="77777777" w:rsidR="007B67FF" w:rsidRDefault="007B67FF" w:rsidP="00B1187B">
            <w:r>
              <w:t>Naklejki laminowane z nadrukiem – 200 x 80 mm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AB3F" w14:textId="77777777" w:rsidR="007B67FF" w:rsidRDefault="007B67FF" w:rsidP="00B1187B">
            <w:r>
              <w:t>600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5340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7D0B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CAB8" w14:textId="77777777" w:rsidR="007B67FF" w:rsidRDefault="007B67FF" w:rsidP="00B1187B"/>
        </w:tc>
      </w:tr>
      <w:tr w:rsidR="007B67FF" w14:paraId="11B0C5E0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12DB" w14:textId="77777777" w:rsidR="007B67FF" w:rsidRDefault="007B67FF" w:rsidP="00B1187B">
            <w:r>
              <w:lastRenderedPageBreak/>
              <w:t>Naklejki laminowane z nadrukiem – 800 x 500 mm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0645" w14:textId="77777777" w:rsidR="007B67FF" w:rsidRDefault="007B67FF" w:rsidP="00B1187B">
            <w:r>
              <w:t>50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4D13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9ABD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E70D" w14:textId="77777777" w:rsidR="007B67FF" w:rsidRDefault="007B67FF" w:rsidP="00B1187B"/>
        </w:tc>
      </w:tr>
      <w:tr w:rsidR="007B67FF" w14:paraId="6D8552CF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E848" w14:textId="77777777" w:rsidR="007B67FF" w:rsidRDefault="007B67FF" w:rsidP="00B1187B">
            <w:r>
              <w:t>Naklejki  bez laminatu z nadrukiem – 50 x 25 mm (obrane z folii, pocięte na arkusze, 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FE0E" w14:textId="77777777" w:rsidR="007B67FF" w:rsidRDefault="007B67FF" w:rsidP="00B1187B">
            <w:r>
              <w:t>20 000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2824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CABD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9072" w14:textId="77777777" w:rsidR="007B67FF" w:rsidRDefault="007B67FF" w:rsidP="00B1187B"/>
        </w:tc>
      </w:tr>
      <w:tr w:rsidR="007B67FF" w14:paraId="4CC8C546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B088" w14:textId="77777777" w:rsidR="007B67FF" w:rsidRDefault="007B67FF" w:rsidP="00B1187B">
            <w:r>
              <w:t>Naklejki laminowane z nadrukiem – 700 x 400 mm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2973" w14:textId="77777777" w:rsidR="007B67FF" w:rsidRDefault="007B67FF" w:rsidP="00B1187B">
            <w:r>
              <w:t>30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E4AA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16F6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C6F6" w14:textId="77777777" w:rsidR="007B67FF" w:rsidRDefault="007B67FF" w:rsidP="00B1187B"/>
        </w:tc>
      </w:tr>
      <w:tr w:rsidR="007B67FF" w14:paraId="5146BF6F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FCA6" w14:textId="77777777" w:rsidR="007B67FF" w:rsidRDefault="007B67FF" w:rsidP="00B1187B">
            <w:r>
              <w:t>Naklejki laminowane z nadrukiem – 300 x 200 mm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4D8F" w14:textId="77777777" w:rsidR="007B67FF" w:rsidRDefault="007B67FF" w:rsidP="00B1187B">
            <w:r>
              <w:t>40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5E50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E419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8666" w14:textId="77777777" w:rsidR="007B67FF" w:rsidRDefault="007B67FF" w:rsidP="00B1187B"/>
        </w:tc>
      </w:tr>
      <w:tr w:rsidR="007B67FF" w14:paraId="228D9AB3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F100" w14:textId="77777777" w:rsidR="007B67FF" w:rsidRDefault="007B67FF" w:rsidP="00B1187B">
            <w:r>
              <w:t>Naklejki laminowane z nadrukiem – 300 x 150 mm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4126" w14:textId="77777777" w:rsidR="007B67FF" w:rsidRDefault="007B67FF" w:rsidP="00B1187B">
            <w:r>
              <w:t>30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38D4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F7AD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9FCF" w14:textId="77777777" w:rsidR="007B67FF" w:rsidRDefault="007B67FF" w:rsidP="00B1187B"/>
        </w:tc>
      </w:tr>
      <w:tr w:rsidR="007B67FF" w14:paraId="28934C08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77FB" w14:textId="77777777" w:rsidR="007B67FF" w:rsidRDefault="007B67FF" w:rsidP="00B1187B">
            <w:r>
              <w:t>Naklejki bez laminatu z nadrukiem – 80 x 50 mm (obrane z folii, pocięte na arkusze)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9F70" w14:textId="77777777" w:rsidR="007B67FF" w:rsidRDefault="007B67FF" w:rsidP="00B1187B">
            <w:r>
              <w:t>5 000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81EC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2CB2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B381" w14:textId="77777777" w:rsidR="007B67FF" w:rsidRDefault="007B67FF" w:rsidP="00B1187B"/>
        </w:tc>
      </w:tr>
      <w:tr w:rsidR="007B67FF" w14:paraId="5A8134DA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A586" w14:textId="77777777" w:rsidR="007B67FF" w:rsidRDefault="007B67FF" w:rsidP="00B1187B">
            <w:r>
              <w:t xml:space="preserve">Napisy na szybach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DE9E" w14:textId="77777777" w:rsidR="007B67FF" w:rsidRDefault="007B67FF" w:rsidP="00B1187B">
            <w:r>
              <w:t>20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448B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469D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BEC5" w14:textId="77777777" w:rsidR="007B67FF" w:rsidRDefault="007B67FF" w:rsidP="00B1187B"/>
        </w:tc>
      </w:tr>
      <w:tr w:rsidR="007B67FF" w14:paraId="275C0B77" w14:textId="77777777" w:rsidTr="00B1187B"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6C42" w14:textId="77777777" w:rsidR="007B67FF" w:rsidRDefault="007B67FF" w:rsidP="00B1187B">
            <w:r>
              <w:t>Napisy z liter ploterowych - wymiana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EA61" w14:textId="77777777" w:rsidR="007B67FF" w:rsidRDefault="007B67FF" w:rsidP="00B1187B">
            <w:r>
              <w:t>4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733D" w14:textId="77777777" w:rsidR="007B67FF" w:rsidRDefault="007B67FF" w:rsidP="00B1187B"/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C97E" w14:textId="77777777" w:rsidR="007B67FF" w:rsidRDefault="007B67FF" w:rsidP="00B1187B"/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DAEA" w14:textId="77777777" w:rsidR="007B67FF" w:rsidRDefault="007B67FF" w:rsidP="00B1187B"/>
        </w:tc>
      </w:tr>
      <w:tr w:rsidR="007B67FF" w14:paraId="3931059B" w14:textId="77777777" w:rsidTr="00B1187B"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A083" w14:textId="77777777" w:rsidR="007B67FF" w:rsidRDefault="007B67FF" w:rsidP="00B1187B">
            <w:r>
              <w:t>Montaż (powyżej  2,5 m wys.) / 1h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719F" w14:textId="77777777" w:rsidR="007B67FF" w:rsidRDefault="007B67FF" w:rsidP="00B1187B">
            <w:r>
              <w:t>40 h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A4CD" w14:textId="77777777" w:rsidR="007B67FF" w:rsidRDefault="007B67FF" w:rsidP="00B1187B"/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FD41" w14:textId="77777777" w:rsidR="007B67FF" w:rsidRDefault="007B67FF" w:rsidP="00B1187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639C" w14:textId="77777777" w:rsidR="007B67FF" w:rsidRDefault="007B67FF" w:rsidP="00B1187B"/>
        </w:tc>
      </w:tr>
      <w:tr w:rsidR="007B67FF" w14:paraId="196A7388" w14:textId="77777777" w:rsidTr="00B1187B"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CC0C" w14:textId="77777777" w:rsidR="007B67FF" w:rsidRDefault="007B67FF" w:rsidP="00B1187B">
            <w:r>
              <w:t xml:space="preserve">Montaż (poniżej 2,5 m wys.) / 1 h 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BFCE" w14:textId="77777777" w:rsidR="007B67FF" w:rsidRDefault="007B67FF" w:rsidP="00B1187B">
            <w:r>
              <w:t>40 h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F456" w14:textId="77777777" w:rsidR="007B67FF" w:rsidRDefault="007B67FF" w:rsidP="00B1187B"/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716B" w14:textId="77777777" w:rsidR="007B67FF" w:rsidRDefault="007B67FF" w:rsidP="00B1187B"/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D81C" w14:textId="77777777" w:rsidR="007B67FF" w:rsidRDefault="007B67FF" w:rsidP="00B1187B"/>
        </w:tc>
      </w:tr>
    </w:tbl>
    <w:p w14:paraId="23DED537" w14:textId="77777777" w:rsidR="007B67FF" w:rsidRDefault="007B67FF" w:rsidP="007B67FF">
      <w:r>
        <w:t xml:space="preserve">* </w:t>
      </w:r>
      <w:r w:rsidRPr="006559DD">
        <w:rPr>
          <w:b/>
        </w:rPr>
        <w:t>szyny –  zestaw 2 ceowników aluminiowych anodowanych 8x8 mm</w:t>
      </w:r>
    </w:p>
    <w:p w14:paraId="112763A9" w14:textId="77777777" w:rsidR="006559DD" w:rsidRDefault="006559DD" w:rsidP="007B67FF"/>
    <w:p w14:paraId="36A66A49" w14:textId="67FC7CC4" w:rsidR="007B67FF" w:rsidRDefault="007B67FF" w:rsidP="007B67FF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Realizacja umowy sukcesywnie </w:t>
      </w:r>
      <w:r w:rsidR="00E4555B">
        <w:rPr>
          <w:b/>
          <w:sz w:val="24"/>
          <w:szCs w:val="24"/>
        </w:rPr>
        <w:t xml:space="preserve">(wg zamówień Zamawiającego) </w:t>
      </w:r>
      <w:bookmarkStart w:id="0" w:name="_GoBack"/>
      <w:bookmarkEnd w:id="0"/>
      <w:r>
        <w:rPr>
          <w:b/>
          <w:sz w:val="24"/>
          <w:szCs w:val="24"/>
        </w:rPr>
        <w:t>przez okres 1 roku.</w:t>
      </w:r>
    </w:p>
    <w:p w14:paraId="29483B0D" w14:textId="0836F27A" w:rsidR="007B67FF" w:rsidRDefault="007B67FF" w:rsidP="007B67FF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Do wszystkich tablic i naklejek należy wykonać projekt  i przedstawić do akceptacji Zamawiającemu (dotyczy każdego złożonego zamówienia).</w:t>
      </w:r>
    </w:p>
    <w:p w14:paraId="530E34F8" w14:textId="77777777" w:rsidR="007B67FF" w:rsidRDefault="007B67FF" w:rsidP="007B67FF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 cenę należy wliczyć wykonanie projektu, konsultacje w miejscu wykonania usługi, usunięcie i utylizację starych tablic (tablice zewnętrzne montowane powyżej 2,5 m do 4 m wysokości ), montaż oraz dojazd.</w:t>
      </w:r>
    </w:p>
    <w:p w14:paraId="272DE8EC" w14:textId="77777777" w:rsidR="007B67FF" w:rsidRDefault="007B67FF" w:rsidP="007B67FF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Kolorystykę oraz wymiary tablic i naklejek należy dopasować do istniejących.</w:t>
      </w:r>
    </w:p>
    <w:p w14:paraId="6312E05D" w14:textId="66F78DEE" w:rsidR="007B67FF" w:rsidRDefault="007B67FF" w:rsidP="007B67FF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Przed wykonaniem każdego zamówienia należy przedstawić projekt Zamawiającemu</w:t>
      </w:r>
      <w:r w:rsidR="00396751">
        <w:rPr>
          <w:b/>
          <w:sz w:val="24"/>
          <w:szCs w:val="24"/>
        </w:rPr>
        <w:t xml:space="preserve"> i uzyskać jego akceptację</w:t>
      </w:r>
      <w:r>
        <w:rPr>
          <w:b/>
          <w:sz w:val="24"/>
          <w:szCs w:val="24"/>
        </w:rPr>
        <w:t xml:space="preserve">. </w:t>
      </w:r>
    </w:p>
    <w:p w14:paraId="3C6EE28E" w14:textId="77777777" w:rsidR="00205BF0" w:rsidRDefault="00205BF0" w:rsidP="007B67FF">
      <w:pPr>
        <w:rPr>
          <w:rFonts w:ascii="Arial Narrow" w:hAnsi="Arial Narrow"/>
          <w:color w:val="000000"/>
          <w:sz w:val="24"/>
          <w:szCs w:val="24"/>
        </w:rPr>
      </w:pPr>
    </w:p>
    <w:sectPr w:rsidR="00205BF0" w:rsidSect="00205B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720" w:header="0" w:footer="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6A22B" w14:textId="77777777" w:rsidR="00CE038E" w:rsidRDefault="00CE038E" w:rsidP="00205BF0">
      <w:r>
        <w:separator/>
      </w:r>
    </w:p>
  </w:endnote>
  <w:endnote w:type="continuationSeparator" w:id="0">
    <w:p w14:paraId="25419C6C" w14:textId="77777777" w:rsidR="00CE038E" w:rsidRDefault="00CE038E" w:rsidP="0020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890C" w14:textId="77777777" w:rsidR="00E6509D" w:rsidRDefault="00E650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CA350" w14:textId="7B055504" w:rsidR="00205BF0" w:rsidRDefault="00205BF0">
    <w:pPr>
      <w:pStyle w:val="Stopka"/>
    </w:pPr>
    <w:r>
      <w:rPr>
        <w:noProof/>
        <w:lang w:eastAsia="pl-PL"/>
      </w:rPr>
      <w:drawing>
        <wp:inline distT="0" distB="0" distL="0" distR="0" wp14:anchorId="7530D3AD" wp14:editId="1D7232B9">
          <wp:extent cx="6645910" cy="1055892"/>
          <wp:effectExtent l="0" t="0" r="254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_pasek_dolny_kolor_DRU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10558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745479" w14:textId="77777777" w:rsidR="00205BF0" w:rsidRDefault="00205B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1A5FA" w14:textId="77777777" w:rsidR="00E6509D" w:rsidRDefault="00E650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7829E" w14:textId="77777777" w:rsidR="00CE038E" w:rsidRDefault="00CE038E" w:rsidP="00205BF0">
      <w:r>
        <w:separator/>
      </w:r>
    </w:p>
  </w:footnote>
  <w:footnote w:type="continuationSeparator" w:id="0">
    <w:p w14:paraId="54B8E89E" w14:textId="77777777" w:rsidR="00CE038E" w:rsidRDefault="00CE038E" w:rsidP="00205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5E4EB" w14:textId="77777777" w:rsidR="00E6509D" w:rsidRDefault="00E650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8A4BD" w14:textId="7A1A915C" w:rsidR="00205BF0" w:rsidRDefault="00205BF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E726EF4" wp14:editId="5908719A">
          <wp:simplePos x="0" y="0"/>
          <wp:positionH relativeFrom="column">
            <wp:posOffset>-410845</wp:posOffset>
          </wp:positionH>
          <wp:positionV relativeFrom="paragraph">
            <wp:posOffset>142875</wp:posOffset>
          </wp:positionV>
          <wp:extent cx="7307580" cy="1104900"/>
          <wp:effectExtent l="0" t="0" r="7620" b="0"/>
          <wp:wrapTight wrapText="bothSides">
            <wp:wrapPolygon edited="0">
              <wp:start x="0" y="0"/>
              <wp:lineTo x="0" y="21228"/>
              <wp:lineTo x="21566" y="21228"/>
              <wp:lineTo x="215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_pasek gorny_kolor_DRU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7580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21A2C" w14:textId="77777777" w:rsidR="00E6509D" w:rsidRDefault="00E650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7BB0"/>
    <w:multiLevelType w:val="hybridMultilevel"/>
    <w:tmpl w:val="28AEF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606CB"/>
    <w:multiLevelType w:val="hybridMultilevel"/>
    <w:tmpl w:val="7C567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05D2E"/>
    <w:multiLevelType w:val="multilevel"/>
    <w:tmpl w:val="CE88AE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9E5"/>
    <w:rsid w:val="00016228"/>
    <w:rsid w:val="0002212E"/>
    <w:rsid w:val="00022C42"/>
    <w:rsid w:val="000323A5"/>
    <w:rsid w:val="00077509"/>
    <w:rsid w:val="000B4F84"/>
    <w:rsid w:val="001006B6"/>
    <w:rsid w:val="001C5230"/>
    <w:rsid w:val="00205BF0"/>
    <w:rsid w:val="0025330F"/>
    <w:rsid w:val="002573A1"/>
    <w:rsid w:val="00276370"/>
    <w:rsid w:val="0028120A"/>
    <w:rsid w:val="00297AED"/>
    <w:rsid w:val="002C0A79"/>
    <w:rsid w:val="003275F8"/>
    <w:rsid w:val="0036274A"/>
    <w:rsid w:val="003809D0"/>
    <w:rsid w:val="0038448C"/>
    <w:rsid w:val="00391AB3"/>
    <w:rsid w:val="00396751"/>
    <w:rsid w:val="00466290"/>
    <w:rsid w:val="004C3877"/>
    <w:rsid w:val="00506359"/>
    <w:rsid w:val="005471CB"/>
    <w:rsid w:val="00576EAC"/>
    <w:rsid w:val="005C2E25"/>
    <w:rsid w:val="005D0D70"/>
    <w:rsid w:val="005F58B1"/>
    <w:rsid w:val="006042A0"/>
    <w:rsid w:val="00604E67"/>
    <w:rsid w:val="006258DE"/>
    <w:rsid w:val="006266F6"/>
    <w:rsid w:val="006559DD"/>
    <w:rsid w:val="006B190E"/>
    <w:rsid w:val="0073519A"/>
    <w:rsid w:val="007B67FF"/>
    <w:rsid w:val="007E4040"/>
    <w:rsid w:val="007F3B1D"/>
    <w:rsid w:val="0082256B"/>
    <w:rsid w:val="008561AB"/>
    <w:rsid w:val="008A75E0"/>
    <w:rsid w:val="008E7589"/>
    <w:rsid w:val="00945F71"/>
    <w:rsid w:val="00A154E8"/>
    <w:rsid w:val="00A40DBC"/>
    <w:rsid w:val="00A71F00"/>
    <w:rsid w:val="00AC4F98"/>
    <w:rsid w:val="00B362F2"/>
    <w:rsid w:val="00CE038E"/>
    <w:rsid w:val="00D843BF"/>
    <w:rsid w:val="00D9373E"/>
    <w:rsid w:val="00DC0E6A"/>
    <w:rsid w:val="00DE05B0"/>
    <w:rsid w:val="00E01702"/>
    <w:rsid w:val="00E239E5"/>
    <w:rsid w:val="00E24E57"/>
    <w:rsid w:val="00E4555B"/>
    <w:rsid w:val="00E6509D"/>
    <w:rsid w:val="00E91C93"/>
    <w:rsid w:val="00F26962"/>
    <w:rsid w:val="00F2745F"/>
    <w:rsid w:val="00F62558"/>
    <w:rsid w:val="00F713E2"/>
    <w:rsid w:val="00FD5C48"/>
    <w:rsid w:val="00FE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FEBC7"/>
  <w15:chartTrackingRefBased/>
  <w15:docId w15:val="{23274092-E1CB-46E1-959A-8F9BF867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qFormat/>
    <w:rsid w:val="0027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GA\Lewek\ELA\Dok2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A571C-482D-41DE-9CBB-8EC70496C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Dok2b</Template>
  <TotalTime>17</TotalTime>
  <Pages>1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INTERIA.PL</Company>
  <LinksUpToDate>false</LinksUpToDate>
  <CharactersWithSpaces>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Skierczyńska</dc:creator>
  <cp:keywords/>
  <dc:description/>
  <cp:lastModifiedBy>Stanisław Niemiec</cp:lastModifiedBy>
  <cp:revision>6</cp:revision>
  <cp:lastPrinted>2025-02-18T11:12:00Z</cp:lastPrinted>
  <dcterms:created xsi:type="dcterms:W3CDTF">2026-04-22T11:04:00Z</dcterms:created>
  <dcterms:modified xsi:type="dcterms:W3CDTF">2026-05-05T07:43:00Z</dcterms:modified>
</cp:coreProperties>
</file>