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6D40F" w14:textId="77777777" w:rsidR="009F50D0" w:rsidRPr="003E11B0" w:rsidRDefault="009F50D0" w:rsidP="000C3D5D">
      <w:pPr>
        <w:pStyle w:val="Nagwek1"/>
        <w:spacing w:before="73"/>
        <w:ind w:left="2835" w:right="3510"/>
        <w:jc w:val="center"/>
      </w:pPr>
      <w:bookmarkStart w:id="0" w:name="_Hlk129673989"/>
    </w:p>
    <w:p w14:paraId="0BE8C474" w14:textId="77777777" w:rsidR="004208BC" w:rsidRPr="003E11B0" w:rsidRDefault="004208BC" w:rsidP="000C3D5D">
      <w:pPr>
        <w:pStyle w:val="Nagwek1"/>
        <w:spacing w:before="73"/>
        <w:ind w:left="2835" w:right="3510"/>
        <w:jc w:val="center"/>
      </w:pPr>
    </w:p>
    <w:p w14:paraId="4F8CEB24" w14:textId="7EA3E6BB" w:rsidR="003E60F4" w:rsidRPr="003E11B0" w:rsidRDefault="003E60F4" w:rsidP="000C3D5D">
      <w:pPr>
        <w:pStyle w:val="Nagwek1"/>
        <w:spacing w:before="73"/>
        <w:ind w:left="2835" w:right="3510"/>
        <w:jc w:val="center"/>
      </w:pPr>
      <w:r w:rsidRPr="003E11B0">
        <w:t>UMOWA</w:t>
      </w:r>
      <w:r w:rsidRPr="003E11B0">
        <w:rPr>
          <w:spacing w:val="-3"/>
        </w:rPr>
        <w:t xml:space="preserve"> </w:t>
      </w:r>
      <w:r w:rsidRPr="003E11B0">
        <w:t xml:space="preserve">Nr </w:t>
      </w:r>
      <w:r w:rsidRPr="003E11B0">
        <w:rPr>
          <w:spacing w:val="-2"/>
        </w:rPr>
        <w:t>…../</w:t>
      </w:r>
      <w:r w:rsidR="003A6C37" w:rsidRPr="003E11B0">
        <w:rPr>
          <w:spacing w:val="-2"/>
        </w:rPr>
        <w:t>….</w:t>
      </w:r>
      <w:r w:rsidRPr="003E11B0">
        <w:rPr>
          <w:spacing w:val="-2"/>
        </w:rPr>
        <w:t>/2</w:t>
      </w:r>
      <w:r w:rsidR="004119BC" w:rsidRPr="003E11B0">
        <w:rPr>
          <w:spacing w:val="-2"/>
        </w:rPr>
        <w:t>6</w:t>
      </w:r>
    </w:p>
    <w:p w14:paraId="6C25A1E3" w14:textId="77777777" w:rsidR="003E60F4" w:rsidRPr="003E11B0" w:rsidRDefault="003E60F4" w:rsidP="000C3D5D">
      <w:pPr>
        <w:pStyle w:val="Tekstpodstawowy"/>
        <w:spacing w:before="2"/>
        <w:rPr>
          <w:b/>
        </w:rPr>
      </w:pPr>
    </w:p>
    <w:p w14:paraId="7AC06B2F" w14:textId="42D8B40C" w:rsidR="003E60F4" w:rsidRPr="003E11B0" w:rsidRDefault="003E60F4" w:rsidP="000C3D5D">
      <w:pPr>
        <w:pStyle w:val="Tekstpodstawowy"/>
        <w:tabs>
          <w:tab w:val="left" w:leader="dot" w:pos="3849"/>
        </w:tabs>
      </w:pPr>
      <w:r w:rsidRPr="003E11B0">
        <w:t>zawarta</w:t>
      </w:r>
      <w:r w:rsidRPr="003E11B0">
        <w:rPr>
          <w:spacing w:val="-4"/>
        </w:rPr>
        <w:t xml:space="preserve"> </w:t>
      </w:r>
      <w:r w:rsidRPr="003E11B0">
        <w:t>w</w:t>
      </w:r>
      <w:r w:rsidRPr="003E11B0">
        <w:rPr>
          <w:spacing w:val="-4"/>
        </w:rPr>
        <w:t xml:space="preserve"> dniu</w:t>
      </w:r>
      <w:r w:rsidRPr="003E11B0">
        <w:tab/>
      </w:r>
      <w:r w:rsidRPr="003E11B0">
        <w:rPr>
          <w:b/>
        </w:rPr>
        <w:t>202</w:t>
      </w:r>
      <w:r w:rsidR="00376552" w:rsidRPr="003E11B0">
        <w:rPr>
          <w:b/>
        </w:rPr>
        <w:t>6</w:t>
      </w:r>
      <w:r w:rsidRPr="003E11B0">
        <w:rPr>
          <w:b/>
          <w:spacing w:val="-6"/>
        </w:rPr>
        <w:t xml:space="preserve"> </w:t>
      </w:r>
      <w:r w:rsidRPr="003E11B0">
        <w:rPr>
          <w:b/>
        </w:rPr>
        <w:t>r.</w:t>
      </w:r>
      <w:r w:rsidRPr="003E11B0">
        <w:rPr>
          <w:b/>
          <w:spacing w:val="-4"/>
        </w:rPr>
        <w:t xml:space="preserve"> </w:t>
      </w:r>
      <w:r w:rsidRPr="003E11B0">
        <w:t>w</w:t>
      </w:r>
      <w:r w:rsidRPr="003E11B0">
        <w:rPr>
          <w:spacing w:val="-4"/>
        </w:rPr>
        <w:t xml:space="preserve"> </w:t>
      </w:r>
      <w:r w:rsidRPr="003E11B0">
        <w:t>Gryfinie</w:t>
      </w:r>
      <w:r w:rsidRPr="003E11B0">
        <w:rPr>
          <w:spacing w:val="-3"/>
        </w:rPr>
        <w:t xml:space="preserve"> </w:t>
      </w:r>
      <w:r w:rsidRPr="003E11B0">
        <w:rPr>
          <w:spacing w:val="-2"/>
        </w:rPr>
        <w:t>pomiędzy:</w:t>
      </w:r>
    </w:p>
    <w:p w14:paraId="42DCF5AA" w14:textId="77777777" w:rsidR="003E60F4" w:rsidRPr="003E11B0" w:rsidRDefault="003E60F4" w:rsidP="000C3D5D">
      <w:pPr>
        <w:pStyle w:val="Tekstpodstawowy"/>
        <w:spacing w:before="8"/>
        <w:rPr>
          <w:sz w:val="28"/>
        </w:rPr>
      </w:pPr>
    </w:p>
    <w:p w14:paraId="166E3115" w14:textId="0E5B70EF" w:rsidR="00EA424C" w:rsidRPr="003E11B0" w:rsidRDefault="003E60F4" w:rsidP="00BF1119">
      <w:pPr>
        <w:spacing w:line="237" w:lineRule="auto"/>
        <w:jc w:val="both"/>
      </w:pPr>
      <w:r w:rsidRPr="003E11B0">
        <w:rPr>
          <w:b/>
        </w:rPr>
        <w:t>Powiatem</w:t>
      </w:r>
      <w:r w:rsidRPr="003E11B0">
        <w:rPr>
          <w:b/>
          <w:spacing w:val="40"/>
        </w:rPr>
        <w:t xml:space="preserve"> </w:t>
      </w:r>
      <w:r w:rsidRPr="003E11B0">
        <w:rPr>
          <w:b/>
        </w:rPr>
        <w:t>Gryfińskim</w:t>
      </w:r>
      <w:r w:rsidR="00EA424C" w:rsidRPr="003E11B0">
        <w:rPr>
          <w:bCs/>
        </w:rPr>
        <w:t>,</w:t>
      </w:r>
      <w:r w:rsidRPr="003E11B0">
        <w:rPr>
          <w:b/>
          <w:spacing w:val="40"/>
        </w:rPr>
        <w:t xml:space="preserve"> </w:t>
      </w:r>
      <w:r w:rsidRPr="003E11B0">
        <w:t xml:space="preserve">ul. Sprzymierzonych 4, 74-100 Gryfino, NIP: 858-15-63-280, Regon: 811683965, </w:t>
      </w:r>
    </w:p>
    <w:p w14:paraId="31C963E2" w14:textId="21BC4416" w:rsidR="003E60F4" w:rsidRPr="003E11B0" w:rsidRDefault="00EA424C" w:rsidP="00BF1119">
      <w:pPr>
        <w:spacing w:line="237" w:lineRule="auto"/>
        <w:jc w:val="both"/>
        <w:rPr>
          <w:spacing w:val="-2"/>
        </w:rPr>
      </w:pPr>
      <w:r w:rsidRPr="003E11B0">
        <w:t>reprezentowanym</w:t>
      </w:r>
      <w:r w:rsidRPr="003E11B0">
        <w:rPr>
          <w:spacing w:val="40"/>
        </w:rPr>
        <w:t xml:space="preserve"> </w:t>
      </w:r>
      <w:r w:rsidRPr="003E11B0">
        <w:t>przez</w:t>
      </w:r>
      <w:r w:rsidRPr="003E11B0">
        <w:rPr>
          <w:spacing w:val="40"/>
        </w:rPr>
        <w:t xml:space="preserve"> </w:t>
      </w:r>
      <w:r w:rsidRPr="003E11B0">
        <w:rPr>
          <w:b/>
        </w:rPr>
        <w:t>Zarząd</w:t>
      </w:r>
      <w:r w:rsidRPr="003E11B0">
        <w:rPr>
          <w:b/>
          <w:spacing w:val="40"/>
        </w:rPr>
        <w:t xml:space="preserve"> </w:t>
      </w:r>
      <w:r w:rsidRPr="003E11B0">
        <w:rPr>
          <w:b/>
        </w:rPr>
        <w:t>Powiatu</w:t>
      </w:r>
      <w:r w:rsidRPr="003E11B0">
        <w:rPr>
          <w:b/>
          <w:spacing w:val="40"/>
        </w:rPr>
        <w:t xml:space="preserve"> </w:t>
      </w:r>
      <w:r w:rsidRPr="003E11B0">
        <w:rPr>
          <w:b/>
        </w:rPr>
        <w:t>w</w:t>
      </w:r>
      <w:r w:rsidRPr="003E11B0">
        <w:rPr>
          <w:b/>
          <w:spacing w:val="40"/>
        </w:rPr>
        <w:t xml:space="preserve"> </w:t>
      </w:r>
      <w:r w:rsidRPr="003E11B0">
        <w:rPr>
          <w:b/>
        </w:rPr>
        <w:t>Gryfinie</w:t>
      </w:r>
      <w:r w:rsidRPr="003E11B0">
        <w:t>,</w:t>
      </w:r>
      <w:r w:rsidRPr="003E11B0">
        <w:rPr>
          <w:spacing w:val="40"/>
        </w:rPr>
        <w:t xml:space="preserve"> </w:t>
      </w:r>
      <w:r w:rsidR="003E60F4" w:rsidRPr="003E11B0">
        <w:t>w imieniu</w:t>
      </w:r>
      <w:r w:rsidR="003E60F4" w:rsidRPr="003E11B0">
        <w:rPr>
          <w:spacing w:val="40"/>
        </w:rPr>
        <w:t xml:space="preserve"> </w:t>
      </w:r>
      <w:r w:rsidR="003E60F4" w:rsidRPr="003E11B0">
        <w:t xml:space="preserve">którego </w:t>
      </w:r>
      <w:r w:rsidR="003E60F4" w:rsidRPr="003E11B0">
        <w:rPr>
          <w:spacing w:val="-2"/>
        </w:rPr>
        <w:t>działają:</w:t>
      </w:r>
    </w:p>
    <w:p w14:paraId="1609A8E0" w14:textId="77777777" w:rsidR="003E60F4" w:rsidRPr="003E11B0" w:rsidRDefault="003E60F4" w:rsidP="00BF1119">
      <w:pPr>
        <w:spacing w:line="237" w:lineRule="auto"/>
        <w:jc w:val="both"/>
        <w:rPr>
          <w:spacing w:val="40"/>
        </w:rPr>
      </w:pPr>
    </w:p>
    <w:p w14:paraId="0BA04FB4" w14:textId="77777777" w:rsidR="003E60F4" w:rsidRPr="003E11B0" w:rsidRDefault="003E60F4" w:rsidP="00BF1119">
      <w:pPr>
        <w:spacing w:before="1" w:line="264" w:lineRule="auto"/>
        <w:ind w:right="70"/>
        <w:rPr>
          <w:b/>
          <w:spacing w:val="-8"/>
        </w:rPr>
      </w:pPr>
      <w:r w:rsidRPr="003E11B0">
        <w:rPr>
          <w:b/>
        </w:rPr>
        <w:t>…………………………………………………………</w:t>
      </w:r>
      <w:r w:rsidRPr="003E11B0">
        <w:rPr>
          <w:b/>
          <w:spacing w:val="-8"/>
        </w:rPr>
        <w:t xml:space="preserve"> </w:t>
      </w:r>
    </w:p>
    <w:p w14:paraId="201E53F4" w14:textId="77777777" w:rsidR="003E60F4" w:rsidRPr="003E11B0" w:rsidRDefault="003E60F4" w:rsidP="00BF1119">
      <w:pPr>
        <w:spacing w:before="1" w:line="264" w:lineRule="auto"/>
        <w:ind w:right="70"/>
        <w:rPr>
          <w:b/>
          <w:spacing w:val="-8"/>
        </w:rPr>
      </w:pPr>
    </w:p>
    <w:p w14:paraId="46878DE2" w14:textId="77777777" w:rsidR="003E60F4" w:rsidRPr="003E11B0" w:rsidRDefault="003E60F4" w:rsidP="00BF1119">
      <w:pPr>
        <w:spacing w:before="1" w:line="264" w:lineRule="auto"/>
        <w:ind w:right="70"/>
        <w:rPr>
          <w:b/>
          <w:spacing w:val="-8"/>
        </w:rPr>
      </w:pPr>
      <w:r w:rsidRPr="003E11B0">
        <w:rPr>
          <w:b/>
          <w:spacing w:val="-8"/>
        </w:rPr>
        <w:t>……………………………………………………………</w:t>
      </w:r>
    </w:p>
    <w:p w14:paraId="113EBAB3" w14:textId="1FB4CEB5" w:rsidR="003E60F4" w:rsidRPr="003E11B0" w:rsidRDefault="003E60F4" w:rsidP="00BF1119">
      <w:pPr>
        <w:spacing w:before="1" w:line="264" w:lineRule="auto"/>
        <w:ind w:right="70"/>
      </w:pPr>
      <w:r w:rsidRPr="003E11B0">
        <w:t>przy kontrasygnacie Skarbnika Powiatu</w:t>
      </w:r>
      <w:r w:rsidR="00E72F4E" w:rsidRPr="003E11B0">
        <w:t xml:space="preserve"> </w:t>
      </w:r>
      <w:r w:rsidRPr="003E11B0">
        <w:t>zwanym dalej „</w:t>
      </w:r>
      <w:r w:rsidRPr="003E11B0">
        <w:rPr>
          <w:i/>
        </w:rPr>
        <w:t>Zamawiającym”</w:t>
      </w:r>
      <w:r w:rsidRPr="003E11B0">
        <w:t>,</w:t>
      </w:r>
    </w:p>
    <w:p w14:paraId="2E8D2145" w14:textId="77777777" w:rsidR="003E60F4" w:rsidRPr="003E11B0" w:rsidRDefault="003E60F4" w:rsidP="000C3D5D">
      <w:pPr>
        <w:pStyle w:val="Tekstpodstawowy"/>
        <w:spacing w:before="7"/>
        <w:rPr>
          <w:sz w:val="19"/>
        </w:rPr>
      </w:pPr>
    </w:p>
    <w:p w14:paraId="77422F67" w14:textId="77777777" w:rsidR="003E60F4" w:rsidRPr="003E11B0" w:rsidRDefault="003E60F4" w:rsidP="000C3D5D">
      <w:pPr>
        <w:pStyle w:val="Tekstpodstawowy"/>
        <w:spacing w:before="1"/>
      </w:pPr>
      <w:r w:rsidRPr="003E11B0">
        <w:t>a</w:t>
      </w:r>
    </w:p>
    <w:p w14:paraId="41216C5E" w14:textId="77777777" w:rsidR="003E60F4" w:rsidRPr="003E11B0" w:rsidRDefault="003E60F4" w:rsidP="000C3D5D">
      <w:pPr>
        <w:pStyle w:val="Tekstpodstawowy"/>
        <w:spacing w:before="1"/>
      </w:pPr>
    </w:p>
    <w:p w14:paraId="3A4725FE" w14:textId="77777777" w:rsidR="003E60F4" w:rsidRPr="003E11B0" w:rsidRDefault="003E60F4" w:rsidP="00C6169C">
      <w:pPr>
        <w:widowControl/>
        <w:autoSpaceDE/>
        <w:autoSpaceDN/>
        <w:spacing w:after="160" w:line="259" w:lineRule="auto"/>
        <w:jc w:val="both"/>
        <w:rPr>
          <w:kern w:val="2"/>
        </w:rPr>
      </w:pPr>
      <w:r w:rsidRPr="003E11B0">
        <w:rPr>
          <w:kern w:val="2"/>
        </w:rPr>
        <w:t xml:space="preserve">…………………………………...………………………………………......, prowadzącym działalność </w:t>
      </w:r>
    </w:p>
    <w:p w14:paraId="568964ED" w14:textId="77777777" w:rsidR="003E60F4" w:rsidRPr="003E11B0" w:rsidRDefault="003E60F4" w:rsidP="00C6169C">
      <w:pPr>
        <w:widowControl/>
        <w:autoSpaceDE/>
        <w:autoSpaceDN/>
        <w:spacing w:after="160" w:line="259" w:lineRule="auto"/>
        <w:jc w:val="both"/>
        <w:rPr>
          <w:kern w:val="2"/>
        </w:rPr>
      </w:pPr>
      <w:r w:rsidRPr="003E11B0">
        <w:rPr>
          <w:kern w:val="2"/>
        </w:rPr>
        <w:t>gospodarczą pod firmą …………………………………………..………………………………………,</w:t>
      </w:r>
    </w:p>
    <w:p w14:paraId="280C5972" w14:textId="77777777" w:rsidR="006B2BF2" w:rsidRPr="003E11B0" w:rsidRDefault="003E60F4" w:rsidP="006B2BF2">
      <w:pPr>
        <w:widowControl/>
        <w:autoSpaceDE/>
        <w:autoSpaceDN/>
        <w:spacing w:after="160" w:line="259" w:lineRule="auto"/>
        <w:jc w:val="both"/>
        <w:rPr>
          <w:kern w:val="2"/>
        </w:rPr>
      </w:pPr>
      <w:r w:rsidRPr="003E11B0">
        <w:rPr>
          <w:kern w:val="2"/>
        </w:rPr>
        <w:t>NIP: …………………………………., Regon …………………………………………………………,</w:t>
      </w:r>
    </w:p>
    <w:p w14:paraId="7AFEB5BA" w14:textId="2C5A877C" w:rsidR="003E60F4" w:rsidRPr="003E11B0" w:rsidRDefault="003E60F4" w:rsidP="006B2BF2">
      <w:pPr>
        <w:widowControl/>
        <w:autoSpaceDE/>
        <w:autoSpaceDN/>
        <w:spacing w:after="160" w:line="259" w:lineRule="auto"/>
        <w:jc w:val="both"/>
        <w:rPr>
          <w:kern w:val="2"/>
        </w:rPr>
      </w:pPr>
      <w:r w:rsidRPr="003E11B0">
        <w:rPr>
          <w:kern w:val="2"/>
        </w:rPr>
        <w:t>zwanym w dalszej części umowy „</w:t>
      </w:r>
      <w:r w:rsidRPr="003E11B0">
        <w:rPr>
          <w:i/>
          <w:iCs/>
          <w:kern w:val="2"/>
        </w:rPr>
        <w:t>Wykonawcą</w:t>
      </w:r>
      <w:r w:rsidRPr="003E11B0">
        <w:rPr>
          <w:kern w:val="2"/>
        </w:rPr>
        <w:t xml:space="preserve">” </w:t>
      </w:r>
    </w:p>
    <w:p w14:paraId="188E91B7" w14:textId="77777777" w:rsidR="003E60F4" w:rsidRPr="003E11B0" w:rsidRDefault="003E60F4" w:rsidP="000C3D5D">
      <w:pPr>
        <w:pStyle w:val="Tekstpodstawowy"/>
        <w:spacing w:before="2"/>
      </w:pPr>
    </w:p>
    <w:p w14:paraId="3078D7BF" w14:textId="0A02754F" w:rsidR="003E60F4" w:rsidRPr="003E11B0" w:rsidRDefault="003E60F4" w:rsidP="00F2622B">
      <w:pPr>
        <w:widowControl/>
        <w:autoSpaceDE/>
        <w:autoSpaceDN/>
        <w:jc w:val="both"/>
        <w:rPr>
          <w:kern w:val="2"/>
        </w:rPr>
      </w:pPr>
      <w:r w:rsidRPr="003E11B0">
        <w:rPr>
          <w:kern w:val="2"/>
        </w:rPr>
        <w:t>Do niniejszej umowy nie stosuje się ustawy Prawo zamówień publicznych z dnia 11 września 2019</w:t>
      </w:r>
      <w:r w:rsidR="00E72F4E" w:rsidRPr="003E11B0">
        <w:rPr>
          <w:kern w:val="2"/>
        </w:rPr>
        <w:t xml:space="preserve"> r. </w:t>
      </w:r>
      <w:r w:rsidRPr="003E11B0">
        <w:rPr>
          <w:kern w:val="2"/>
        </w:rPr>
        <w:t>w związku z art. 2 ust. 1 pkt 1 tejże ustawy.</w:t>
      </w:r>
    </w:p>
    <w:p w14:paraId="683408AD" w14:textId="77777777" w:rsidR="008D29C2" w:rsidRPr="003E11B0" w:rsidRDefault="008D29C2" w:rsidP="00F2622B">
      <w:pPr>
        <w:widowControl/>
        <w:autoSpaceDE/>
        <w:autoSpaceDN/>
        <w:jc w:val="both"/>
        <w:rPr>
          <w:kern w:val="2"/>
        </w:rPr>
      </w:pPr>
    </w:p>
    <w:p w14:paraId="26F9920E" w14:textId="77777777" w:rsidR="003E60F4" w:rsidRPr="003E11B0" w:rsidRDefault="003E60F4" w:rsidP="00F2622B">
      <w:pPr>
        <w:pStyle w:val="Tekstpodstawowy"/>
        <w:rPr>
          <w:sz w:val="21"/>
        </w:rPr>
      </w:pPr>
    </w:p>
    <w:p w14:paraId="4F64EA7E" w14:textId="77777777" w:rsidR="003E60F4" w:rsidRPr="003E11B0" w:rsidRDefault="003E60F4" w:rsidP="00F2622B">
      <w:pPr>
        <w:pStyle w:val="Nagwek1"/>
        <w:ind w:left="0"/>
        <w:jc w:val="center"/>
      </w:pPr>
      <w:r w:rsidRPr="003E11B0">
        <w:t>§</w:t>
      </w:r>
      <w:r w:rsidRPr="003E11B0">
        <w:rPr>
          <w:spacing w:val="-1"/>
        </w:rPr>
        <w:t xml:space="preserve"> </w:t>
      </w:r>
      <w:r w:rsidRPr="003E11B0">
        <w:rPr>
          <w:spacing w:val="-12"/>
        </w:rPr>
        <w:t>1</w:t>
      </w:r>
    </w:p>
    <w:p w14:paraId="252710B8" w14:textId="6812B68D" w:rsidR="007E60AB" w:rsidRPr="003E11B0" w:rsidRDefault="003E60F4" w:rsidP="001B36BE">
      <w:pPr>
        <w:pStyle w:val="Akapitzlist"/>
        <w:widowControl/>
        <w:numPr>
          <w:ilvl w:val="0"/>
          <w:numId w:val="3"/>
        </w:numPr>
        <w:autoSpaceDE/>
        <w:autoSpaceDN/>
        <w:ind w:left="284" w:hanging="284"/>
        <w:rPr>
          <w:lang w:eastAsia="pl-PL"/>
        </w:rPr>
      </w:pPr>
      <w:r w:rsidRPr="003E11B0">
        <w:rPr>
          <w:lang w:eastAsia="pl-PL"/>
        </w:rPr>
        <w:t xml:space="preserve">Przedmiotem zamówienia jest </w:t>
      </w:r>
      <w:r w:rsidR="007E60AB" w:rsidRPr="003E11B0">
        <w:rPr>
          <w:lang w:eastAsia="pl-PL"/>
        </w:rPr>
        <w:t xml:space="preserve">wykonanie dokumentacji projektowej na zadanie pn. </w:t>
      </w:r>
      <w:r w:rsidR="00AD18F8" w:rsidRPr="003E11B0">
        <w:rPr>
          <w:b/>
          <w:lang w:eastAsia="pl-PL"/>
        </w:rPr>
        <w:t>„</w:t>
      </w:r>
      <w:bookmarkStart w:id="1" w:name="_Hlk191283825"/>
      <w:bookmarkStart w:id="2" w:name="_Hlk191284977"/>
      <w:bookmarkStart w:id="3" w:name="_Hlk225946876"/>
      <w:r w:rsidR="000920F9" w:rsidRPr="003E11B0">
        <w:rPr>
          <w:b/>
          <w:bCs/>
        </w:rPr>
        <w:t xml:space="preserve">Dostosowanie istniejącej infrastruktury technicznej </w:t>
      </w:r>
      <w:bookmarkStart w:id="4" w:name="_Hlk226455979"/>
      <w:r w:rsidR="000920F9" w:rsidRPr="003E11B0">
        <w:rPr>
          <w:b/>
          <w:bCs/>
        </w:rPr>
        <w:t xml:space="preserve">do podłączenia rezerwowego źródła prądu </w:t>
      </w:r>
      <w:bookmarkEnd w:id="4"/>
      <w:r w:rsidR="000920F9" w:rsidRPr="003E11B0">
        <w:rPr>
          <w:b/>
          <w:bCs/>
        </w:rPr>
        <w:t>w wyznaczonych lokalizacjach</w:t>
      </w:r>
      <w:bookmarkEnd w:id="1"/>
      <w:bookmarkEnd w:id="2"/>
      <w:bookmarkEnd w:id="3"/>
      <w:r w:rsidR="00AD18F8" w:rsidRPr="003E11B0">
        <w:rPr>
          <w:b/>
          <w:lang w:eastAsia="pl-PL"/>
        </w:rPr>
        <w:t>”</w:t>
      </w:r>
      <w:r w:rsidR="007E60AB" w:rsidRPr="003E11B0">
        <w:rPr>
          <w:lang w:eastAsia="pl-PL"/>
        </w:rPr>
        <w:t>.</w:t>
      </w:r>
      <w:r w:rsidR="000920F9" w:rsidRPr="003E11B0">
        <w:rPr>
          <w:lang w:eastAsia="pl-PL"/>
        </w:rPr>
        <w:t xml:space="preserve"> Zadanie realizowane w ramach dofinansowania inwestycji budowlanej środkami pochodzącymi z budżetu państwa zadania realizowanego z zakresu Programu Ochrony Ludności i Obrony Cywilnej (Program </w:t>
      </w:r>
      <w:proofErr w:type="spellStart"/>
      <w:r w:rsidR="000920F9" w:rsidRPr="003E11B0">
        <w:rPr>
          <w:lang w:eastAsia="pl-PL"/>
        </w:rPr>
        <w:t>OLiOC</w:t>
      </w:r>
      <w:proofErr w:type="spellEnd"/>
      <w:r w:rsidR="000920F9" w:rsidRPr="003E11B0">
        <w:rPr>
          <w:lang w:eastAsia="pl-PL"/>
        </w:rPr>
        <w:t xml:space="preserve">). </w:t>
      </w:r>
    </w:p>
    <w:p w14:paraId="349ACB09" w14:textId="77777777" w:rsidR="00E43801" w:rsidRPr="003E11B0" w:rsidRDefault="003E60F4" w:rsidP="001B36BE">
      <w:pPr>
        <w:pStyle w:val="Tekstpodstawowy"/>
        <w:numPr>
          <w:ilvl w:val="0"/>
          <w:numId w:val="3"/>
        </w:numPr>
        <w:ind w:left="284" w:hanging="284"/>
        <w:jc w:val="both"/>
        <w:rPr>
          <w:bCs/>
        </w:rPr>
      </w:pPr>
      <w:bookmarkStart w:id="5" w:name="_Hlk146695588"/>
      <w:r w:rsidRPr="003E11B0">
        <w:t>Lokalizacja</w:t>
      </w:r>
      <w:r w:rsidRPr="003E11B0">
        <w:rPr>
          <w:spacing w:val="-11"/>
        </w:rPr>
        <w:t xml:space="preserve"> </w:t>
      </w:r>
      <w:r w:rsidRPr="003E11B0">
        <w:t>inwestycji:</w:t>
      </w:r>
      <w:bookmarkStart w:id="6" w:name="_Hlk146697166"/>
    </w:p>
    <w:p w14:paraId="18CF8674" w14:textId="77777777" w:rsidR="008D29C2" w:rsidRPr="003E11B0" w:rsidRDefault="008D29C2" w:rsidP="008D29C2">
      <w:pPr>
        <w:pStyle w:val="Tekstpodstawowy"/>
        <w:numPr>
          <w:ilvl w:val="0"/>
          <w:numId w:val="11"/>
        </w:numPr>
        <w:ind w:left="709" w:hanging="425"/>
        <w:jc w:val="both"/>
        <w:rPr>
          <w:bCs/>
        </w:rPr>
      </w:pPr>
      <w:bookmarkStart w:id="7" w:name="_Hlk227058602"/>
      <w:r w:rsidRPr="003E11B0">
        <w:rPr>
          <w:bCs/>
        </w:rPr>
        <w:t>DPS Dębce, Dębce 11, 74-100 Dębce,</w:t>
      </w:r>
    </w:p>
    <w:p w14:paraId="3B04CF35" w14:textId="011BB8DA" w:rsidR="008D29C2" w:rsidRPr="003E11B0" w:rsidRDefault="008D29C2" w:rsidP="008D29C2">
      <w:pPr>
        <w:pStyle w:val="Tekstpodstawowy"/>
        <w:numPr>
          <w:ilvl w:val="0"/>
          <w:numId w:val="11"/>
        </w:numPr>
        <w:ind w:left="709" w:hanging="425"/>
        <w:jc w:val="both"/>
        <w:rPr>
          <w:bCs/>
        </w:rPr>
      </w:pPr>
      <w:r w:rsidRPr="003E11B0">
        <w:rPr>
          <w:bCs/>
        </w:rPr>
        <w:t>DPS Nowe Czarnowo, Nowe Czarnowo 66, 74-105 Nowe Czarnowo</w:t>
      </w:r>
      <w:r w:rsidR="00E07577" w:rsidRPr="003E11B0">
        <w:rPr>
          <w:bCs/>
        </w:rPr>
        <w:t>,</w:t>
      </w:r>
    </w:p>
    <w:p w14:paraId="591DAD1D" w14:textId="063DAE17" w:rsidR="008D29C2" w:rsidRPr="003E11B0" w:rsidRDefault="008D29C2" w:rsidP="008D29C2">
      <w:pPr>
        <w:pStyle w:val="Tekstpodstawowy"/>
        <w:numPr>
          <w:ilvl w:val="0"/>
          <w:numId w:val="11"/>
        </w:numPr>
        <w:ind w:left="709" w:hanging="425"/>
        <w:jc w:val="both"/>
        <w:rPr>
          <w:bCs/>
        </w:rPr>
      </w:pPr>
      <w:r w:rsidRPr="003E11B0">
        <w:rPr>
          <w:bCs/>
        </w:rPr>
        <w:t>Zakład Opiekuńczo Leczniczy Szpitala Powiatowego W Gryfinie, ul. Armii Krajowej 8, 74-100 Gryfino,</w:t>
      </w:r>
    </w:p>
    <w:p w14:paraId="58229990" w14:textId="22E57DF4" w:rsidR="000920F9" w:rsidRPr="003E11B0" w:rsidRDefault="000920F9" w:rsidP="001B36BE">
      <w:pPr>
        <w:pStyle w:val="Tekstpodstawowy"/>
        <w:numPr>
          <w:ilvl w:val="0"/>
          <w:numId w:val="11"/>
        </w:numPr>
        <w:ind w:left="709" w:hanging="425"/>
        <w:jc w:val="both"/>
        <w:rPr>
          <w:bCs/>
        </w:rPr>
      </w:pPr>
      <w:r w:rsidRPr="003E11B0">
        <w:rPr>
          <w:bCs/>
        </w:rPr>
        <w:t>Zespół Szkół Ponadpodstawowych, ul. Łużycka 91, 74-100 Gryfino,</w:t>
      </w:r>
    </w:p>
    <w:p w14:paraId="426A1609" w14:textId="1DE5EB75" w:rsidR="000920F9" w:rsidRPr="003E11B0" w:rsidRDefault="000920F9" w:rsidP="001B36BE">
      <w:pPr>
        <w:pStyle w:val="Tekstpodstawowy"/>
        <w:numPr>
          <w:ilvl w:val="0"/>
          <w:numId w:val="11"/>
        </w:numPr>
        <w:ind w:left="709" w:hanging="425"/>
        <w:jc w:val="both"/>
        <w:rPr>
          <w:bCs/>
        </w:rPr>
      </w:pPr>
      <w:r w:rsidRPr="003E11B0">
        <w:rPr>
          <w:bCs/>
        </w:rPr>
        <w:t>Internat Zespołu Szkół Ponadpodstawowych Łużycka 91, 74-100 Gryfino,</w:t>
      </w:r>
    </w:p>
    <w:p w14:paraId="7ADC203F" w14:textId="1886B6EE" w:rsidR="000920F9" w:rsidRPr="003E11B0" w:rsidRDefault="000920F9" w:rsidP="001B36BE">
      <w:pPr>
        <w:pStyle w:val="Tekstpodstawowy"/>
        <w:numPr>
          <w:ilvl w:val="0"/>
          <w:numId w:val="11"/>
        </w:numPr>
        <w:ind w:left="709" w:hanging="425"/>
        <w:jc w:val="both"/>
        <w:rPr>
          <w:bCs/>
        </w:rPr>
      </w:pPr>
      <w:r w:rsidRPr="003E11B0">
        <w:rPr>
          <w:bCs/>
        </w:rPr>
        <w:t>Internat Zespołu Szkół Ponadpodstawowych w Chojnie, ul. Żółkiewskiego 1, 74-500 Chojna,</w:t>
      </w:r>
    </w:p>
    <w:p w14:paraId="69CE0DF1" w14:textId="0324909F" w:rsidR="000920F9" w:rsidRPr="003E11B0" w:rsidRDefault="000920F9" w:rsidP="001B36BE">
      <w:pPr>
        <w:pStyle w:val="Tekstpodstawowy"/>
        <w:numPr>
          <w:ilvl w:val="0"/>
          <w:numId w:val="11"/>
        </w:numPr>
        <w:ind w:left="709" w:hanging="425"/>
        <w:jc w:val="both"/>
        <w:rPr>
          <w:bCs/>
        </w:rPr>
      </w:pPr>
      <w:r w:rsidRPr="003E11B0">
        <w:rPr>
          <w:bCs/>
        </w:rPr>
        <w:t>Zespół Szkół Ponadpodstawowych w Chojnie bud. 1, ul. Dworcowa 3 74-500 Chojna,</w:t>
      </w:r>
    </w:p>
    <w:p w14:paraId="20F9B689" w14:textId="2CCCD42B" w:rsidR="000920F9" w:rsidRPr="003E11B0" w:rsidRDefault="000920F9" w:rsidP="001B36BE">
      <w:pPr>
        <w:pStyle w:val="Tekstpodstawowy"/>
        <w:numPr>
          <w:ilvl w:val="0"/>
          <w:numId w:val="11"/>
        </w:numPr>
        <w:ind w:left="709" w:hanging="425"/>
        <w:jc w:val="both"/>
        <w:rPr>
          <w:bCs/>
        </w:rPr>
      </w:pPr>
      <w:r w:rsidRPr="003E11B0">
        <w:rPr>
          <w:bCs/>
        </w:rPr>
        <w:t>Zespół Szkół Ponadpodstawowych w Chojnie bud. 2, ul. Żółkiewskiego 7, 74-500 Chojna,</w:t>
      </w:r>
    </w:p>
    <w:p w14:paraId="7243CA6C" w14:textId="669CD65B" w:rsidR="000920F9" w:rsidRPr="003E11B0" w:rsidRDefault="000920F9" w:rsidP="001B36BE">
      <w:pPr>
        <w:pStyle w:val="Tekstpodstawowy"/>
        <w:numPr>
          <w:ilvl w:val="0"/>
          <w:numId w:val="11"/>
        </w:numPr>
        <w:ind w:left="709" w:hanging="425"/>
        <w:jc w:val="both"/>
        <w:rPr>
          <w:b/>
        </w:rPr>
      </w:pPr>
      <w:r w:rsidRPr="003E11B0">
        <w:rPr>
          <w:bCs/>
        </w:rPr>
        <w:t>Zakład Pielęgnacyjno-Opiekuńczy Psychiatryczny, Nowe Czarnowo 70, 74-105 Nowe Czarnowo,</w:t>
      </w:r>
    </w:p>
    <w:p w14:paraId="2DB97E2E" w14:textId="074C60EE" w:rsidR="000920F9" w:rsidRPr="003E11B0" w:rsidRDefault="000920F9" w:rsidP="001B36BE">
      <w:pPr>
        <w:pStyle w:val="Tekstpodstawowy"/>
        <w:numPr>
          <w:ilvl w:val="0"/>
          <w:numId w:val="11"/>
        </w:numPr>
        <w:ind w:left="709" w:hanging="425"/>
        <w:jc w:val="both"/>
        <w:rPr>
          <w:bCs/>
        </w:rPr>
      </w:pPr>
      <w:r w:rsidRPr="003E11B0">
        <w:rPr>
          <w:bCs/>
        </w:rPr>
        <w:t>Placówka Opiekuńczo-Wychowawcza nr 3, ul. Dworcowa 3</w:t>
      </w:r>
      <w:r w:rsidR="008D29C2" w:rsidRPr="003E11B0">
        <w:rPr>
          <w:bCs/>
        </w:rPr>
        <w:t>,</w:t>
      </w:r>
      <w:r w:rsidRPr="003E11B0">
        <w:rPr>
          <w:bCs/>
        </w:rPr>
        <w:t xml:space="preserve"> 74-510, Trzcińsko Zdrój,</w:t>
      </w:r>
    </w:p>
    <w:p w14:paraId="402A88BF" w14:textId="5AA26755" w:rsidR="000920F9" w:rsidRPr="003E11B0" w:rsidRDefault="000920F9" w:rsidP="001B36BE">
      <w:pPr>
        <w:pStyle w:val="Tekstpodstawowy"/>
        <w:numPr>
          <w:ilvl w:val="0"/>
          <w:numId w:val="11"/>
        </w:numPr>
        <w:ind w:left="709" w:hanging="425"/>
        <w:jc w:val="both"/>
        <w:rPr>
          <w:bCs/>
        </w:rPr>
      </w:pPr>
      <w:r w:rsidRPr="003E11B0">
        <w:rPr>
          <w:bCs/>
        </w:rPr>
        <w:t>Internat Specjalnego Ośrodka Szkolno-Wychowawczego w Chojnie, ul. Podmurze 4, 74-500 Chojna,</w:t>
      </w:r>
      <w:r w:rsidR="00D23EA3" w:rsidRPr="003E11B0">
        <w:rPr>
          <w:bCs/>
        </w:rPr>
        <w:t xml:space="preserve"> </w:t>
      </w:r>
      <w:r w:rsidR="00D23EA3" w:rsidRPr="003E11B0">
        <w:rPr>
          <w:b/>
        </w:rPr>
        <w:t xml:space="preserve">obiekt położony na terenie Starego Miasta wpisanego do rejestru zabytków pod nr 76 znak KI-V-0/58/56 z dnia 27.02.1956 r.,  </w:t>
      </w:r>
    </w:p>
    <w:p w14:paraId="3ACCDFA7" w14:textId="69A97BA3" w:rsidR="000920F9" w:rsidRPr="003E11B0" w:rsidRDefault="000920F9" w:rsidP="001B36BE">
      <w:pPr>
        <w:pStyle w:val="Tekstpodstawowy"/>
        <w:numPr>
          <w:ilvl w:val="0"/>
          <w:numId w:val="11"/>
        </w:numPr>
        <w:ind w:left="709" w:hanging="425"/>
        <w:jc w:val="both"/>
        <w:rPr>
          <w:bCs/>
        </w:rPr>
      </w:pPr>
      <w:r w:rsidRPr="003E11B0">
        <w:rPr>
          <w:bCs/>
        </w:rPr>
        <w:t>I Liceum Ogólnokształcące, ul. Niepodległości 16, 74-100 Gryfino,</w:t>
      </w:r>
    </w:p>
    <w:p w14:paraId="60ACE275" w14:textId="25F8FD06" w:rsidR="000920F9" w:rsidRPr="003E11B0" w:rsidRDefault="000920F9" w:rsidP="001B36BE">
      <w:pPr>
        <w:pStyle w:val="Tekstpodstawowy"/>
        <w:numPr>
          <w:ilvl w:val="0"/>
          <w:numId w:val="11"/>
        </w:numPr>
        <w:ind w:left="709" w:hanging="425"/>
        <w:jc w:val="both"/>
        <w:rPr>
          <w:bCs/>
        </w:rPr>
      </w:pPr>
      <w:r w:rsidRPr="003E11B0">
        <w:rPr>
          <w:bCs/>
        </w:rPr>
        <w:t>Starostwo Powiatowe bud.2, ul. 11 listopada 16D 74-100 Gryfino,</w:t>
      </w:r>
    </w:p>
    <w:p w14:paraId="637885B5" w14:textId="239DD951" w:rsidR="000920F9" w:rsidRPr="003E11B0" w:rsidRDefault="000920F9" w:rsidP="001B36BE">
      <w:pPr>
        <w:pStyle w:val="Tekstpodstawowy"/>
        <w:numPr>
          <w:ilvl w:val="0"/>
          <w:numId w:val="11"/>
        </w:numPr>
        <w:ind w:left="709" w:hanging="425"/>
        <w:jc w:val="both"/>
        <w:rPr>
          <w:bCs/>
        </w:rPr>
      </w:pPr>
      <w:r w:rsidRPr="003E11B0">
        <w:rPr>
          <w:bCs/>
        </w:rPr>
        <w:lastRenderedPageBreak/>
        <w:t>Placówka Opiekuńczo-Wychowawcza nr 1, ul. Podmurze 4, 74-500 Chojna</w:t>
      </w:r>
      <w:r w:rsidR="00FD0F40" w:rsidRPr="003E11B0">
        <w:rPr>
          <w:bCs/>
        </w:rPr>
        <w:t>,</w:t>
      </w:r>
      <w:bookmarkStart w:id="8" w:name="_Hlk227138746"/>
      <w:r w:rsidR="00FD0F40" w:rsidRPr="003E11B0">
        <w:rPr>
          <w:rFonts w:asciiTheme="minorHAnsi" w:hAnsiTheme="minorHAnsi" w:cstheme="minorHAnsi"/>
          <w:b/>
        </w:rPr>
        <w:t xml:space="preserve"> </w:t>
      </w:r>
      <w:r w:rsidR="00FD0F40" w:rsidRPr="003E11B0">
        <w:rPr>
          <w:b/>
        </w:rPr>
        <w:t>obiekt położony na terenie Starego Miasta wpisanego do rejestru zabytków pod nr 76 znak KI-V-0/58/56 z dnia 27.02.1956 r.</w:t>
      </w:r>
      <w:bookmarkEnd w:id="8"/>
    </w:p>
    <w:p w14:paraId="30C1426D" w14:textId="77777777" w:rsidR="003E60F4" w:rsidRPr="003E11B0" w:rsidRDefault="003E60F4" w:rsidP="001B36BE">
      <w:pPr>
        <w:pStyle w:val="Akapitzlist"/>
        <w:widowControl/>
        <w:numPr>
          <w:ilvl w:val="0"/>
          <w:numId w:val="3"/>
        </w:numPr>
        <w:suppressAutoHyphens/>
        <w:autoSpaceDE/>
        <w:autoSpaceDN/>
        <w:ind w:left="284" w:hanging="284"/>
        <w:rPr>
          <w:bCs/>
          <w:kern w:val="1"/>
          <w:lang w:eastAsia="zh-CN"/>
        </w:rPr>
      </w:pPr>
      <w:bookmarkStart w:id="9" w:name="_Hlk129335905"/>
      <w:bookmarkEnd w:id="5"/>
      <w:bookmarkEnd w:id="6"/>
      <w:bookmarkEnd w:id="7"/>
      <w:r w:rsidRPr="003E11B0">
        <w:rPr>
          <w:bCs/>
          <w:kern w:val="1"/>
          <w:lang w:eastAsia="zh-CN"/>
        </w:rPr>
        <w:t xml:space="preserve">Istotne elementy zakresu przedmiotu zamówienia określa: </w:t>
      </w:r>
      <w:bookmarkStart w:id="10" w:name="_Hlk487107482"/>
    </w:p>
    <w:p w14:paraId="011E124A" w14:textId="77777777" w:rsidR="003E60F4" w:rsidRPr="003E11B0" w:rsidRDefault="003E60F4" w:rsidP="001B36BE">
      <w:pPr>
        <w:widowControl/>
        <w:numPr>
          <w:ilvl w:val="0"/>
          <w:numId w:val="4"/>
        </w:numPr>
        <w:suppressAutoHyphens/>
        <w:autoSpaceDE/>
        <w:autoSpaceDN/>
        <w:ind w:left="567" w:hanging="283"/>
        <w:jc w:val="both"/>
        <w:rPr>
          <w:bCs/>
          <w:kern w:val="1"/>
          <w:lang w:eastAsia="zh-CN"/>
        </w:rPr>
      </w:pPr>
      <w:r w:rsidRPr="003E11B0">
        <w:rPr>
          <w:bCs/>
          <w:kern w:val="1"/>
          <w:lang w:eastAsia="zh-CN"/>
        </w:rPr>
        <w:t>zaproszenie do złożenia oferty,</w:t>
      </w:r>
      <w:bookmarkEnd w:id="10"/>
    </w:p>
    <w:p w14:paraId="7C151997" w14:textId="77777777" w:rsidR="00E43801" w:rsidRPr="003E11B0" w:rsidRDefault="007E60AB" w:rsidP="001B36BE">
      <w:pPr>
        <w:widowControl/>
        <w:numPr>
          <w:ilvl w:val="0"/>
          <w:numId w:val="4"/>
        </w:numPr>
        <w:suppressAutoHyphens/>
        <w:autoSpaceDE/>
        <w:autoSpaceDN/>
        <w:ind w:left="567" w:hanging="283"/>
        <w:jc w:val="both"/>
        <w:rPr>
          <w:bCs/>
          <w:kern w:val="1"/>
          <w:lang w:eastAsia="zh-CN"/>
        </w:rPr>
      </w:pPr>
      <w:bookmarkStart w:id="11" w:name="_Hlk129348496"/>
      <w:r w:rsidRPr="003E11B0">
        <w:rPr>
          <w:bCs/>
          <w:kern w:val="1"/>
          <w:lang w:eastAsia="zh-CN"/>
        </w:rPr>
        <w:t>wytyczne do przedmiotu zamówienia – zał. nr 2 do Zaproszenia</w:t>
      </w:r>
      <w:r w:rsidR="003E60F4" w:rsidRPr="003E11B0">
        <w:rPr>
          <w:lang w:eastAsia="pl-PL"/>
        </w:rPr>
        <w:t>,</w:t>
      </w:r>
      <w:bookmarkEnd w:id="9"/>
      <w:bookmarkEnd w:id="11"/>
    </w:p>
    <w:p w14:paraId="1E50F630" w14:textId="529C80C0" w:rsidR="00176D6C" w:rsidRPr="003E11B0" w:rsidRDefault="00E43801" w:rsidP="001B36BE">
      <w:pPr>
        <w:pStyle w:val="Tekstpodstawowy"/>
        <w:numPr>
          <w:ilvl w:val="0"/>
          <w:numId w:val="3"/>
        </w:numPr>
        <w:ind w:left="284" w:right="103" w:hanging="284"/>
        <w:jc w:val="both"/>
      </w:pPr>
      <w:r w:rsidRPr="003E11B0">
        <w:t>Przedmiotem zamówienia jest</w:t>
      </w:r>
      <w:r w:rsidR="00162015" w:rsidRPr="003E11B0">
        <w:t xml:space="preserve"> </w:t>
      </w:r>
      <w:r w:rsidR="000920F9" w:rsidRPr="003E11B0">
        <w:t>sporządzenie odrębnej dla każdej z wymienionych w §1 ust. 2 lokalizacji, wielobranżowej dokumentacji projektowej</w:t>
      </w:r>
      <w:r w:rsidR="00545F33" w:rsidRPr="003E11B0">
        <w:t>.</w:t>
      </w:r>
      <w:r w:rsidR="00176D6C" w:rsidRPr="003E11B0">
        <w:t xml:space="preserve"> </w:t>
      </w:r>
      <w:r w:rsidR="00545F33" w:rsidRPr="003E11B0">
        <w:t>R</w:t>
      </w:r>
      <w:r w:rsidR="00176D6C" w:rsidRPr="003E11B0">
        <w:t xml:space="preserve">ealizacja </w:t>
      </w:r>
      <w:r w:rsidR="00545F33" w:rsidRPr="003E11B0">
        <w:t xml:space="preserve">zamówienia </w:t>
      </w:r>
      <w:r w:rsidR="00176D6C" w:rsidRPr="003E11B0">
        <w:t>została podzielona na dwa etapy:</w:t>
      </w:r>
    </w:p>
    <w:p w14:paraId="41EDE165" w14:textId="4856C508" w:rsidR="00176D6C" w:rsidRPr="003E11B0" w:rsidRDefault="00176D6C" w:rsidP="0059606A">
      <w:pPr>
        <w:pStyle w:val="Tekstpodstawowy"/>
        <w:numPr>
          <w:ilvl w:val="0"/>
          <w:numId w:val="17"/>
        </w:numPr>
        <w:ind w:right="103"/>
        <w:jc w:val="both"/>
      </w:pPr>
      <w:r w:rsidRPr="003E11B0">
        <w:rPr>
          <w:b/>
          <w:bCs/>
        </w:rPr>
        <w:t xml:space="preserve">Etap I </w:t>
      </w:r>
      <w:r w:rsidR="008D29C2" w:rsidRPr="003E11B0">
        <w:rPr>
          <w:b/>
          <w:bCs/>
        </w:rPr>
        <w:t>–</w:t>
      </w:r>
      <w:r w:rsidRPr="003E11B0">
        <w:rPr>
          <w:b/>
          <w:bCs/>
        </w:rPr>
        <w:t xml:space="preserve"> </w:t>
      </w:r>
      <w:r w:rsidRPr="003E11B0">
        <w:t>wykonanie dokumentacji dla lokalizacji</w:t>
      </w:r>
      <w:r w:rsidR="008D29C2" w:rsidRPr="003E11B0">
        <w:t xml:space="preserve"> określonych w §1 ust.2.  pkt 1-3,</w:t>
      </w:r>
    </w:p>
    <w:p w14:paraId="53A7C90D" w14:textId="420AF933" w:rsidR="00176D6C" w:rsidRPr="003E11B0" w:rsidRDefault="00176D6C" w:rsidP="0059606A">
      <w:pPr>
        <w:pStyle w:val="Tekstpodstawowy"/>
        <w:numPr>
          <w:ilvl w:val="0"/>
          <w:numId w:val="17"/>
        </w:numPr>
        <w:ind w:right="103"/>
        <w:jc w:val="both"/>
      </w:pPr>
      <w:r w:rsidRPr="003E11B0">
        <w:rPr>
          <w:b/>
          <w:bCs/>
        </w:rPr>
        <w:t xml:space="preserve">Etap II – </w:t>
      </w:r>
      <w:r w:rsidRPr="003E11B0">
        <w:t>wykonanie dokumentacji dla pozostałych lokalizacji</w:t>
      </w:r>
      <w:r w:rsidR="008D29C2" w:rsidRPr="003E11B0">
        <w:t xml:space="preserve"> wymienionych w §1 ust</w:t>
      </w:r>
      <w:r w:rsidRPr="003E11B0">
        <w:t>.</w:t>
      </w:r>
      <w:r w:rsidR="0082719E">
        <w:t xml:space="preserve"> </w:t>
      </w:r>
      <w:r w:rsidR="008D29C2" w:rsidRPr="003E11B0">
        <w:t>2</w:t>
      </w:r>
      <w:r w:rsidR="0082719E">
        <w:t xml:space="preserve"> pkt 4 – 14.</w:t>
      </w:r>
      <w:r w:rsidRPr="003E11B0">
        <w:t xml:space="preserve">  </w:t>
      </w:r>
    </w:p>
    <w:p w14:paraId="4B030AD8" w14:textId="23D86C40" w:rsidR="00162015" w:rsidRPr="003E11B0" w:rsidRDefault="00B006CB" w:rsidP="00B006CB">
      <w:pPr>
        <w:pStyle w:val="Akapitzlist"/>
        <w:numPr>
          <w:ilvl w:val="0"/>
          <w:numId w:val="3"/>
        </w:numPr>
        <w:ind w:left="284" w:hanging="284"/>
      </w:pPr>
      <w:bookmarkStart w:id="12" w:name="_Hlk227063691"/>
      <w:r w:rsidRPr="003E11B0">
        <w:t>Przedmiotowa dokumentacja będzie zawierała wszystkie opracowania projektowe, niezbędne do realizacji zadania oraz pozostałe składowe wg zestawienia:</w:t>
      </w:r>
    </w:p>
    <w:p w14:paraId="7823DCEF" w14:textId="31FC729C" w:rsidR="00162015" w:rsidRPr="003E11B0" w:rsidRDefault="00162015" w:rsidP="001B36BE">
      <w:pPr>
        <w:pStyle w:val="Tekstpodstawowy"/>
        <w:numPr>
          <w:ilvl w:val="0"/>
          <w:numId w:val="14"/>
        </w:numPr>
        <w:ind w:right="103"/>
        <w:jc w:val="both"/>
      </w:pPr>
      <w:r w:rsidRPr="003E11B0">
        <w:t>projekt budowlan</w:t>
      </w:r>
      <w:r w:rsidR="00B006CB" w:rsidRPr="003E11B0">
        <w:t>y</w:t>
      </w:r>
      <w:r w:rsidRPr="003E11B0">
        <w:t xml:space="preserve"> zawierając</w:t>
      </w:r>
      <w:r w:rsidR="00B006CB" w:rsidRPr="003E11B0">
        <w:t>y</w:t>
      </w:r>
      <w:r w:rsidRPr="003E11B0">
        <w:t xml:space="preserve"> w zależności od</w:t>
      </w:r>
      <w:r w:rsidR="00B006CB" w:rsidRPr="003E11B0">
        <w:t xml:space="preserve"> specyfiki lokalizacji oraz obowiązujących norm prawnych</w:t>
      </w:r>
      <w:r w:rsidRPr="003E11B0">
        <w:t>:</w:t>
      </w:r>
    </w:p>
    <w:p w14:paraId="12DFA581" w14:textId="79BC57DB" w:rsidR="00162015" w:rsidRPr="003E11B0" w:rsidRDefault="00162015" w:rsidP="001B36BE">
      <w:pPr>
        <w:pStyle w:val="Tekstpodstawowy"/>
        <w:numPr>
          <w:ilvl w:val="0"/>
          <w:numId w:val="13"/>
        </w:numPr>
        <w:ind w:left="993" w:right="103" w:hanging="284"/>
        <w:jc w:val="both"/>
      </w:pPr>
      <w:r w:rsidRPr="003E11B0">
        <w:t>projekt zagospodarowania działki lub terenu,</w:t>
      </w:r>
    </w:p>
    <w:p w14:paraId="28DCEFE6" w14:textId="77777777" w:rsidR="00162015" w:rsidRPr="003E11B0" w:rsidRDefault="00162015" w:rsidP="001B36BE">
      <w:pPr>
        <w:pStyle w:val="Tekstpodstawowy"/>
        <w:numPr>
          <w:ilvl w:val="0"/>
          <w:numId w:val="13"/>
        </w:numPr>
        <w:ind w:left="993" w:right="103" w:hanging="284"/>
        <w:jc w:val="both"/>
      </w:pPr>
      <w:r w:rsidRPr="003E11B0">
        <w:t>projekt architektoniczno – budowlany,</w:t>
      </w:r>
    </w:p>
    <w:p w14:paraId="15FCAF6C" w14:textId="716B99C5" w:rsidR="00E43801" w:rsidRPr="003E11B0" w:rsidRDefault="00162015" w:rsidP="001B36BE">
      <w:pPr>
        <w:pStyle w:val="Tekstpodstawowy"/>
        <w:numPr>
          <w:ilvl w:val="0"/>
          <w:numId w:val="13"/>
        </w:numPr>
        <w:ind w:left="993" w:right="103" w:hanging="284"/>
        <w:jc w:val="both"/>
      </w:pPr>
      <w:r w:rsidRPr="003E11B0">
        <w:t>projekt techniczny – wykonawczy (branże: konstrukcja, elektryczna),</w:t>
      </w:r>
    </w:p>
    <w:p w14:paraId="631AEAC5" w14:textId="1EE4DE53" w:rsidR="00162015" w:rsidRPr="003E11B0" w:rsidRDefault="00162015" w:rsidP="001B36BE">
      <w:pPr>
        <w:pStyle w:val="Tekstpodstawowy"/>
        <w:numPr>
          <w:ilvl w:val="0"/>
          <w:numId w:val="14"/>
        </w:numPr>
        <w:ind w:right="103"/>
        <w:jc w:val="both"/>
      </w:pPr>
      <w:r w:rsidRPr="003E11B0">
        <w:t>inwentaryzacj</w:t>
      </w:r>
      <w:r w:rsidR="00B006CB" w:rsidRPr="003E11B0">
        <w:t>a</w:t>
      </w:r>
      <w:r w:rsidRPr="003E11B0">
        <w:t xml:space="preserve"> budowlan</w:t>
      </w:r>
      <w:r w:rsidR="00B006CB" w:rsidRPr="003E11B0">
        <w:t>a</w:t>
      </w:r>
      <w:r w:rsidRPr="003E11B0">
        <w:t xml:space="preserve"> w zakresie niezbędnym do wykonania dokumentacji,</w:t>
      </w:r>
    </w:p>
    <w:p w14:paraId="26D2F9B5" w14:textId="254092E1" w:rsidR="00E43801" w:rsidRPr="003E11B0" w:rsidRDefault="00E43801" w:rsidP="0099141A">
      <w:pPr>
        <w:pStyle w:val="Akapitzlist"/>
        <w:numPr>
          <w:ilvl w:val="0"/>
          <w:numId w:val="14"/>
        </w:numPr>
      </w:pPr>
      <w:r w:rsidRPr="003E11B0">
        <w:t>wszelki</w:t>
      </w:r>
      <w:r w:rsidR="0059606A" w:rsidRPr="003E11B0">
        <w:t>e</w:t>
      </w:r>
      <w:r w:rsidRPr="003E11B0">
        <w:t xml:space="preserve"> wymagan</w:t>
      </w:r>
      <w:r w:rsidR="0059606A" w:rsidRPr="003E11B0">
        <w:t>e</w:t>
      </w:r>
      <w:r w:rsidRPr="003E11B0">
        <w:t xml:space="preserve"> dokument</w:t>
      </w:r>
      <w:r w:rsidR="0059606A" w:rsidRPr="003E11B0">
        <w:t xml:space="preserve">y </w:t>
      </w:r>
      <w:r w:rsidRPr="003E11B0">
        <w:t>formalno-prawn</w:t>
      </w:r>
      <w:r w:rsidR="0059606A" w:rsidRPr="003E11B0">
        <w:t xml:space="preserve">e, </w:t>
      </w:r>
      <w:r w:rsidR="000920F9" w:rsidRPr="003E11B0">
        <w:t>uzgodnie</w:t>
      </w:r>
      <w:r w:rsidR="0059606A" w:rsidRPr="003E11B0">
        <w:t>nia</w:t>
      </w:r>
      <w:r w:rsidR="000920F9" w:rsidRPr="003E11B0">
        <w:t>, opini</w:t>
      </w:r>
      <w:r w:rsidR="0059606A" w:rsidRPr="003E11B0">
        <w:t>e</w:t>
      </w:r>
      <w:r w:rsidR="000920F9" w:rsidRPr="003E11B0">
        <w:t xml:space="preserve"> (w tym pozwolenia Konserwatora Zabytków</w:t>
      </w:r>
      <w:bookmarkStart w:id="13" w:name="_Hlk227069538"/>
      <w:r w:rsidR="000920F9" w:rsidRPr="003E11B0">
        <w:t xml:space="preserve">), </w:t>
      </w:r>
      <w:bookmarkEnd w:id="13"/>
      <w:r w:rsidR="0099141A" w:rsidRPr="003E11B0">
        <w:t>przygotowanie oraz złożenie wniosku o wydanie pozwolenia na budowę lub zgłoszenia budowy lub wykonania innych robót budowlanych, w imieniu i na rzecz Zamawiającego, które umożliwią realizację zadania,</w:t>
      </w:r>
    </w:p>
    <w:p w14:paraId="1B40A2F8" w14:textId="3A1DC077" w:rsidR="000920F9" w:rsidRPr="003E11B0" w:rsidRDefault="000920F9" w:rsidP="001B36BE">
      <w:pPr>
        <w:pStyle w:val="Tekstpodstawowy"/>
        <w:numPr>
          <w:ilvl w:val="0"/>
          <w:numId w:val="14"/>
        </w:numPr>
        <w:ind w:right="103"/>
        <w:jc w:val="both"/>
      </w:pPr>
      <w:proofErr w:type="spellStart"/>
      <w:r w:rsidRPr="003E11B0">
        <w:t>STWiORB</w:t>
      </w:r>
      <w:proofErr w:type="spellEnd"/>
      <w:r w:rsidRPr="003E11B0">
        <w:t xml:space="preserve"> - specyfikacj</w:t>
      </w:r>
      <w:r w:rsidR="0059606A" w:rsidRPr="003E11B0">
        <w:t>e</w:t>
      </w:r>
      <w:r w:rsidRPr="003E11B0">
        <w:t xml:space="preserve"> techniczne wykonania i odbioru robót w zakresie projektowanych rozwiązań,</w:t>
      </w:r>
    </w:p>
    <w:p w14:paraId="64187438" w14:textId="054E8D72" w:rsidR="00E43801" w:rsidRPr="003E11B0" w:rsidRDefault="0059606A" w:rsidP="001B36BE">
      <w:pPr>
        <w:pStyle w:val="Tekstpodstawowy"/>
        <w:numPr>
          <w:ilvl w:val="0"/>
          <w:numId w:val="14"/>
        </w:numPr>
        <w:ind w:right="103"/>
        <w:jc w:val="both"/>
      </w:pPr>
      <w:r w:rsidRPr="003E11B0">
        <w:t>k</w:t>
      </w:r>
      <w:r w:rsidR="00E43801" w:rsidRPr="003E11B0">
        <w:t>ompletn</w:t>
      </w:r>
      <w:r w:rsidRPr="003E11B0">
        <w:t>a</w:t>
      </w:r>
      <w:r w:rsidR="00E43801" w:rsidRPr="003E11B0">
        <w:t xml:space="preserve"> dokumentacj</w:t>
      </w:r>
      <w:r w:rsidRPr="003E11B0">
        <w:t>a</w:t>
      </w:r>
      <w:r w:rsidR="00E43801" w:rsidRPr="003E11B0">
        <w:t xml:space="preserve"> kosztorysow</w:t>
      </w:r>
      <w:r w:rsidRPr="003E11B0">
        <w:t>a</w:t>
      </w:r>
      <w:r w:rsidR="005558BE" w:rsidRPr="003E11B0">
        <w:t xml:space="preserve"> </w:t>
      </w:r>
      <w:r w:rsidR="000920F9" w:rsidRPr="003E11B0">
        <w:t xml:space="preserve">(dla wszystkich branż), </w:t>
      </w:r>
      <w:r w:rsidR="00E43801" w:rsidRPr="003E11B0">
        <w:t>w tym</w:t>
      </w:r>
      <w:r w:rsidR="000920F9" w:rsidRPr="003E11B0">
        <w:t xml:space="preserve"> </w:t>
      </w:r>
      <w:r w:rsidR="00E43801" w:rsidRPr="003E11B0">
        <w:t>przedmiary</w:t>
      </w:r>
      <w:r w:rsidR="000920F9" w:rsidRPr="003E11B0">
        <w:t xml:space="preserve"> i</w:t>
      </w:r>
      <w:r w:rsidR="00E43801" w:rsidRPr="003E11B0">
        <w:t xml:space="preserve"> kosztorysy inwestorskie</w:t>
      </w:r>
      <w:r w:rsidR="005558BE" w:rsidRPr="003E11B0">
        <w:t>.</w:t>
      </w:r>
      <w:r w:rsidR="00E43801" w:rsidRPr="003E11B0">
        <w:t xml:space="preserve"> </w:t>
      </w:r>
    </w:p>
    <w:bookmarkEnd w:id="12"/>
    <w:p w14:paraId="0ED348CE" w14:textId="77F077F7" w:rsidR="006B2BF2" w:rsidRPr="003E11B0" w:rsidRDefault="005558BE" w:rsidP="001B36BE">
      <w:pPr>
        <w:pStyle w:val="Tekstpodstawowy"/>
        <w:numPr>
          <w:ilvl w:val="0"/>
          <w:numId w:val="3"/>
        </w:numPr>
        <w:ind w:left="284" w:right="103" w:hanging="284"/>
        <w:jc w:val="both"/>
      </w:pPr>
      <w:r w:rsidRPr="003E11B0">
        <w:t>D</w:t>
      </w:r>
      <w:r w:rsidR="006B2BF2" w:rsidRPr="003E11B0">
        <w:t>okumentacja projektowa zawierała będzie składowe wg zestawienia:</w:t>
      </w:r>
    </w:p>
    <w:p w14:paraId="5A9CB3B7" w14:textId="1A6527D1" w:rsidR="006B2BF2" w:rsidRPr="003E11B0" w:rsidRDefault="006B2BF2" w:rsidP="001B36BE">
      <w:pPr>
        <w:pStyle w:val="Tekstpodstawowy"/>
        <w:numPr>
          <w:ilvl w:val="0"/>
          <w:numId w:val="12"/>
        </w:numPr>
        <w:ind w:right="103"/>
        <w:jc w:val="both"/>
      </w:pPr>
      <w:r w:rsidRPr="003E11B0">
        <w:t>inwentaryzacja budowlana w zakresie niezbędnym do wykonania dokumentacji – 1 egz.,</w:t>
      </w:r>
    </w:p>
    <w:p w14:paraId="15AA668C" w14:textId="36259548" w:rsidR="00EB00BB" w:rsidRPr="003E11B0" w:rsidRDefault="006B2BF2" w:rsidP="001B36BE">
      <w:pPr>
        <w:pStyle w:val="Tekstpodstawowy"/>
        <w:numPr>
          <w:ilvl w:val="0"/>
          <w:numId w:val="12"/>
        </w:numPr>
        <w:ind w:right="103"/>
        <w:jc w:val="both"/>
      </w:pPr>
      <w:r w:rsidRPr="003E11B0">
        <w:t xml:space="preserve">projekt </w:t>
      </w:r>
      <w:r w:rsidR="000920F9" w:rsidRPr="003E11B0">
        <w:t xml:space="preserve">budowlany </w:t>
      </w:r>
      <w:r w:rsidR="00162015" w:rsidRPr="003E11B0">
        <w:t>– 4 egz.,</w:t>
      </w:r>
    </w:p>
    <w:p w14:paraId="5F702A5A" w14:textId="1717CB2A" w:rsidR="00EB00BB" w:rsidRPr="003E11B0" w:rsidRDefault="00C1366A" w:rsidP="001B36BE">
      <w:pPr>
        <w:pStyle w:val="Tekstpodstawowy"/>
        <w:numPr>
          <w:ilvl w:val="0"/>
          <w:numId w:val="12"/>
        </w:numPr>
        <w:ind w:right="103"/>
        <w:jc w:val="both"/>
      </w:pPr>
      <w:proofErr w:type="spellStart"/>
      <w:r w:rsidRPr="003E11B0">
        <w:t>STWiORB</w:t>
      </w:r>
      <w:proofErr w:type="spellEnd"/>
      <w:r w:rsidRPr="003E11B0">
        <w:t xml:space="preserve"> – 1 </w:t>
      </w:r>
      <w:proofErr w:type="spellStart"/>
      <w:r w:rsidRPr="003E11B0">
        <w:t>kpl</w:t>
      </w:r>
      <w:proofErr w:type="spellEnd"/>
      <w:r w:rsidRPr="003E11B0">
        <w:t>.,</w:t>
      </w:r>
    </w:p>
    <w:p w14:paraId="6AD92CF5" w14:textId="67BBB320" w:rsidR="00C1366A" w:rsidRPr="003E11B0" w:rsidRDefault="00C1366A" w:rsidP="001B36BE">
      <w:pPr>
        <w:pStyle w:val="Tekstpodstawowy"/>
        <w:numPr>
          <w:ilvl w:val="0"/>
          <w:numId w:val="12"/>
        </w:numPr>
        <w:ind w:right="103"/>
        <w:jc w:val="both"/>
      </w:pPr>
      <w:r w:rsidRPr="003E11B0">
        <w:t xml:space="preserve">przedmiar robót – 1 </w:t>
      </w:r>
      <w:proofErr w:type="spellStart"/>
      <w:r w:rsidRPr="003E11B0">
        <w:t>kpl</w:t>
      </w:r>
      <w:proofErr w:type="spellEnd"/>
      <w:r w:rsidRPr="003E11B0">
        <w:t>.,</w:t>
      </w:r>
    </w:p>
    <w:p w14:paraId="53F4918A" w14:textId="6A8A06ED" w:rsidR="006B2BF2" w:rsidRPr="003E11B0" w:rsidRDefault="00C1366A" w:rsidP="001B36BE">
      <w:pPr>
        <w:pStyle w:val="Tekstpodstawowy"/>
        <w:numPr>
          <w:ilvl w:val="0"/>
          <w:numId w:val="12"/>
        </w:numPr>
        <w:ind w:right="103"/>
        <w:jc w:val="both"/>
      </w:pPr>
      <w:r w:rsidRPr="003E11B0">
        <w:t xml:space="preserve">kosztorys inwestorski – 1 </w:t>
      </w:r>
      <w:proofErr w:type="spellStart"/>
      <w:r w:rsidRPr="003E11B0">
        <w:t>kpl</w:t>
      </w:r>
      <w:proofErr w:type="spellEnd"/>
      <w:r w:rsidRPr="003E11B0">
        <w:t>.</w:t>
      </w:r>
      <w:r w:rsidR="006B2BF2" w:rsidRPr="003E11B0">
        <w:t xml:space="preserve"> </w:t>
      </w:r>
    </w:p>
    <w:p w14:paraId="2B703E5D" w14:textId="74589126" w:rsidR="003E60F4" w:rsidRPr="003E11B0" w:rsidRDefault="003E60F4" w:rsidP="001B36BE">
      <w:pPr>
        <w:pStyle w:val="Tekstpodstawowy"/>
        <w:numPr>
          <w:ilvl w:val="0"/>
          <w:numId w:val="3"/>
        </w:numPr>
        <w:ind w:left="284" w:right="103" w:hanging="284"/>
        <w:jc w:val="both"/>
      </w:pPr>
      <w:r w:rsidRPr="003E11B0">
        <w:t xml:space="preserve">Wszystkie w/w opracowania w formie papierowej oraz elektronicznej (na płycie – 1 egz., przy czym formaty w których należy dostarczyć opracowania to .pdf dla wszystkich opracowań tekstowych i rysunkowych, oraz </w:t>
      </w:r>
      <w:r w:rsidRPr="003E11B0">
        <w:rPr>
          <w:u w:val="single"/>
        </w:rPr>
        <w:t>dodatkowo przedmiary i kosztorys</w:t>
      </w:r>
      <w:r w:rsidRPr="003E11B0">
        <w:t xml:space="preserve"> w formacie .</w:t>
      </w:r>
      <w:proofErr w:type="spellStart"/>
      <w:r w:rsidRPr="003E11B0">
        <w:t>ath</w:t>
      </w:r>
      <w:proofErr w:type="spellEnd"/>
      <w:r w:rsidRPr="003E11B0">
        <w:t>, zaś rysunki w formacie .</w:t>
      </w:r>
      <w:proofErr w:type="spellStart"/>
      <w:r w:rsidRPr="003E11B0">
        <w:t>dwg</w:t>
      </w:r>
      <w:proofErr w:type="spellEnd"/>
      <w:r w:rsidRPr="003E11B0">
        <w:t>).</w:t>
      </w:r>
    </w:p>
    <w:p w14:paraId="3F37BA97" w14:textId="63B5128E" w:rsidR="001E0127" w:rsidRPr="003E11B0" w:rsidRDefault="001E0127" w:rsidP="001B36BE">
      <w:pPr>
        <w:widowControl/>
        <w:numPr>
          <w:ilvl w:val="0"/>
          <w:numId w:val="3"/>
        </w:numPr>
        <w:autoSpaceDE/>
        <w:autoSpaceDN/>
        <w:ind w:left="284" w:hanging="295"/>
        <w:jc w:val="both"/>
        <w:rPr>
          <w:bCs/>
          <w:lang w:eastAsia="pl-PL"/>
        </w:rPr>
      </w:pPr>
      <w:r w:rsidRPr="003E11B0">
        <w:rPr>
          <w:bCs/>
          <w:lang w:eastAsia="pl-PL"/>
        </w:rPr>
        <w:t xml:space="preserve">Przyjęte rozwiązania techniczno-materiałowe należy konsultować na etapie projektu </w:t>
      </w:r>
      <w:r w:rsidR="00C1366A" w:rsidRPr="003E11B0">
        <w:rPr>
          <w:bCs/>
          <w:lang w:eastAsia="pl-PL"/>
        </w:rPr>
        <w:t xml:space="preserve">budowlanego z </w:t>
      </w:r>
      <w:r w:rsidRPr="003E11B0">
        <w:rPr>
          <w:bCs/>
          <w:lang w:eastAsia="pl-PL"/>
        </w:rPr>
        <w:t>Zamawiającym.</w:t>
      </w:r>
    </w:p>
    <w:p w14:paraId="408B18E5" w14:textId="77777777" w:rsidR="003E60F4" w:rsidRPr="003E11B0" w:rsidRDefault="003E60F4" w:rsidP="001B36BE">
      <w:pPr>
        <w:pStyle w:val="Akapitzlist"/>
        <w:numPr>
          <w:ilvl w:val="0"/>
          <w:numId w:val="3"/>
        </w:numPr>
        <w:tabs>
          <w:tab w:val="left" w:pos="360"/>
        </w:tabs>
        <w:ind w:left="284" w:hanging="284"/>
      </w:pPr>
      <w:r w:rsidRPr="003E11B0">
        <w:t>Ponadto</w:t>
      </w:r>
      <w:r w:rsidRPr="003E11B0">
        <w:rPr>
          <w:spacing w:val="-8"/>
        </w:rPr>
        <w:t xml:space="preserve"> </w:t>
      </w:r>
      <w:r w:rsidRPr="003E11B0">
        <w:t>Wykonawca</w:t>
      </w:r>
      <w:r w:rsidRPr="003E11B0">
        <w:rPr>
          <w:spacing w:val="-7"/>
        </w:rPr>
        <w:t xml:space="preserve"> </w:t>
      </w:r>
      <w:r w:rsidRPr="003E11B0">
        <w:t>będzie</w:t>
      </w:r>
      <w:r w:rsidRPr="003E11B0">
        <w:rPr>
          <w:spacing w:val="-7"/>
        </w:rPr>
        <w:t xml:space="preserve"> </w:t>
      </w:r>
      <w:r w:rsidRPr="003E11B0">
        <w:rPr>
          <w:spacing w:val="-2"/>
        </w:rPr>
        <w:t>obowiązany:</w:t>
      </w:r>
    </w:p>
    <w:p w14:paraId="780265A2" w14:textId="77777777" w:rsidR="00B112F8" w:rsidRPr="003E11B0" w:rsidRDefault="00B112F8" w:rsidP="001B36BE">
      <w:pPr>
        <w:pStyle w:val="Akapitzlist"/>
        <w:numPr>
          <w:ilvl w:val="1"/>
          <w:numId w:val="10"/>
        </w:numPr>
        <w:ind w:left="709" w:right="102" w:hanging="425"/>
      </w:pPr>
      <w:r w:rsidRPr="003E11B0">
        <w:t>uwzględnić w ramach projektowanych prac wszystkie roboty budowlane niezbędne do spełnienia obowiązujących przepisów techniczno-budowlanych,</w:t>
      </w:r>
    </w:p>
    <w:p w14:paraId="57BBB83F" w14:textId="4D6EFDED" w:rsidR="00B112F8" w:rsidRPr="003E11B0" w:rsidRDefault="00B112F8" w:rsidP="001B36BE">
      <w:pPr>
        <w:pStyle w:val="Akapitzlist"/>
        <w:numPr>
          <w:ilvl w:val="1"/>
          <w:numId w:val="10"/>
        </w:numPr>
        <w:ind w:left="709" w:right="102" w:hanging="425"/>
      </w:pPr>
      <w:r w:rsidRPr="003E11B0">
        <w:t>do konsultowania i uzyskiwania akceptacji Zamawiającego dla zastosowanych rozwiązań na etapie sporządzania dokumentacji projektowych. Wszelkie akceptacje i uzgodnienia Zamawiającego nie zwalniają Wykonawcy z jakiejkolwiek odpowiedzialności za błędy, sprzeczności i niestosowanie się do zapisów zawartej umowy oraz wynikających z obowiązujących przepisów,</w:t>
      </w:r>
    </w:p>
    <w:p w14:paraId="3A1C6C55" w14:textId="3495B039" w:rsidR="00B112F8" w:rsidRPr="003E11B0" w:rsidRDefault="00B112F8" w:rsidP="001B36BE">
      <w:pPr>
        <w:pStyle w:val="Akapitzlist"/>
        <w:numPr>
          <w:ilvl w:val="1"/>
          <w:numId w:val="10"/>
        </w:numPr>
        <w:ind w:left="709" w:right="102" w:hanging="425"/>
      </w:pPr>
      <w:r w:rsidRPr="003E11B0">
        <w:t>do współpracy z Zamawiającym w trakcie przeprowadzenia postępowania o udzielenie zamówienia publicznego m.in. w zakresie udzielania wyjaśnień / odpowiedzi na pytania związane z przedmiotem zamówienia oraz w ciągu 3 lat od odbioru ww. dokumentacji do aktualizacji kosztorysów inwestorskich na wezwanie Zamawiającego (maksymalnie 3 aktualizacje)</w:t>
      </w:r>
      <w:r w:rsidR="00C1366A" w:rsidRPr="003E11B0">
        <w:t>,</w:t>
      </w:r>
      <w:r w:rsidRPr="003E11B0">
        <w:t xml:space="preserve"> a także do zapewnienia wsparcia i udziału w ewentualnych konsultacjach związanych z ujętymi w kosztorysach pozycjami kosztowymi.</w:t>
      </w:r>
    </w:p>
    <w:p w14:paraId="77C6BFC0" w14:textId="77777777" w:rsidR="003E60F4" w:rsidRPr="003E11B0" w:rsidRDefault="003E60F4" w:rsidP="000C3D5D">
      <w:pPr>
        <w:pStyle w:val="Tekstpodstawowy"/>
        <w:spacing w:before="8"/>
        <w:rPr>
          <w:sz w:val="21"/>
        </w:rPr>
      </w:pPr>
    </w:p>
    <w:p w14:paraId="1EB70FDB" w14:textId="77777777" w:rsidR="003E60F4" w:rsidRPr="003E11B0" w:rsidRDefault="003E60F4" w:rsidP="00A365E7">
      <w:pPr>
        <w:pStyle w:val="Nagwek1"/>
        <w:ind w:left="0"/>
        <w:jc w:val="center"/>
      </w:pPr>
      <w:r w:rsidRPr="003E11B0">
        <w:t>§</w:t>
      </w:r>
      <w:r w:rsidRPr="003E11B0">
        <w:rPr>
          <w:spacing w:val="-1"/>
        </w:rPr>
        <w:t xml:space="preserve"> </w:t>
      </w:r>
      <w:r w:rsidRPr="003E11B0">
        <w:rPr>
          <w:spacing w:val="-12"/>
        </w:rPr>
        <w:t>2</w:t>
      </w:r>
    </w:p>
    <w:p w14:paraId="6FE7F5A2" w14:textId="7BCDE60C" w:rsidR="003E60F4" w:rsidRPr="003E11B0" w:rsidRDefault="003E60F4" w:rsidP="001B36BE">
      <w:pPr>
        <w:pStyle w:val="Akapitzlist"/>
        <w:numPr>
          <w:ilvl w:val="0"/>
          <w:numId w:val="2"/>
        </w:numPr>
        <w:spacing w:before="2"/>
        <w:ind w:left="284" w:right="103" w:hanging="284"/>
      </w:pPr>
      <w:r w:rsidRPr="003E11B0">
        <w:t xml:space="preserve">Wykonawca zobowiązuje się do wykonania dokumentacji stanowiącej przedmiot umowy zgodnie ze zleceniem Zamawiającego udzielonym w oparciu o Zaproszenie do złożenia ofert znak </w:t>
      </w:r>
      <w:r w:rsidR="003E11B0" w:rsidRPr="003E11B0">
        <w:lastRenderedPageBreak/>
        <w:t>RI.272.21.13.AZ</w:t>
      </w:r>
      <w:r w:rsidRPr="003E11B0">
        <w:t>, zasadami współczesnej</w:t>
      </w:r>
      <w:r w:rsidRPr="003E11B0">
        <w:rPr>
          <w:spacing w:val="40"/>
        </w:rPr>
        <w:t xml:space="preserve"> </w:t>
      </w:r>
      <w:r w:rsidRPr="003E11B0">
        <w:t>wiedzy technicznej, obowiązującymi w tym zakresie przepisami.</w:t>
      </w:r>
    </w:p>
    <w:p w14:paraId="30C74715" w14:textId="75C42813" w:rsidR="003E60F4" w:rsidRPr="003E11B0" w:rsidRDefault="003E60F4" w:rsidP="001B36BE">
      <w:pPr>
        <w:pStyle w:val="Akapitzlist"/>
        <w:widowControl/>
        <w:numPr>
          <w:ilvl w:val="0"/>
          <w:numId w:val="2"/>
        </w:numPr>
        <w:shd w:val="clear" w:color="auto" w:fill="FFFFFF"/>
        <w:autoSpaceDE/>
        <w:autoSpaceDN/>
        <w:ind w:left="284" w:hanging="284"/>
        <w:contextualSpacing/>
        <w:rPr>
          <w:lang w:eastAsia="pl-PL"/>
        </w:rPr>
      </w:pPr>
      <w:r w:rsidRPr="003E11B0">
        <w:rPr>
          <w:lang w:eastAsia="pl-PL"/>
        </w:rPr>
        <w:t xml:space="preserve">Dokumentacja projektowa musi zostać wykonana zgodnie z wymogami ustawy Prawo zamówień publicznych na potrzeby dokumentacji stanowiącej opis przedmiotu zamówienia tj. art. 99-103 ustawy </w:t>
      </w:r>
      <w:proofErr w:type="spellStart"/>
      <w:r w:rsidRPr="003E11B0">
        <w:rPr>
          <w:lang w:eastAsia="pl-PL"/>
        </w:rPr>
        <w:t>Pzp</w:t>
      </w:r>
      <w:proofErr w:type="spellEnd"/>
      <w:r w:rsidRPr="003E11B0">
        <w:rPr>
          <w:lang w:eastAsia="pl-PL"/>
        </w:rPr>
        <w:t>, szczególnie z uwzględnieniem art. 99 ust.</w:t>
      </w:r>
      <w:r w:rsidR="00793A13" w:rsidRPr="003E11B0">
        <w:rPr>
          <w:lang w:eastAsia="pl-PL"/>
        </w:rPr>
        <w:t xml:space="preserve"> </w:t>
      </w:r>
      <w:r w:rsidRPr="003E11B0">
        <w:rPr>
          <w:lang w:eastAsia="pl-PL"/>
        </w:rPr>
        <w:t xml:space="preserve">4 i 5 tj.: </w:t>
      </w:r>
    </w:p>
    <w:p w14:paraId="67FEB496" w14:textId="77777777" w:rsidR="003E60F4" w:rsidRPr="003E11B0" w:rsidRDefault="003E60F4" w:rsidP="002E0ED2">
      <w:pPr>
        <w:widowControl/>
        <w:shd w:val="clear" w:color="auto" w:fill="FFFFFF"/>
        <w:autoSpaceDE/>
        <w:autoSpaceDN/>
        <w:ind w:left="426"/>
        <w:jc w:val="both"/>
        <w:rPr>
          <w:i/>
          <w:lang w:eastAsia="pl-PL"/>
        </w:rPr>
      </w:pPr>
      <w:r w:rsidRPr="003E11B0">
        <w:rPr>
          <w:lang w:eastAsia="pl-PL"/>
        </w:rPr>
        <w:t>„</w:t>
      </w:r>
      <w:r w:rsidRPr="003E11B0">
        <w:rPr>
          <w:i/>
          <w:lang w:eastAsia="pl-PL"/>
        </w:rPr>
        <w:t>4. Przedmiotu zamówienia nie można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p>
    <w:p w14:paraId="3162D508" w14:textId="77777777" w:rsidR="003E60F4" w:rsidRPr="003E11B0" w:rsidRDefault="003E60F4" w:rsidP="002E0ED2">
      <w:pPr>
        <w:widowControl/>
        <w:shd w:val="clear" w:color="auto" w:fill="FFFFFF"/>
        <w:autoSpaceDE/>
        <w:autoSpaceDN/>
        <w:ind w:left="426"/>
        <w:jc w:val="both"/>
        <w:rPr>
          <w:lang w:eastAsia="pl-PL"/>
        </w:rPr>
      </w:pPr>
      <w:r w:rsidRPr="003E11B0">
        <w:rPr>
          <w:i/>
          <w:lang w:eastAsia="pl-PL"/>
        </w:rPr>
        <w:t>5. Przedmiot zamówienia można opisać przez wskazanie znaków towarowych, patentów lub pochodzenia, źródła lub szczególnego procesu, który charakteryzuje produkty lub usługi dostarczane przez konkretnego wykonawcę, jeżeli zamawiający nie może opisać przedmiotu zamówienia w wystarczająco precyzyjny i zrozumiały sposób, a wskazaniu takiemu towarzyszą wyrazy "lub równoważny"</w:t>
      </w:r>
      <w:r w:rsidRPr="003E11B0">
        <w:rPr>
          <w:lang w:eastAsia="pl-PL"/>
        </w:rPr>
        <w:t xml:space="preserve">. </w:t>
      </w:r>
    </w:p>
    <w:p w14:paraId="37935505" w14:textId="623C3AEA" w:rsidR="003E60F4" w:rsidRPr="003E11B0" w:rsidRDefault="003E60F4" w:rsidP="002E0ED2">
      <w:pPr>
        <w:widowControl/>
        <w:shd w:val="clear" w:color="auto" w:fill="FFFFFF"/>
        <w:autoSpaceDE/>
        <w:autoSpaceDN/>
        <w:ind w:left="426"/>
        <w:jc w:val="both"/>
        <w:rPr>
          <w:lang w:eastAsia="pl-PL"/>
        </w:rPr>
      </w:pPr>
      <w:r w:rsidRPr="003E11B0">
        <w:rPr>
          <w:lang w:eastAsia="pl-PL"/>
        </w:rPr>
        <w:t xml:space="preserve">W takim przypadku Wykonawca, </w:t>
      </w:r>
      <w:r w:rsidR="0065660D" w:rsidRPr="003E11B0">
        <w:rPr>
          <w:lang w:eastAsia="pl-PL"/>
        </w:rPr>
        <w:t>wskazuje w opisie przedmiotu zamówienia kryteria stosowane w celu oceny równoważności</w:t>
      </w:r>
      <w:r w:rsidR="00C1366A" w:rsidRPr="003E11B0">
        <w:rPr>
          <w:lang w:eastAsia="pl-PL"/>
        </w:rPr>
        <w:t xml:space="preserve"> (tabele równoważności)</w:t>
      </w:r>
      <w:r w:rsidR="0065660D" w:rsidRPr="003E11B0">
        <w:rPr>
          <w:lang w:eastAsia="pl-PL"/>
        </w:rPr>
        <w:t>.</w:t>
      </w:r>
    </w:p>
    <w:p w14:paraId="2A3174BD" w14:textId="77777777" w:rsidR="003E60F4" w:rsidRPr="003E11B0" w:rsidRDefault="003E60F4" w:rsidP="002E0ED2">
      <w:pPr>
        <w:widowControl/>
        <w:autoSpaceDE/>
        <w:autoSpaceDN/>
        <w:ind w:left="426"/>
        <w:jc w:val="both"/>
        <w:rPr>
          <w:lang w:eastAsia="pl-PL"/>
        </w:rPr>
      </w:pPr>
      <w:r w:rsidRPr="003E11B0">
        <w:rPr>
          <w:lang w:eastAsia="pl-PL"/>
        </w:rPr>
        <w:t>Ponadto dokumentacja musi być zgodna w szczególności z:</w:t>
      </w:r>
    </w:p>
    <w:p w14:paraId="46583AEB" w14:textId="694515B2" w:rsidR="003E60F4" w:rsidRPr="003E11B0" w:rsidRDefault="003E60F4" w:rsidP="001B36BE">
      <w:pPr>
        <w:widowControl/>
        <w:numPr>
          <w:ilvl w:val="0"/>
          <w:numId w:val="5"/>
        </w:numPr>
        <w:autoSpaceDE/>
        <w:autoSpaceDN/>
        <w:jc w:val="both"/>
        <w:rPr>
          <w:lang w:eastAsia="pl-PL"/>
        </w:rPr>
      </w:pPr>
      <w:bookmarkStart w:id="14" w:name="_Hlk146698742"/>
      <w:r w:rsidRPr="003E11B0">
        <w:rPr>
          <w:lang w:eastAsia="pl-PL"/>
        </w:rPr>
        <w:t xml:space="preserve">Rozporządzeniem </w:t>
      </w:r>
      <w:r w:rsidRPr="003E11B0">
        <w:rPr>
          <w:shd w:val="clear" w:color="auto" w:fill="FFFFFF"/>
          <w:lang w:eastAsia="pl-PL"/>
        </w:rPr>
        <w:t>Ministra Rozwoju i Technologii z 20 grudnia 2021 r. w sprawie szczegółowego zakresu i formy dokumentacji projektowej, specyfikacji technicznych wykonania i odbioru robót budowlanych oraz programu funkcjonalno-użytkowego</w:t>
      </w:r>
      <w:r w:rsidRPr="003E11B0">
        <w:rPr>
          <w:lang w:eastAsia="pl-PL"/>
        </w:rPr>
        <w:t xml:space="preserve"> (</w:t>
      </w:r>
      <w:r w:rsidRPr="003E11B0">
        <w:rPr>
          <w:shd w:val="clear" w:color="auto" w:fill="FFFFFF"/>
          <w:lang w:eastAsia="pl-PL"/>
        </w:rPr>
        <w:t>Dz. U.</w:t>
      </w:r>
      <w:r w:rsidR="00793A13" w:rsidRPr="003E11B0">
        <w:rPr>
          <w:shd w:val="clear" w:color="auto" w:fill="FFFFFF"/>
          <w:lang w:eastAsia="pl-PL"/>
        </w:rPr>
        <w:t xml:space="preserve"> z </w:t>
      </w:r>
      <w:r w:rsidRPr="003E11B0">
        <w:rPr>
          <w:shd w:val="clear" w:color="auto" w:fill="FFFFFF"/>
          <w:lang w:eastAsia="pl-PL"/>
        </w:rPr>
        <w:t>2021</w:t>
      </w:r>
      <w:r w:rsidR="00793A13" w:rsidRPr="003E11B0">
        <w:rPr>
          <w:shd w:val="clear" w:color="auto" w:fill="FFFFFF"/>
          <w:lang w:eastAsia="pl-PL"/>
        </w:rPr>
        <w:t xml:space="preserve"> r</w:t>
      </w:r>
      <w:r w:rsidRPr="003E11B0">
        <w:rPr>
          <w:shd w:val="clear" w:color="auto" w:fill="FFFFFF"/>
          <w:lang w:eastAsia="pl-PL"/>
        </w:rPr>
        <w:t>.</w:t>
      </w:r>
      <w:r w:rsidR="00793A13" w:rsidRPr="003E11B0">
        <w:rPr>
          <w:shd w:val="clear" w:color="auto" w:fill="FFFFFF"/>
          <w:lang w:eastAsia="pl-PL"/>
        </w:rPr>
        <w:t xml:space="preserve"> poz. </w:t>
      </w:r>
      <w:r w:rsidRPr="003E11B0">
        <w:rPr>
          <w:shd w:val="clear" w:color="auto" w:fill="FFFFFF"/>
          <w:lang w:eastAsia="pl-PL"/>
        </w:rPr>
        <w:t>2454</w:t>
      </w:r>
      <w:r w:rsidRPr="003E11B0">
        <w:rPr>
          <w:lang w:eastAsia="pl-PL"/>
        </w:rPr>
        <w:t xml:space="preserve">), </w:t>
      </w:r>
    </w:p>
    <w:p w14:paraId="41D9356B" w14:textId="1A5E4314" w:rsidR="003E60F4" w:rsidRPr="003E11B0" w:rsidRDefault="003E60F4" w:rsidP="001B36BE">
      <w:pPr>
        <w:widowControl/>
        <w:numPr>
          <w:ilvl w:val="0"/>
          <w:numId w:val="5"/>
        </w:numPr>
        <w:autoSpaceDE/>
        <w:autoSpaceDN/>
        <w:jc w:val="both"/>
        <w:rPr>
          <w:shd w:val="clear" w:color="auto" w:fill="FFFFFF"/>
          <w:lang w:eastAsia="pl-PL"/>
        </w:rPr>
      </w:pPr>
      <w:r w:rsidRPr="003E11B0">
        <w:rPr>
          <w:lang w:eastAsia="pl-PL"/>
        </w:rPr>
        <w:t xml:space="preserve">Rozporządzeniem </w:t>
      </w:r>
      <w:r w:rsidRPr="003E11B0">
        <w:rPr>
          <w:shd w:val="clear" w:color="auto" w:fill="FFFFFF"/>
          <w:lang w:eastAsia="pl-PL"/>
        </w:rPr>
        <w:t>Ministra Rozwoju i Technologii z 20 grudnia 2021 r. w sprawie określenia metod i podstaw sporządzania kosztorysu inwestorskiego, obliczania planowanych kosztów prac projektowych oraz planowanych kosztów robót budowlanych określonych w programie funkcjonalno-użytkowym (Dz.U.</w:t>
      </w:r>
      <w:r w:rsidR="00793A13" w:rsidRPr="003E11B0">
        <w:rPr>
          <w:shd w:val="clear" w:color="auto" w:fill="FFFFFF"/>
          <w:lang w:eastAsia="pl-PL"/>
        </w:rPr>
        <w:t xml:space="preserve"> z </w:t>
      </w:r>
      <w:r w:rsidRPr="003E11B0">
        <w:rPr>
          <w:shd w:val="clear" w:color="auto" w:fill="FFFFFF"/>
          <w:lang w:eastAsia="pl-PL"/>
        </w:rPr>
        <w:t>2021</w:t>
      </w:r>
      <w:r w:rsidR="00793A13" w:rsidRPr="003E11B0">
        <w:rPr>
          <w:shd w:val="clear" w:color="auto" w:fill="FFFFFF"/>
          <w:lang w:eastAsia="pl-PL"/>
        </w:rPr>
        <w:t xml:space="preserve"> r</w:t>
      </w:r>
      <w:r w:rsidRPr="003E11B0">
        <w:rPr>
          <w:shd w:val="clear" w:color="auto" w:fill="FFFFFF"/>
          <w:lang w:eastAsia="pl-PL"/>
        </w:rPr>
        <w:t>.</w:t>
      </w:r>
      <w:r w:rsidR="00793A13" w:rsidRPr="003E11B0">
        <w:rPr>
          <w:shd w:val="clear" w:color="auto" w:fill="FFFFFF"/>
          <w:lang w:eastAsia="pl-PL"/>
        </w:rPr>
        <w:t xml:space="preserve"> poz. </w:t>
      </w:r>
      <w:r w:rsidRPr="003E11B0">
        <w:rPr>
          <w:shd w:val="clear" w:color="auto" w:fill="FFFFFF"/>
          <w:lang w:eastAsia="pl-PL"/>
        </w:rPr>
        <w:t>2458),</w:t>
      </w:r>
    </w:p>
    <w:p w14:paraId="44E320DD" w14:textId="58ED0DCE" w:rsidR="003E60F4" w:rsidRPr="003E11B0" w:rsidRDefault="003E60F4" w:rsidP="001B36BE">
      <w:pPr>
        <w:widowControl/>
        <w:numPr>
          <w:ilvl w:val="0"/>
          <w:numId w:val="5"/>
        </w:numPr>
        <w:autoSpaceDE/>
        <w:autoSpaceDN/>
        <w:jc w:val="both"/>
        <w:rPr>
          <w:lang w:eastAsia="pl-PL"/>
        </w:rPr>
      </w:pPr>
      <w:r w:rsidRPr="003E11B0">
        <w:rPr>
          <w:lang w:eastAsia="pl-PL"/>
        </w:rPr>
        <w:t>Rozporządzeniem Ministra Rozwoju z dnia 11 września 2020 r. w sprawie szczegółowego zakresu i formy projektu budowlanego (Dz.U.</w:t>
      </w:r>
      <w:r w:rsidR="00793A13" w:rsidRPr="003E11B0">
        <w:rPr>
          <w:lang w:eastAsia="pl-PL"/>
        </w:rPr>
        <w:t xml:space="preserve"> z </w:t>
      </w:r>
      <w:r w:rsidRPr="003E11B0">
        <w:rPr>
          <w:lang w:eastAsia="pl-PL"/>
        </w:rPr>
        <w:t>2022</w:t>
      </w:r>
      <w:r w:rsidR="00793A13" w:rsidRPr="003E11B0">
        <w:rPr>
          <w:lang w:eastAsia="pl-PL"/>
        </w:rPr>
        <w:t xml:space="preserve"> r</w:t>
      </w:r>
      <w:r w:rsidRPr="003E11B0">
        <w:rPr>
          <w:lang w:eastAsia="pl-PL"/>
        </w:rPr>
        <w:t>.</w:t>
      </w:r>
      <w:r w:rsidR="00793A13" w:rsidRPr="003E11B0">
        <w:rPr>
          <w:lang w:eastAsia="pl-PL"/>
        </w:rPr>
        <w:t xml:space="preserve"> poz. </w:t>
      </w:r>
      <w:r w:rsidRPr="003E11B0">
        <w:rPr>
          <w:lang w:eastAsia="pl-PL"/>
        </w:rPr>
        <w:t>1679</w:t>
      </w:r>
      <w:r w:rsidR="00793A13" w:rsidRPr="003E11B0">
        <w:rPr>
          <w:lang w:eastAsia="pl-PL"/>
        </w:rPr>
        <w:t xml:space="preserve"> ze zm.</w:t>
      </w:r>
      <w:r w:rsidRPr="003E11B0">
        <w:rPr>
          <w:lang w:eastAsia="pl-PL"/>
        </w:rPr>
        <w:t>),</w:t>
      </w:r>
    </w:p>
    <w:p w14:paraId="587093B4" w14:textId="011DB574" w:rsidR="003E60F4" w:rsidRPr="003E11B0" w:rsidRDefault="003E60F4" w:rsidP="001B36BE">
      <w:pPr>
        <w:widowControl/>
        <w:numPr>
          <w:ilvl w:val="0"/>
          <w:numId w:val="5"/>
        </w:numPr>
        <w:suppressAutoHyphens/>
        <w:autoSpaceDE/>
        <w:autoSpaceDN/>
        <w:jc w:val="both"/>
        <w:rPr>
          <w:kern w:val="1"/>
          <w:lang w:eastAsia="zh-CN"/>
        </w:rPr>
      </w:pPr>
      <w:r w:rsidRPr="003E11B0">
        <w:rPr>
          <w:kern w:val="1"/>
          <w:lang w:eastAsia="zh-CN"/>
        </w:rPr>
        <w:t>ustawą z dnia 7 lipca 1994 r. Prawo budowlane (Dz.U.20</w:t>
      </w:r>
      <w:r w:rsidR="003329DC" w:rsidRPr="003E11B0">
        <w:rPr>
          <w:kern w:val="1"/>
          <w:lang w:eastAsia="zh-CN"/>
        </w:rPr>
        <w:t>25</w:t>
      </w:r>
      <w:r w:rsidR="00793A13" w:rsidRPr="003E11B0">
        <w:rPr>
          <w:kern w:val="1"/>
          <w:lang w:eastAsia="zh-CN"/>
        </w:rPr>
        <w:t xml:space="preserve"> r</w:t>
      </w:r>
      <w:r w:rsidRPr="003E11B0">
        <w:rPr>
          <w:kern w:val="1"/>
          <w:lang w:eastAsia="zh-CN"/>
        </w:rPr>
        <w:t>.</w:t>
      </w:r>
      <w:r w:rsidR="00793A13" w:rsidRPr="003E11B0">
        <w:rPr>
          <w:kern w:val="1"/>
          <w:lang w:eastAsia="zh-CN"/>
        </w:rPr>
        <w:t xml:space="preserve"> poz. </w:t>
      </w:r>
      <w:r w:rsidR="003329DC" w:rsidRPr="003E11B0">
        <w:rPr>
          <w:kern w:val="1"/>
          <w:lang w:eastAsia="zh-CN"/>
        </w:rPr>
        <w:t>418</w:t>
      </w:r>
      <w:r w:rsidR="00793A13" w:rsidRPr="003E11B0">
        <w:rPr>
          <w:kern w:val="1"/>
          <w:lang w:eastAsia="zh-CN"/>
        </w:rPr>
        <w:t xml:space="preserve"> ze zm.</w:t>
      </w:r>
      <w:r w:rsidRPr="003E11B0">
        <w:rPr>
          <w:kern w:val="1"/>
          <w:lang w:eastAsia="zh-CN"/>
        </w:rPr>
        <w:t>) i wszystkimi wydanymi na jej podstawie aktami wykonawczymi,</w:t>
      </w:r>
    </w:p>
    <w:p w14:paraId="71DF3CED" w14:textId="0DCD259E" w:rsidR="003E60F4" w:rsidRPr="003E11B0" w:rsidRDefault="003E60F4" w:rsidP="001B36BE">
      <w:pPr>
        <w:pStyle w:val="Akapitzlist"/>
        <w:numPr>
          <w:ilvl w:val="0"/>
          <w:numId w:val="5"/>
        </w:numPr>
        <w:rPr>
          <w:kern w:val="1"/>
          <w:lang w:eastAsia="zh-CN"/>
        </w:rPr>
      </w:pPr>
      <w:r w:rsidRPr="003E11B0">
        <w:rPr>
          <w:kern w:val="1"/>
          <w:lang w:eastAsia="zh-CN"/>
        </w:rPr>
        <w:t>Rozporządzeniem Ministra Infrastruktury z dnia 12 kwietnia 2002 r. w sprawie warunków technicznych, jakim powinny odpowiadać budynki i ich usytuowanie (Dz.U.</w:t>
      </w:r>
      <w:r w:rsidR="00793A13" w:rsidRPr="003E11B0">
        <w:rPr>
          <w:kern w:val="1"/>
          <w:lang w:eastAsia="zh-CN"/>
        </w:rPr>
        <w:t xml:space="preserve"> z </w:t>
      </w:r>
      <w:r w:rsidRPr="003E11B0">
        <w:rPr>
          <w:kern w:val="1"/>
          <w:lang w:eastAsia="zh-CN"/>
        </w:rPr>
        <w:t>2022</w:t>
      </w:r>
      <w:r w:rsidR="00793A13" w:rsidRPr="003E11B0">
        <w:rPr>
          <w:kern w:val="1"/>
          <w:lang w:eastAsia="zh-CN"/>
        </w:rPr>
        <w:t xml:space="preserve"> r</w:t>
      </w:r>
      <w:r w:rsidRPr="003E11B0">
        <w:rPr>
          <w:kern w:val="1"/>
          <w:lang w:eastAsia="zh-CN"/>
        </w:rPr>
        <w:t>.</w:t>
      </w:r>
      <w:r w:rsidR="00793A13" w:rsidRPr="003E11B0">
        <w:rPr>
          <w:kern w:val="1"/>
          <w:lang w:eastAsia="zh-CN"/>
        </w:rPr>
        <w:t xml:space="preserve"> poz. </w:t>
      </w:r>
      <w:r w:rsidRPr="003E11B0">
        <w:rPr>
          <w:kern w:val="1"/>
          <w:lang w:eastAsia="zh-CN"/>
        </w:rPr>
        <w:t>1225</w:t>
      </w:r>
      <w:r w:rsidR="00793A13" w:rsidRPr="003E11B0">
        <w:rPr>
          <w:kern w:val="1"/>
          <w:lang w:eastAsia="zh-CN"/>
        </w:rPr>
        <w:t xml:space="preserve"> ze zm.</w:t>
      </w:r>
      <w:r w:rsidRPr="003E11B0">
        <w:rPr>
          <w:kern w:val="1"/>
          <w:lang w:eastAsia="zh-CN"/>
        </w:rPr>
        <w:t>).</w:t>
      </w:r>
    </w:p>
    <w:bookmarkEnd w:id="14"/>
    <w:p w14:paraId="1C313674" w14:textId="0CD94C08" w:rsidR="003E60F4" w:rsidRPr="003E11B0" w:rsidRDefault="003E60F4" w:rsidP="001B36BE">
      <w:pPr>
        <w:pStyle w:val="Akapitzlist"/>
        <w:numPr>
          <w:ilvl w:val="0"/>
          <w:numId w:val="2"/>
        </w:numPr>
        <w:ind w:left="284" w:right="103" w:hanging="284"/>
      </w:pPr>
      <w:r w:rsidRPr="003E11B0">
        <w:t>Wykonawca przeniesie na Zamawiającego w ramach wynagrodzenia określonego niniejszą</w:t>
      </w:r>
      <w:r w:rsidRPr="003E11B0">
        <w:rPr>
          <w:spacing w:val="40"/>
        </w:rPr>
        <w:t xml:space="preserve"> </w:t>
      </w:r>
      <w:r w:rsidRPr="003E11B0">
        <w:t xml:space="preserve">umową majątkowe prawa autorskie do dokumentacji stanowiącej przedmiot umowy, </w:t>
      </w:r>
      <w:r w:rsidR="001B36BE" w:rsidRPr="003E11B0">
        <w:t xml:space="preserve">z </w:t>
      </w:r>
      <w:r w:rsidR="00DC0F73" w:rsidRPr="003E11B0">
        <w:t>chwil</w:t>
      </w:r>
      <w:r w:rsidR="001B36BE" w:rsidRPr="003E11B0">
        <w:t>ą</w:t>
      </w:r>
      <w:r w:rsidR="00DC0F73" w:rsidRPr="003E11B0">
        <w:t xml:space="preserve"> </w:t>
      </w:r>
      <w:r w:rsidR="001B36BE" w:rsidRPr="003E11B0">
        <w:t xml:space="preserve">przejęcia </w:t>
      </w:r>
      <w:r w:rsidR="000B4A1F" w:rsidRPr="003E11B0">
        <w:t>dokumentacji,</w:t>
      </w:r>
      <w:r w:rsidR="00DC0F73" w:rsidRPr="003E11B0">
        <w:t xml:space="preserve"> </w:t>
      </w:r>
      <w:r w:rsidRPr="003E11B0">
        <w:t>w zakresie następujących pól eksploatacji:</w:t>
      </w:r>
    </w:p>
    <w:p w14:paraId="2702B86A" w14:textId="77777777" w:rsidR="003E60F4" w:rsidRPr="003E11B0" w:rsidRDefault="003E60F4" w:rsidP="001B36BE">
      <w:pPr>
        <w:pStyle w:val="Akapitzlist"/>
        <w:numPr>
          <w:ilvl w:val="1"/>
          <w:numId w:val="2"/>
        </w:numPr>
        <w:tabs>
          <w:tab w:val="left" w:pos="1675"/>
        </w:tabs>
        <w:ind w:left="567" w:right="101" w:hanging="283"/>
      </w:pPr>
      <w:r w:rsidRPr="003E11B0">
        <w:t xml:space="preserve">utrwalanie całości lub poszczególnych elementów dokumentacji na wszelkich nośnikach dostępnych w chwili zawarcia Umowy, a w szczególności na papierze oraz na wszelkich nośnikach magnetycznych umożliwiających eksploatację dokumentacji lub jego poszczególnych elementów przy użyciu komputera (w szczególności cd, </w:t>
      </w:r>
      <w:proofErr w:type="spellStart"/>
      <w:r w:rsidRPr="003E11B0">
        <w:t>dvd</w:t>
      </w:r>
      <w:proofErr w:type="spellEnd"/>
      <w:r w:rsidRPr="003E11B0">
        <w:t xml:space="preserve">, </w:t>
      </w:r>
      <w:proofErr w:type="spellStart"/>
      <w:r w:rsidRPr="003E11B0">
        <w:t>pen-drive</w:t>
      </w:r>
      <w:proofErr w:type="spellEnd"/>
      <w:r w:rsidRPr="003E11B0">
        <w:t xml:space="preserve">, dysk </w:t>
      </w:r>
      <w:r w:rsidRPr="003E11B0">
        <w:rPr>
          <w:spacing w:val="-2"/>
        </w:rPr>
        <w:t>zewnętrzny);</w:t>
      </w:r>
    </w:p>
    <w:p w14:paraId="2E697DCB" w14:textId="77777777" w:rsidR="003E60F4" w:rsidRPr="003E11B0" w:rsidRDefault="003E60F4" w:rsidP="001B36BE">
      <w:pPr>
        <w:pStyle w:val="Akapitzlist"/>
        <w:numPr>
          <w:ilvl w:val="1"/>
          <w:numId w:val="2"/>
        </w:numPr>
        <w:tabs>
          <w:tab w:val="left" w:pos="1676"/>
        </w:tabs>
        <w:ind w:left="567" w:right="104" w:hanging="283"/>
      </w:pPr>
      <w:r w:rsidRPr="003E11B0">
        <w:t>zwielokrotnienie całości lub poszczególnych elementów dokumentacji przy użyciu wszelkich technik dostępnych w chwili zawarcia Umowy (w tym techniki offsetowej, kserograficznej, cyfrowej), na nośnikach, o których mowa w pkt. 1);</w:t>
      </w:r>
    </w:p>
    <w:p w14:paraId="200BB2EF" w14:textId="77777777" w:rsidR="003E60F4" w:rsidRPr="003E11B0" w:rsidRDefault="003E60F4" w:rsidP="001B36BE">
      <w:pPr>
        <w:pStyle w:val="Akapitzlist"/>
        <w:numPr>
          <w:ilvl w:val="1"/>
          <w:numId w:val="2"/>
        </w:numPr>
        <w:tabs>
          <w:tab w:val="left" w:pos="540"/>
          <w:tab w:val="left" w:pos="1676"/>
        </w:tabs>
        <w:ind w:left="567" w:right="101" w:hanging="283"/>
      </w:pPr>
      <w:r w:rsidRPr="003E11B0">
        <w:t>wprowadzenie do pamięci ROM lub innego rodzaju pamięci trwałej komputera oraz do pamięci nietrwałej RAM;</w:t>
      </w:r>
    </w:p>
    <w:p w14:paraId="7BDC3AA9" w14:textId="77777777" w:rsidR="003E60F4" w:rsidRPr="003E11B0" w:rsidRDefault="003E60F4" w:rsidP="001B36BE">
      <w:pPr>
        <w:pStyle w:val="Akapitzlist"/>
        <w:numPr>
          <w:ilvl w:val="1"/>
          <w:numId w:val="2"/>
        </w:numPr>
        <w:tabs>
          <w:tab w:val="left" w:pos="540"/>
          <w:tab w:val="left" w:pos="1676"/>
        </w:tabs>
        <w:spacing w:line="242" w:lineRule="auto"/>
        <w:ind w:left="567" w:right="100" w:hanging="283"/>
      </w:pPr>
      <w:r w:rsidRPr="003E11B0">
        <w:t>wystawienie makiet, planów, rysunków i szkiców sporządzonych na podstawie całości lub poszczególnych elementów dokumentacji;</w:t>
      </w:r>
    </w:p>
    <w:p w14:paraId="4AC35C4E" w14:textId="77777777" w:rsidR="003E60F4" w:rsidRPr="003E11B0" w:rsidRDefault="003E60F4" w:rsidP="001B36BE">
      <w:pPr>
        <w:pStyle w:val="Akapitzlist"/>
        <w:numPr>
          <w:ilvl w:val="1"/>
          <w:numId w:val="2"/>
        </w:numPr>
        <w:tabs>
          <w:tab w:val="left" w:pos="540"/>
          <w:tab w:val="left" w:pos="1676"/>
        </w:tabs>
        <w:spacing w:line="242" w:lineRule="auto"/>
        <w:ind w:left="567" w:right="100" w:hanging="283"/>
      </w:pPr>
      <w:r w:rsidRPr="003E11B0">
        <w:t>wprowadzenie do sieci Internet, Intranet i wykorzystanie w celach reklamowych w różnych mediach (radio, telewizja, banery, reklamy wielkoformatowe, ulotki, itp.);</w:t>
      </w:r>
    </w:p>
    <w:p w14:paraId="43B9005E" w14:textId="77777777" w:rsidR="003E60F4" w:rsidRPr="003E11B0" w:rsidRDefault="003E60F4" w:rsidP="001B36BE">
      <w:pPr>
        <w:pStyle w:val="Akapitzlist"/>
        <w:numPr>
          <w:ilvl w:val="1"/>
          <w:numId w:val="2"/>
        </w:numPr>
        <w:tabs>
          <w:tab w:val="left" w:pos="540"/>
          <w:tab w:val="left" w:pos="1676"/>
        </w:tabs>
        <w:spacing w:line="246" w:lineRule="exact"/>
        <w:ind w:left="567" w:hanging="283"/>
      </w:pPr>
      <w:r w:rsidRPr="003E11B0">
        <w:t>wprowadzanie</w:t>
      </w:r>
      <w:r w:rsidRPr="003E11B0">
        <w:rPr>
          <w:spacing w:val="-7"/>
        </w:rPr>
        <w:t xml:space="preserve"> </w:t>
      </w:r>
      <w:r w:rsidRPr="003E11B0">
        <w:t>do</w:t>
      </w:r>
      <w:r w:rsidRPr="003E11B0">
        <w:rPr>
          <w:spacing w:val="-7"/>
        </w:rPr>
        <w:t xml:space="preserve"> </w:t>
      </w:r>
      <w:r w:rsidRPr="003E11B0">
        <w:rPr>
          <w:spacing w:val="-2"/>
        </w:rPr>
        <w:t>obrotu,</w:t>
      </w:r>
    </w:p>
    <w:p w14:paraId="2B4FDC6F" w14:textId="7BCDC48E" w:rsidR="003E60F4" w:rsidRPr="003E11B0" w:rsidRDefault="003E60F4" w:rsidP="001B36BE">
      <w:pPr>
        <w:pStyle w:val="Akapitzlist"/>
        <w:numPr>
          <w:ilvl w:val="1"/>
          <w:numId w:val="2"/>
        </w:numPr>
        <w:tabs>
          <w:tab w:val="left" w:pos="540"/>
          <w:tab w:val="left" w:pos="1676"/>
        </w:tabs>
        <w:ind w:left="567" w:right="102" w:hanging="283"/>
      </w:pPr>
      <w:r w:rsidRPr="003E11B0">
        <w:t>dokonywanie</w:t>
      </w:r>
      <w:r w:rsidRPr="003E11B0">
        <w:rPr>
          <w:spacing w:val="80"/>
        </w:rPr>
        <w:t xml:space="preserve"> </w:t>
      </w:r>
      <w:r w:rsidRPr="003E11B0">
        <w:t>opracowań,</w:t>
      </w:r>
      <w:r w:rsidRPr="003E11B0">
        <w:rPr>
          <w:spacing w:val="80"/>
        </w:rPr>
        <w:t xml:space="preserve"> </w:t>
      </w:r>
      <w:r w:rsidRPr="003E11B0">
        <w:t>zmian,</w:t>
      </w:r>
      <w:r w:rsidRPr="003E11B0">
        <w:rPr>
          <w:spacing w:val="80"/>
        </w:rPr>
        <w:t xml:space="preserve"> </w:t>
      </w:r>
      <w:r w:rsidRPr="003E11B0">
        <w:t>adaptacji,</w:t>
      </w:r>
      <w:r w:rsidRPr="003E11B0">
        <w:rPr>
          <w:spacing w:val="80"/>
        </w:rPr>
        <w:t xml:space="preserve"> </w:t>
      </w:r>
      <w:r w:rsidRPr="003E11B0">
        <w:t>przeróbek</w:t>
      </w:r>
      <w:r w:rsidRPr="003E11B0">
        <w:rPr>
          <w:spacing w:val="80"/>
        </w:rPr>
        <w:t xml:space="preserve"> </w:t>
      </w:r>
      <w:r w:rsidRPr="003E11B0">
        <w:t>w</w:t>
      </w:r>
      <w:r w:rsidRPr="003E11B0">
        <w:rPr>
          <w:spacing w:val="80"/>
        </w:rPr>
        <w:t xml:space="preserve"> </w:t>
      </w:r>
      <w:r w:rsidRPr="003E11B0">
        <w:t>utworze</w:t>
      </w:r>
      <w:r w:rsidRPr="003E11B0">
        <w:rPr>
          <w:spacing w:val="80"/>
        </w:rPr>
        <w:t xml:space="preserve"> </w:t>
      </w:r>
      <w:r w:rsidRPr="003E11B0">
        <w:t>oraz</w:t>
      </w:r>
      <w:r w:rsidRPr="003E11B0">
        <w:rPr>
          <w:spacing w:val="80"/>
        </w:rPr>
        <w:t xml:space="preserve"> </w:t>
      </w:r>
      <w:r w:rsidRPr="003E11B0">
        <w:t>korzystanie</w:t>
      </w:r>
      <w:r w:rsidRPr="003E11B0">
        <w:rPr>
          <w:spacing w:val="80"/>
        </w:rPr>
        <w:t xml:space="preserve"> </w:t>
      </w:r>
      <w:r w:rsidRPr="003E11B0">
        <w:t>i</w:t>
      </w:r>
      <w:r w:rsidR="00C1366A" w:rsidRPr="003E11B0">
        <w:rPr>
          <w:spacing w:val="80"/>
        </w:rPr>
        <w:t xml:space="preserve"> </w:t>
      </w:r>
      <w:r w:rsidRPr="003E11B0">
        <w:t>rozporządzanie tak zmienionym utworem,</w:t>
      </w:r>
    </w:p>
    <w:p w14:paraId="31C85056" w14:textId="5A72D5AC" w:rsidR="003E60F4" w:rsidRPr="003E11B0" w:rsidRDefault="003E60F4" w:rsidP="001B36BE">
      <w:pPr>
        <w:pStyle w:val="Akapitzlist"/>
        <w:numPr>
          <w:ilvl w:val="1"/>
          <w:numId w:val="2"/>
        </w:numPr>
        <w:tabs>
          <w:tab w:val="left" w:pos="540"/>
          <w:tab w:val="left" w:pos="1676"/>
        </w:tabs>
        <w:spacing w:line="242" w:lineRule="auto"/>
        <w:ind w:left="567" w:right="102" w:hanging="283"/>
        <w:jc w:val="left"/>
      </w:pPr>
      <w:r w:rsidRPr="003E11B0">
        <w:t>wykorzystanie</w:t>
      </w:r>
      <w:r w:rsidRPr="003E11B0">
        <w:rPr>
          <w:spacing w:val="70"/>
        </w:rPr>
        <w:t xml:space="preserve"> </w:t>
      </w:r>
      <w:r w:rsidRPr="003E11B0">
        <w:t>utworu</w:t>
      </w:r>
      <w:r w:rsidRPr="003E11B0">
        <w:rPr>
          <w:spacing w:val="70"/>
        </w:rPr>
        <w:t xml:space="preserve"> </w:t>
      </w:r>
      <w:r w:rsidRPr="003E11B0">
        <w:t>lub</w:t>
      </w:r>
      <w:r w:rsidRPr="003E11B0">
        <w:rPr>
          <w:spacing w:val="70"/>
        </w:rPr>
        <w:t xml:space="preserve"> </w:t>
      </w:r>
      <w:r w:rsidRPr="003E11B0">
        <w:t>utworu</w:t>
      </w:r>
      <w:r w:rsidRPr="003E11B0">
        <w:rPr>
          <w:spacing w:val="70"/>
        </w:rPr>
        <w:t xml:space="preserve"> </w:t>
      </w:r>
      <w:r w:rsidRPr="003E11B0">
        <w:t>zmienionego</w:t>
      </w:r>
      <w:r w:rsidRPr="003E11B0">
        <w:rPr>
          <w:spacing w:val="70"/>
        </w:rPr>
        <w:t xml:space="preserve"> </w:t>
      </w:r>
      <w:r w:rsidRPr="003E11B0">
        <w:t>zgodnie</w:t>
      </w:r>
      <w:r w:rsidRPr="003E11B0">
        <w:rPr>
          <w:spacing w:val="70"/>
        </w:rPr>
        <w:t xml:space="preserve"> </w:t>
      </w:r>
      <w:r w:rsidRPr="003E11B0">
        <w:t>z</w:t>
      </w:r>
      <w:r w:rsidRPr="003E11B0">
        <w:rPr>
          <w:spacing w:val="70"/>
        </w:rPr>
        <w:t xml:space="preserve"> </w:t>
      </w:r>
      <w:r w:rsidR="008E00CA" w:rsidRPr="003E11B0">
        <w:t>pkt 7</w:t>
      </w:r>
      <w:r w:rsidR="008E00CA" w:rsidRPr="003E11B0">
        <w:rPr>
          <w:spacing w:val="70"/>
        </w:rPr>
        <w:t xml:space="preserve"> </w:t>
      </w:r>
      <w:r w:rsidRPr="003E11B0">
        <w:t>do</w:t>
      </w:r>
      <w:r w:rsidRPr="003E11B0">
        <w:rPr>
          <w:spacing w:val="70"/>
        </w:rPr>
        <w:t xml:space="preserve"> </w:t>
      </w:r>
      <w:r w:rsidRPr="003E11B0">
        <w:t>prac</w:t>
      </w:r>
      <w:r w:rsidRPr="003E11B0">
        <w:rPr>
          <w:spacing w:val="71"/>
        </w:rPr>
        <w:t xml:space="preserve"> </w:t>
      </w:r>
      <w:r w:rsidRPr="003E11B0">
        <w:t>związanych</w:t>
      </w:r>
      <w:r w:rsidRPr="003E11B0">
        <w:rPr>
          <w:spacing w:val="70"/>
        </w:rPr>
        <w:t xml:space="preserve"> </w:t>
      </w:r>
      <w:r w:rsidRPr="003E11B0">
        <w:t>z zamówieniem, w tym wykorzystanie do celów udzielenia zamówienia publicznego,</w:t>
      </w:r>
    </w:p>
    <w:p w14:paraId="6CBECE0E" w14:textId="77777777" w:rsidR="003E60F4" w:rsidRPr="003E11B0" w:rsidRDefault="003E60F4" w:rsidP="001B36BE">
      <w:pPr>
        <w:pStyle w:val="Akapitzlist"/>
        <w:numPr>
          <w:ilvl w:val="1"/>
          <w:numId w:val="2"/>
        </w:numPr>
        <w:tabs>
          <w:tab w:val="left" w:pos="540"/>
          <w:tab w:val="left" w:pos="1731"/>
        </w:tabs>
        <w:spacing w:line="249" w:lineRule="exact"/>
        <w:ind w:left="567" w:hanging="283"/>
        <w:jc w:val="left"/>
      </w:pPr>
      <w:r w:rsidRPr="003E11B0">
        <w:t>użyczenie</w:t>
      </w:r>
      <w:r w:rsidRPr="003E11B0">
        <w:rPr>
          <w:spacing w:val="-8"/>
        </w:rPr>
        <w:t xml:space="preserve"> </w:t>
      </w:r>
      <w:r w:rsidRPr="003E11B0">
        <w:t>lub</w:t>
      </w:r>
      <w:r w:rsidRPr="003E11B0">
        <w:rPr>
          <w:spacing w:val="-7"/>
        </w:rPr>
        <w:t xml:space="preserve"> </w:t>
      </w:r>
      <w:r w:rsidRPr="003E11B0">
        <w:t>udzielenie</w:t>
      </w:r>
      <w:r w:rsidRPr="003E11B0">
        <w:rPr>
          <w:spacing w:val="-8"/>
        </w:rPr>
        <w:t xml:space="preserve"> </w:t>
      </w:r>
      <w:r w:rsidRPr="003E11B0">
        <w:t>licencji</w:t>
      </w:r>
      <w:r w:rsidRPr="003E11B0">
        <w:rPr>
          <w:spacing w:val="-7"/>
        </w:rPr>
        <w:t xml:space="preserve"> </w:t>
      </w:r>
      <w:r w:rsidRPr="003E11B0">
        <w:t>na</w:t>
      </w:r>
      <w:r w:rsidRPr="003E11B0">
        <w:rPr>
          <w:spacing w:val="-8"/>
        </w:rPr>
        <w:t xml:space="preserve"> </w:t>
      </w:r>
      <w:r w:rsidRPr="003E11B0">
        <w:t>wykorzystanie</w:t>
      </w:r>
      <w:r w:rsidRPr="003E11B0">
        <w:rPr>
          <w:spacing w:val="-7"/>
        </w:rPr>
        <w:t xml:space="preserve"> </w:t>
      </w:r>
      <w:r w:rsidRPr="003E11B0">
        <w:rPr>
          <w:spacing w:val="-2"/>
        </w:rPr>
        <w:t>utworu.</w:t>
      </w:r>
    </w:p>
    <w:p w14:paraId="6EF3CE9E" w14:textId="77777777" w:rsidR="003E60F4" w:rsidRPr="003E11B0" w:rsidRDefault="003E60F4" w:rsidP="001B36BE">
      <w:pPr>
        <w:pStyle w:val="Akapitzlist"/>
        <w:numPr>
          <w:ilvl w:val="0"/>
          <w:numId w:val="2"/>
        </w:numPr>
        <w:tabs>
          <w:tab w:val="left" w:pos="360"/>
        </w:tabs>
        <w:ind w:left="284" w:right="102" w:hanging="284"/>
      </w:pPr>
      <w:r w:rsidRPr="003E11B0">
        <w:t xml:space="preserve">Wykonawca przyjmuje na siebie wyłączną odpowiedzialność za wszelkie roszczenia z tytułu praw </w:t>
      </w:r>
      <w:r w:rsidRPr="003E11B0">
        <w:lastRenderedPageBreak/>
        <w:t>autorskich osób trzecich związanych z wykonaniem przedmiotu niniejszej umowy.</w:t>
      </w:r>
    </w:p>
    <w:p w14:paraId="1A4A7405" w14:textId="77777777" w:rsidR="003E60F4" w:rsidRPr="003E11B0" w:rsidRDefault="003E60F4" w:rsidP="001B36BE">
      <w:pPr>
        <w:pStyle w:val="Akapitzlist"/>
        <w:numPr>
          <w:ilvl w:val="0"/>
          <w:numId w:val="2"/>
        </w:numPr>
        <w:ind w:left="284" w:right="100" w:hanging="284"/>
      </w:pPr>
      <w:r w:rsidRPr="003E11B0">
        <w:t xml:space="preserve">W ramach wynagrodzenia określonego niniejszą umową Wykonawca przeniesie na Zamawiającego uprawnienie do wyrażania zgody na wykonywanie praw zależnych do </w:t>
      </w:r>
      <w:r w:rsidRPr="003E11B0">
        <w:rPr>
          <w:spacing w:val="-2"/>
        </w:rPr>
        <w:t>dokumentacji.</w:t>
      </w:r>
    </w:p>
    <w:p w14:paraId="35519798" w14:textId="77777777" w:rsidR="003E60F4" w:rsidRPr="003E11B0" w:rsidRDefault="003E60F4" w:rsidP="000C3D5D">
      <w:pPr>
        <w:pStyle w:val="Tekstpodstawowy"/>
        <w:spacing w:before="8"/>
        <w:rPr>
          <w:sz w:val="21"/>
        </w:rPr>
      </w:pPr>
    </w:p>
    <w:p w14:paraId="16316967" w14:textId="77777777" w:rsidR="003E60F4" w:rsidRPr="003E11B0" w:rsidRDefault="003E60F4" w:rsidP="002E0ED2">
      <w:pPr>
        <w:pStyle w:val="Nagwek1"/>
        <w:spacing w:line="251" w:lineRule="exact"/>
        <w:ind w:left="0"/>
        <w:jc w:val="center"/>
      </w:pPr>
      <w:r w:rsidRPr="003E11B0">
        <w:t>§</w:t>
      </w:r>
      <w:r w:rsidRPr="003E11B0">
        <w:rPr>
          <w:spacing w:val="-1"/>
        </w:rPr>
        <w:t xml:space="preserve"> </w:t>
      </w:r>
      <w:r w:rsidRPr="003E11B0">
        <w:rPr>
          <w:spacing w:val="-12"/>
        </w:rPr>
        <w:t>3</w:t>
      </w:r>
    </w:p>
    <w:p w14:paraId="11A092E6" w14:textId="4FCC58DA" w:rsidR="00460B6A" w:rsidRPr="003E11B0" w:rsidRDefault="003E60F4" w:rsidP="001B36BE">
      <w:pPr>
        <w:widowControl/>
        <w:numPr>
          <w:ilvl w:val="0"/>
          <w:numId w:val="1"/>
        </w:numPr>
        <w:autoSpaceDE/>
        <w:autoSpaceDN/>
        <w:ind w:left="284" w:hanging="284"/>
        <w:jc w:val="both"/>
        <w:rPr>
          <w:rFonts w:ascii="Calibri" w:hAnsi="Calibri" w:cs="Calibri"/>
          <w:bCs/>
        </w:rPr>
      </w:pPr>
      <w:r w:rsidRPr="003E11B0">
        <w:t>Wykonawca zobowiązuje się wykonać i dostarczyć przedmiot umowy w termin</w:t>
      </w:r>
      <w:r w:rsidR="00460B6A" w:rsidRPr="003E11B0">
        <w:t>ach:</w:t>
      </w:r>
    </w:p>
    <w:p w14:paraId="00A55D54" w14:textId="20A981A0" w:rsidR="003E60F4" w:rsidRPr="003E11B0" w:rsidRDefault="00460B6A" w:rsidP="0059606A">
      <w:pPr>
        <w:pStyle w:val="Akapitzlist"/>
        <w:widowControl/>
        <w:numPr>
          <w:ilvl w:val="2"/>
          <w:numId w:val="10"/>
        </w:numPr>
        <w:autoSpaceDE/>
        <w:autoSpaceDN/>
        <w:ind w:left="567" w:hanging="283"/>
        <w:rPr>
          <w:rFonts w:ascii="Calibri" w:hAnsi="Calibri" w:cs="Calibri"/>
          <w:bCs/>
        </w:rPr>
      </w:pPr>
      <w:r w:rsidRPr="003E11B0">
        <w:t xml:space="preserve">Etap I </w:t>
      </w:r>
      <w:bookmarkStart w:id="15" w:name="_Hlk226627437"/>
      <w:r w:rsidRPr="003E11B0">
        <w:t>–</w:t>
      </w:r>
      <w:r w:rsidR="0059606A" w:rsidRPr="003E11B0">
        <w:t xml:space="preserve"> o którym mowa w </w:t>
      </w:r>
      <w:r w:rsidRPr="003E11B0">
        <w:t xml:space="preserve"> </w:t>
      </w:r>
      <w:r w:rsidR="00FB6455" w:rsidRPr="003E11B0">
        <w:t xml:space="preserve">§ 1 ust </w:t>
      </w:r>
      <w:r w:rsidR="00F53ACA" w:rsidRPr="003E11B0">
        <w:t>4 pkt 1</w:t>
      </w:r>
      <w:r w:rsidR="00FB6455" w:rsidRPr="003E11B0">
        <w:t xml:space="preserve"> – </w:t>
      </w:r>
      <w:r w:rsidR="00F53ACA" w:rsidRPr="00403C01">
        <w:rPr>
          <w:b/>
        </w:rPr>
        <w:t>90 dni</w:t>
      </w:r>
      <w:r w:rsidR="003E60F4" w:rsidRPr="00403C01">
        <w:rPr>
          <w:b/>
        </w:rPr>
        <w:t xml:space="preserve"> od daty podpisania umowy</w:t>
      </w:r>
      <w:r w:rsidR="00FB6455" w:rsidRPr="003E11B0">
        <w:t>,</w:t>
      </w:r>
    </w:p>
    <w:bookmarkEnd w:id="15"/>
    <w:p w14:paraId="52B50729" w14:textId="18EBF9C5" w:rsidR="00FB6455" w:rsidRPr="003E11B0" w:rsidRDefault="00FB6455" w:rsidP="001B36BE">
      <w:pPr>
        <w:pStyle w:val="Akapitzlist"/>
        <w:widowControl/>
        <w:numPr>
          <w:ilvl w:val="2"/>
          <w:numId w:val="10"/>
        </w:numPr>
        <w:autoSpaceDE/>
        <w:autoSpaceDN/>
        <w:ind w:left="567" w:hanging="283"/>
        <w:rPr>
          <w:rFonts w:ascii="Calibri" w:hAnsi="Calibri" w:cs="Calibri"/>
          <w:bCs/>
        </w:rPr>
      </w:pPr>
      <w:r w:rsidRPr="003E11B0">
        <w:t xml:space="preserve">Etap II – </w:t>
      </w:r>
      <w:r w:rsidR="00F53ACA" w:rsidRPr="003E11B0">
        <w:t xml:space="preserve">o którym mowa w  § 1 ust 4 pkt 2 </w:t>
      </w:r>
      <w:r w:rsidRPr="003E11B0">
        <w:t xml:space="preserve">– </w:t>
      </w:r>
      <w:r w:rsidRPr="00403C01">
        <w:rPr>
          <w:b/>
        </w:rPr>
        <w:t xml:space="preserve">do dnia </w:t>
      </w:r>
      <w:r w:rsidR="00403C01" w:rsidRPr="00403C01">
        <w:rPr>
          <w:b/>
        </w:rPr>
        <w:t>15</w:t>
      </w:r>
      <w:r w:rsidR="003E11B0" w:rsidRPr="00403C01">
        <w:rPr>
          <w:b/>
        </w:rPr>
        <w:t>.1</w:t>
      </w:r>
      <w:r w:rsidR="00403C01" w:rsidRPr="00403C01">
        <w:rPr>
          <w:b/>
        </w:rPr>
        <w:t>1</w:t>
      </w:r>
      <w:r w:rsidR="003E11B0" w:rsidRPr="00403C01">
        <w:rPr>
          <w:b/>
        </w:rPr>
        <w:t>.</w:t>
      </w:r>
      <w:r w:rsidR="00F53ACA" w:rsidRPr="00403C01">
        <w:rPr>
          <w:b/>
        </w:rPr>
        <w:t>2026 r.</w:t>
      </w:r>
    </w:p>
    <w:p w14:paraId="62FA08E0" w14:textId="60249AEF" w:rsidR="003E60F4" w:rsidRPr="003E11B0" w:rsidRDefault="003E60F4" w:rsidP="001B36BE">
      <w:pPr>
        <w:pStyle w:val="Akapitzlist"/>
        <w:numPr>
          <w:ilvl w:val="0"/>
          <w:numId w:val="1"/>
        </w:numPr>
        <w:suppressAutoHyphens/>
        <w:autoSpaceDE/>
        <w:autoSpaceDN/>
        <w:ind w:left="284" w:hanging="284"/>
        <w:contextualSpacing/>
        <w:rPr>
          <w:kern w:val="1"/>
          <w:lang w:eastAsia="zh-CN"/>
        </w:rPr>
      </w:pPr>
      <w:r w:rsidRPr="003E11B0">
        <w:rPr>
          <w:kern w:val="1"/>
          <w:lang w:eastAsia="zh-CN"/>
        </w:rPr>
        <w:t>Wykonawca przedstawi Zamawiającemu kompletne i zgodne z umową spełniające wymogi opracowani</w:t>
      </w:r>
      <w:r w:rsidR="008C528A" w:rsidRPr="003E11B0">
        <w:rPr>
          <w:kern w:val="1"/>
          <w:lang w:eastAsia="zh-CN"/>
        </w:rPr>
        <w:t>a</w:t>
      </w:r>
      <w:r w:rsidRPr="003E11B0">
        <w:rPr>
          <w:kern w:val="1"/>
          <w:lang w:eastAsia="zh-CN"/>
        </w:rPr>
        <w:t xml:space="preserve"> w siedzibie Zamawiającego w w/w termin</w:t>
      </w:r>
      <w:r w:rsidR="00FB6455" w:rsidRPr="003E11B0">
        <w:rPr>
          <w:kern w:val="1"/>
          <w:lang w:eastAsia="zh-CN"/>
        </w:rPr>
        <w:t>ach</w:t>
      </w:r>
      <w:r w:rsidRPr="003E11B0">
        <w:rPr>
          <w:kern w:val="1"/>
          <w:lang w:eastAsia="zh-CN"/>
        </w:rPr>
        <w:t xml:space="preserve">. </w:t>
      </w:r>
    </w:p>
    <w:p w14:paraId="4055110F" w14:textId="77777777" w:rsidR="008C528A" w:rsidRPr="003E11B0" w:rsidRDefault="003E60F4" w:rsidP="001B36BE">
      <w:pPr>
        <w:pStyle w:val="Akapitzlist"/>
        <w:numPr>
          <w:ilvl w:val="0"/>
          <w:numId w:val="1"/>
        </w:numPr>
        <w:suppressAutoHyphens/>
        <w:autoSpaceDE/>
        <w:autoSpaceDN/>
        <w:ind w:left="284" w:hanging="284"/>
        <w:contextualSpacing/>
        <w:rPr>
          <w:kern w:val="1"/>
          <w:lang w:eastAsia="zh-CN"/>
        </w:rPr>
      </w:pPr>
      <w:r w:rsidRPr="003E11B0">
        <w:rPr>
          <w:kern w:val="1"/>
          <w:lang w:eastAsia="zh-CN"/>
        </w:rPr>
        <w:t>Za termin wykonania przedmiotu umowy uważa się datę podpisania</w:t>
      </w:r>
      <w:r w:rsidR="008C528A" w:rsidRPr="003E11B0">
        <w:rPr>
          <w:kern w:val="1"/>
          <w:lang w:eastAsia="zh-CN"/>
        </w:rPr>
        <w:t>:</w:t>
      </w:r>
    </w:p>
    <w:p w14:paraId="258C779C" w14:textId="15F03D12" w:rsidR="008C528A" w:rsidRPr="003E11B0" w:rsidRDefault="003E60F4" w:rsidP="001B36BE">
      <w:pPr>
        <w:pStyle w:val="Akapitzlist"/>
        <w:numPr>
          <w:ilvl w:val="0"/>
          <w:numId w:val="15"/>
        </w:numPr>
        <w:suppressAutoHyphens/>
        <w:autoSpaceDE/>
        <w:autoSpaceDN/>
        <w:contextualSpacing/>
        <w:rPr>
          <w:kern w:val="1"/>
          <w:lang w:eastAsia="zh-CN"/>
        </w:rPr>
      </w:pPr>
      <w:r w:rsidRPr="003E11B0">
        <w:rPr>
          <w:kern w:val="1"/>
          <w:lang w:eastAsia="zh-CN"/>
        </w:rPr>
        <w:t xml:space="preserve">protokołu odbioru </w:t>
      </w:r>
      <w:r w:rsidR="008C528A" w:rsidRPr="003E11B0">
        <w:rPr>
          <w:kern w:val="1"/>
          <w:lang w:eastAsia="zh-CN"/>
        </w:rPr>
        <w:t xml:space="preserve">częściowego dla zakresu określonego w § 3 ust.1 </w:t>
      </w:r>
      <w:r w:rsidR="00F53ACA" w:rsidRPr="003E11B0">
        <w:rPr>
          <w:kern w:val="1"/>
          <w:lang w:eastAsia="zh-CN"/>
        </w:rPr>
        <w:t>pkt 1</w:t>
      </w:r>
      <w:r w:rsidR="008C528A" w:rsidRPr="003E11B0">
        <w:rPr>
          <w:kern w:val="1"/>
          <w:lang w:eastAsia="zh-CN"/>
        </w:rPr>
        <w:t>,</w:t>
      </w:r>
    </w:p>
    <w:p w14:paraId="2D335D68" w14:textId="3E061A75" w:rsidR="003E60F4" w:rsidRPr="003E11B0" w:rsidRDefault="008C528A" w:rsidP="001B36BE">
      <w:pPr>
        <w:pStyle w:val="Akapitzlist"/>
        <w:numPr>
          <w:ilvl w:val="0"/>
          <w:numId w:val="15"/>
        </w:numPr>
        <w:suppressAutoHyphens/>
        <w:autoSpaceDE/>
        <w:autoSpaceDN/>
        <w:contextualSpacing/>
        <w:rPr>
          <w:kern w:val="1"/>
          <w:lang w:eastAsia="zh-CN"/>
        </w:rPr>
      </w:pPr>
      <w:r w:rsidRPr="003E11B0">
        <w:rPr>
          <w:kern w:val="1"/>
          <w:lang w:eastAsia="zh-CN"/>
        </w:rPr>
        <w:t xml:space="preserve">protokołu odbioru końcowego dla zakresu określonego w § 3 ust.1 </w:t>
      </w:r>
      <w:r w:rsidR="00F53ACA" w:rsidRPr="003E11B0">
        <w:rPr>
          <w:kern w:val="1"/>
          <w:lang w:eastAsia="zh-CN"/>
        </w:rPr>
        <w:t>pkt 2</w:t>
      </w:r>
      <w:r w:rsidR="003E60F4" w:rsidRPr="003E11B0">
        <w:rPr>
          <w:kern w:val="1"/>
          <w:lang w:eastAsia="zh-CN"/>
        </w:rPr>
        <w:t>.</w:t>
      </w:r>
    </w:p>
    <w:p w14:paraId="2F270E28" w14:textId="77777777" w:rsidR="00793A13" w:rsidRPr="003E11B0" w:rsidRDefault="00793A13" w:rsidP="006B2BF2">
      <w:pPr>
        <w:suppressAutoHyphens/>
        <w:autoSpaceDE/>
        <w:autoSpaceDN/>
        <w:contextualSpacing/>
        <w:rPr>
          <w:kern w:val="1"/>
          <w:lang w:eastAsia="zh-CN"/>
        </w:rPr>
      </w:pPr>
    </w:p>
    <w:bookmarkEnd w:id="0"/>
    <w:p w14:paraId="77B98B66" w14:textId="77777777" w:rsidR="003E60F4" w:rsidRPr="003E11B0" w:rsidRDefault="003E60F4" w:rsidP="00102F7E">
      <w:pPr>
        <w:widowControl/>
        <w:autoSpaceDE/>
        <w:autoSpaceDN/>
        <w:jc w:val="center"/>
        <w:rPr>
          <w:b/>
          <w:bCs/>
          <w:lang w:eastAsia="pl-PL"/>
        </w:rPr>
      </w:pPr>
      <w:r w:rsidRPr="003E11B0">
        <w:rPr>
          <w:b/>
          <w:bCs/>
          <w:lang w:eastAsia="pl-PL"/>
        </w:rPr>
        <w:t>§ 4</w:t>
      </w:r>
    </w:p>
    <w:p w14:paraId="2425B886" w14:textId="59BE6F62" w:rsidR="003E60F4" w:rsidRPr="003E11B0" w:rsidRDefault="003E60F4" w:rsidP="001B36BE">
      <w:pPr>
        <w:widowControl/>
        <w:numPr>
          <w:ilvl w:val="0"/>
          <w:numId w:val="7"/>
        </w:numPr>
        <w:suppressAutoHyphens/>
        <w:autoSpaceDE/>
        <w:autoSpaceDN/>
        <w:spacing w:line="276" w:lineRule="auto"/>
        <w:ind w:left="284" w:hanging="284"/>
        <w:jc w:val="both"/>
        <w:rPr>
          <w:lang w:eastAsia="pl-PL"/>
        </w:rPr>
      </w:pPr>
      <w:r w:rsidRPr="003E11B0">
        <w:rPr>
          <w:lang w:eastAsia="pl-PL"/>
        </w:rPr>
        <w:t>Strony ustalają wynagrodzenie za przedmiot umowy na kwotę ryczałtową, zgodnie ze złożoną ofertą</w:t>
      </w:r>
      <w:r w:rsidR="00403C01">
        <w:rPr>
          <w:lang w:eastAsia="pl-PL"/>
        </w:rPr>
        <w:t xml:space="preserve"> (w pozycjach 1-14)</w:t>
      </w:r>
      <w:r w:rsidRPr="003E11B0">
        <w:rPr>
          <w:lang w:eastAsia="pl-PL"/>
        </w:rPr>
        <w:t xml:space="preserve">, w wysokości </w:t>
      </w:r>
      <w:r w:rsidRPr="003E11B0">
        <w:rPr>
          <w:b/>
          <w:lang w:eastAsia="pl-PL"/>
        </w:rPr>
        <w:t xml:space="preserve">………… złotych brutto </w:t>
      </w:r>
      <w:r w:rsidRPr="003E11B0">
        <w:rPr>
          <w:i/>
          <w:lang w:eastAsia="pl-PL"/>
        </w:rPr>
        <w:t>(</w:t>
      </w:r>
      <w:r w:rsidRPr="003E11B0">
        <w:rPr>
          <w:bCs/>
          <w:i/>
          <w:iCs/>
          <w:lang w:eastAsia="pl-PL"/>
        </w:rPr>
        <w:t>słownie: ………………………………./100 zł)</w:t>
      </w:r>
      <w:r w:rsidRPr="003E11B0">
        <w:rPr>
          <w:bCs/>
          <w:iCs/>
          <w:lang w:eastAsia="pl-PL"/>
        </w:rPr>
        <w:t>, w tym podatek VAT</w:t>
      </w:r>
      <w:r w:rsidR="00B61AC9" w:rsidRPr="003E11B0">
        <w:rPr>
          <w:bCs/>
          <w:iCs/>
          <w:lang w:eastAsia="pl-PL"/>
        </w:rPr>
        <w:t xml:space="preserve"> 23% </w:t>
      </w:r>
      <w:r w:rsidRPr="003E11B0">
        <w:rPr>
          <w:bCs/>
          <w:iCs/>
          <w:lang w:eastAsia="pl-PL"/>
        </w:rPr>
        <w:t>w wysokości ……………</w:t>
      </w:r>
      <w:bookmarkStart w:id="16" w:name="_GoBack"/>
      <w:bookmarkEnd w:id="16"/>
      <w:r w:rsidRPr="003E11B0">
        <w:rPr>
          <w:bCs/>
          <w:iCs/>
          <w:lang w:eastAsia="pl-PL"/>
        </w:rPr>
        <w:t xml:space="preserve">…… zł. </w:t>
      </w:r>
      <w:bookmarkStart w:id="17" w:name="_Hlk129339247"/>
    </w:p>
    <w:p w14:paraId="611C3FB2" w14:textId="12FFBB41" w:rsidR="007A68B4" w:rsidRPr="003E11B0" w:rsidRDefault="003E60F4" w:rsidP="00C644BA">
      <w:pPr>
        <w:widowControl/>
        <w:autoSpaceDE/>
        <w:autoSpaceDN/>
        <w:ind w:left="284"/>
        <w:jc w:val="both"/>
      </w:pPr>
      <w:r w:rsidRPr="003E11B0">
        <w:rPr>
          <w:lang w:eastAsia="pl-PL"/>
        </w:rPr>
        <w:t>Wykonawca może wystawić fakturę za całość zamówienia po realizacji całego przedmiotu zamówienia</w:t>
      </w:r>
      <w:bookmarkEnd w:id="17"/>
      <w:r w:rsidR="009345B9" w:rsidRPr="003E11B0">
        <w:rPr>
          <w:lang w:eastAsia="pl-PL"/>
        </w:rPr>
        <w:t>.</w:t>
      </w:r>
    </w:p>
    <w:p w14:paraId="1500C747" w14:textId="77777777" w:rsidR="003E60F4" w:rsidRPr="003E11B0" w:rsidRDefault="003E60F4" w:rsidP="001B36BE">
      <w:pPr>
        <w:widowControl/>
        <w:numPr>
          <w:ilvl w:val="0"/>
          <w:numId w:val="7"/>
        </w:numPr>
        <w:suppressAutoHyphens/>
        <w:autoSpaceDE/>
        <w:autoSpaceDN/>
        <w:spacing w:line="276" w:lineRule="auto"/>
        <w:ind w:left="284" w:hanging="284"/>
        <w:jc w:val="both"/>
        <w:rPr>
          <w:lang w:eastAsia="pl-PL"/>
        </w:rPr>
      </w:pPr>
      <w:r w:rsidRPr="003E11B0">
        <w:rPr>
          <w:lang w:eastAsia="pl-PL"/>
        </w:rPr>
        <w:t xml:space="preserve">Zapłata wynagrodzenia nastąpi w terminie do 21 dni od dnia otrzymania prawidłowo wystawionej faktury: </w:t>
      </w:r>
    </w:p>
    <w:p w14:paraId="0073E4A5" w14:textId="77777777" w:rsidR="006B2BF2" w:rsidRPr="003E11B0" w:rsidRDefault="003E60F4" w:rsidP="001B36BE">
      <w:pPr>
        <w:pStyle w:val="Akapitzlist"/>
        <w:widowControl/>
        <w:numPr>
          <w:ilvl w:val="1"/>
          <w:numId w:val="1"/>
        </w:numPr>
        <w:autoSpaceDE/>
        <w:autoSpaceDN/>
        <w:ind w:left="567" w:hanging="284"/>
        <w:rPr>
          <w:lang w:eastAsia="pl-PL"/>
        </w:rPr>
      </w:pPr>
      <w:r w:rsidRPr="003E11B0">
        <w:rPr>
          <w:lang w:eastAsia="pl-PL"/>
        </w:rPr>
        <w:t xml:space="preserve">dane nabywcy: Powiat Gryfiński, ul. Sprzymierzonych 4, 74-100 Gryfino, NIP  858-15-63-280, </w:t>
      </w:r>
    </w:p>
    <w:p w14:paraId="719BB2E7" w14:textId="278DA807" w:rsidR="003E60F4" w:rsidRPr="003E11B0" w:rsidRDefault="003E60F4" w:rsidP="001B36BE">
      <w:pPr>
        <w:pStyle w:val="Akapitzlist"/>
        <w:widowControl/>
        <w:numPr>
          <w:ilvl w:val="1"/>
          <w:numId w:val="1"/>
        </w:numPr>
        <w:autoSpaceDE/>
        <w:autoSpaceDN/>
        <w:ind w:left="567" w:hanging="284"/>
        <w:rPr>
          <w:lang w:eastAsia="pl-PL"/>
        </w:rPr>
      </w:pPr>
      <w:r w:rsidRPr="003E11B0">
        <w:rPr>
          <w:lang w:eastAsia="pl-PL"/>
        </w:rPr>
        <w:t xml:space="preserve">dane odbiorcy: </w:t>
      </w:r>
      <w:bookmarkStart w:id="18" w:name="_Hlk226630365"/>
      <w:r w:rsidRPr="003E11B0">
        <w:rPr>
          <w:lang w:eastAsia="pl-PL"/>
        </w:rPr>
        <w:t>Starostwo Powiatowe w Gryfinie, ul. Sprzymierzonych 4, 74-100 Gryfino</w:t>
      </w:r>
      <w:bookmarkEnd w:id="18"/>
      <w:r w:rsidRPr="003E11B0">
        <w:rPr>
          <w:lang w:eastAsia="pl-PL"/>
        </w:rPr>
        <w:t>.</w:t>
      </w:r>
    </w:p>
    <w:p w14:paraId="7D2B31B7" w14:textId="77777777" w:rsidR="003E60F4" w:rsidRPr="003E11B0" w:rsidRDefault="003E60F4" w:rsidP="001B36BE">
      <w:pPr>
        <w:widowControl/>
        <w:numPr>
          <w:ilvl w:val="0"/>
          <w:numId w:val="7"/>
        </w:numPr>
        <w:suppressAutoHyphens/>
        <w:autoSpaceDE/>
        <w:autoSpaceDN/>
        <w:spacing w:line="276" w:lineRule="auto"/>
        <w:ind w:left="284" w:hanging="284"/>
        <w:jc w:val="both"/>
        <w:rPr>
          <w:lang w:eastAsia="pl-PL"/>
        </w:rPr>
      </w:pPr>
      <w:r w:rsidRPr="003E11B0">
        <w:rPr>
          <w:lang w:eastAsia="pl-PL"/>
        </w:rPr>
        <w:t>Za dzień zapłaty uznaje się datę obciążenia rachunku bankowego Zamawiającego dyspozycją przelewu.</w:t>
      </w:r>
    </w:p>
    <w:p w14:paraId="7D1F2599" w14:textId="3F2A91C1" w:rsidR="003E60F4" w:rsidRPr="003E11B0" w:rsidRDefault="003E60F4" w:rsidP="001B36BE">
      <w:pPr>
        <w:widowControl/>
        <w:numPr>
          <w:ilvl w:val="0"/>
          <w:numId w:val="7"/>
        </w:numPr>
        <w:suppressAutoHyphens/>
        <w:autoSpaceDE/>
        <w:autoSpaceDN/>
        <w:ind w:left="284" w:hanging="284"/>
        <w:jc w:val="both"/>
        <w:rPr>
          <w:lang w:eastAsia="pl-PL"/>
        </w:rPr>
      </w:pPr>
      <w:r w:rsidRPr="003E11B0">
        <w:rPr>
          <w:lang w:eastAsia="pl-PL"/>
        </w:rPr>
        <w:t>Wynagrodzenie</w:t>
      </w:r>
      <w:r w:rsidR="00793A13" w:rsidRPr="003E11B0">
        <w:rPr>
          <w:lang w:eastAsia="pl-PL"/>
        </w:rPr>
        <w:t>,</w:t>
      </w:r>
      <w:r w:rsidRPr="003E11B0">
        <w:rPr>
          <w:lang w:eastAsia="pl-PL"/>
        </w:rPr>
        <w:t xml:space="preserve"> o którym mowa w ust. 1 obejmuje także wynagrodzenie z tytułu przeniesienia praw, o których mowa w § 2 ust. 3.</w:t>
      </w:r>
    </w:p>
    <w:p w14:paraId="2EF262FB" w14:textId="77777777" w:rsidR="003E60F4" w:rsidRPr="003E11B0" w:rsidRDefault="003E60F4" w:rsidP="001B36BE">
      <w:pPr>
        <w:widowControl/>
        <w:numPr>
          <w:ilvl w:val="0"/>
          <w:numId w:val="7"/>
        </w:numPr>
        <w:suppressAutoHyphens/>
        <w:autoSpaceDE/>
        <w:autoSpaceDN/>
        <w:ind w:left="284" w:hanging="284"/>
        <w:jc w:val="both"/>
        <w:rPr>
          <w:lang w:eastAsia="pl-PL"/>
        </w:rPr>
      </w:pPr>
      <w:r w:rsidRPr="003E11B0">
        <w:rPr>
          <w:lang w:eastAsia="pl-PL"/>
        </w:rPr>
        <w:t>Przelew wierzytelności, która powstanie na podstawie niniejszej umowy jest dopuszczalny jedynie na podstawie pisemnej zgody Zamawiającego, po wskazaniu podmiotu, na którego rzecz przelew ma nastąpić.</w:t>
      </w:r>
    </w:p>
    <w:p w14:paraId="23CC0F87" w14:textId="502EB79F" w:rsidR="003E60F4" w:rsidRPr="003E11B0" w:rsidRDefault="003E60F4" w:rsidP="001B36BE">
      <w:pPr>
        <w:widowControl/>
        <w:numPr>
          <w:ilvl w:val="0"/>
          <w:numId w:val="7"/>
        </w:numPr>
        <w:suppressAutoHyphens/>
        <w:autoSpaceDE/>
        <w:autoSpaceDN/>
        <w:ind w:left="284" w:hanging="284"/>
        <w:jc w:val="both"/>
        <w:rPr>
          <w:lang w:eastAsia="pl-PL"/>
        </w:rPr>
      </w:pPr>
      <w:r w:rsidRPr="003E11B0">
        <w:rPr>
          <w:lang w:eastAsia="pl-PL"/>
        </w:rPr>
        <w:t xml:space="preserve">Wykonawca zobowiązuje się do wskazywania do rozliczeń wyłącznie rachunków widniejących w elektronicznym wykazie podatników VAT na tzw. </w:t>
      </w:r>
      <w:r w:rsidR="00793A13" w:rsidRPr="003E11B0">
        <w:rPr>
          <w:lang w:eastAsia="pl-PL"/>
        </w:rPr>
        <w:t>„</w:t>
      </w:r>
      <w:r w:rsidRPr="003E11B0">
        <w:rPr>
          <w:lang w:eastAsia="pl-PL"/>
        </w:rPr>
        <w:t xml:space="preserve">białej liście podatników VAT”. </w:t>
      </w:r>
    </w:p>
    <w:p w14:paraId="667C6770" w14:textId="77777777" w:rsidR="003E60F4" w:rsidRPr="003E11B0" w:rsidRDefault="003E60F4" w:rsidP="001B36BE">
      <w:pPr>
        <w:widowControl/>
        <w:numPr>
          <w:ilvl w:val="0"/>
          <w:numId w:val="7"/>
        </w:numPr>
        <w:suppressAutoHyphens/>
        <w:autoSpaceDE/>
        <w:autoSpaceDN/>
        <w:ind w:left="284" w:hanging="284"/>
        <w:jc w:val="both"/>
        <w:rPr>
          <w:lang w:eastAsia="pl-PL"/>
        </w:rPr>
      </w:pPr>
      <w:r w:rsidRPr="003E11B0">
        <w:rPr>
          <w:lang w:eastAsia="pl-PL"/>
        </w:rPr>
        <w:t xml:space="preserve">Wykonawca oświadcza, że właściwym dla prowadzonej przez niego działalności gospodarczej jest Naczelnik Urzędu Skarbowego w………………………… i do tego organu wpłaca podatki związane z prowadzoną przez niego działalnością gospodarczą. </w:t>
      </w:r>
    </w:p>
    <w:p w14:paraId="4D9912C5" w14:textId="77777777" w:rsidR="003E60F4" w:rsidRPr="003E11B0" w:rsidRDefault="003E60F4" w:rsidP="001B36BE">
      <w:pPr>
        <w:widowControl/>
        <w:numPr>
          <w:ilvl w:val="0"/>
          <w:numId w:val="7"/>
        </w:numPr>
        <w:suppressAutoHyphens/>
        <w:autoSpaceDE/>
        <w:autoSpaceDN/>
        <w:ind w:left="284" w:hanging="284"/>
        <w:jc w:val="both"/>
        <w:rPr>
          <w:lang w:eastAsia="pl-PL"/>
        </w:rPr>
      </w:pPr>
      <w:r w:rsidRPr="003E11B0">
        <w:rPr>
          <w:lang w:eastAsia="pl-PL"/>
        </w:rPr>
        <w:t xml:space="preserve">Wykonawca zobowiązuje się w przypadku zmiany właściwości Naczelnika Urzędu Skarbowego poinformować o tym niezwłocznie Powiat, nie później niż w terminie 2 dni od zaistnienia tej zmiany w formie pisemnej oraz e-mailowej na następujący adres e-mail starostwo@gryfino.powiat.pl. </w:t>
      </w:r>
    </w:p>
    <w:p w14:paraId="0471FCAA" w14:textId="77777777" w:rsidR="003E60F4" w:rsidRPr="003E11B0" w:rsidRDefault="003E60F4" w:rsidP="001B36BE">
      <w:pPr>
        <w:widowControl/>
        <w:numPr>
          <w:ilvl w:val="0"/>
          <w:numId w:val="7"/>
        </w:numPr>
        <w:suppressAutoHyphens/>
        <w:autoSpaceDE/>
        <w:autoSpaceDN/>
        <w:ind w:left="284" w:hanging="284"/>
        <w:jc w:val="both"/>
        <w:rPr>
          <w:lang w:eastAsia="pl-PL"/>
        </w:rPr>
      </w:pPr>
      <w:r w:rsidRPr="003E11B0">
        <w:rPr>
          <w:lang w:eastAsia="pl-PL"/>
        </w:rPr>
        <w:t xml:space="preserve">W przypadku braku, na moment realizacji płatności, wskazanego na fakturze rachunku bankowego Wykonawcy w ww. wykazie, Zamawiający będzie uprawniony do wstrzymania się z zapłatą bez narażania się na jakikolwiek obowiązek zapłaty odsetek, kar umownych lub jakiekolwiek inne dodatkowe koszty czy opłaty. W takim przypadku brak zapłaty wynagrodzenia wynikającego z faktury nie stanowi również podstawy/przesłanki do rozwiązania umowy, w szczególności z winy Zamawiającego. </w:t>
      </w:r>
    </w:p>
    <w:p w14:paraId="23F6CB38" w14:textId="618FAD90" w:rsidR="003E60F4" w:rsidRPr="003E11B0" w:rsidRDefault="003E60F4" w:rsidP="001B36BE">
      <w:pPr>
        <w:widowControl/>
        <w:numPr>
          <w:ilvl w:val="0"/>
          <w:numId w:val="7"/>
        </w:numPr>
        <w:suppressAutoHyphens/>
        <w:autoSpaceDE/>
        <w:autoSpaceDN/>
        <w:ind w:left="426" w:hanging="426"/>
        <w:jc w:val="both"/>
        <w:rPr>
          <w:lang w:eastAsia="pl-PL"/>
        </w:rPr>
      </w:pPr>
      <w:r w:rsidRPr="003E11B0">
        <w:rPr>
          <w:lang w:eastAsia="pl-PL"/>
        </w:rPr>
        <w:t>Wykonawca odpowiada wobec Zamawiającego za wszelkie szkody wynikające z tytułu naruszeni</w:t>
      </w:r>
      <w:r w:rsidR="009C2608" w:rsidRPr="003E11B0">
        <w:rPr>
          <w:lang w:eastAsia="pl-PL"/>
        </w:rPr>
        <w:t>a</w:t>
      </w:r>
      <w:r w:rsidRPr="003E11B0">
        <w:rPr>
          <w:lang w:eastAsia="pl-PL"/>
        </w:rPr>
        <w:t xml:space="preserve"> przepisów prawa podatkowego przez Wykonawcę lub podmioty, z pomocą których zobowiązanie wykonuje lub którym wykonanie zobowiązania powierza, bez prawa do prawa do powoływania się na przyczynienie się Zamawiającego do powstania szkody. </w:t>
      </w:r>
    </w:p>
    <w:p w14:paraId="3933E2F6" w14:textId="77777777" w:rsidR="00C644BA" w:rsidRPr="003E11B0" w:rsidRDefault="003E60F4" w:rsidP="001B36BE">
      <w:pPr>
        <w:widowControl/>
        <w:numPr>
          <w:ilvl w:val="0"/>
          <w:numId w:val="7"/>
        </w:numPr>
        <w:suppressAutoHyphens/>
        <w:autoSpaceDE/>
        <w:autoSpaceDN/>
        <w:ind w:left="426" w:hanging="426"/>
        <w:jc w:val="both"/>
        <w:rPr>
          <w:lang w:eastAsia="pl-PL"/>
        </w:rPr>
      </w:pPr>
      <w:r w:rsidRPr="003E11B0">
        <w:rPr>
          <w:lang w:eastAsia="pl-PL"/>
        </w:rPr>
        <w:t>Na żądanie Powiatu Wykonawca zobowiązany jest wykazać poprzez przesłanie stosownych dokumentów (w tym między innymi deklaracji VAT, pliku JPK, dowodu złożenia deklaracji VAT, rejestrów sprzedaży VAT, potwierdzenia przelewu zapłaty podatku VAT), że dokonał zapłaty za podatek VAT związany z fakturami VAT wystawionymi w związku z realizacją niniejszej umowy w terminie 3 dni od zgłoszenia takiego żądania przez Powiat</w:t>
      </w:r>
      <w:r w:rsidR="00D21DFA" w:rsidRPr="003E11B0">
        <w:rPr>
          <w:lang w:eastAsia="pl-PL"/>
        </w:rPr>
        <w:t>.</w:t>
      </w:r>
    </w:p>
    <w:p w14:paraId="3EA80DFF" w14:textId="7C369379" w:rsidR="00C644BA" w:rsidRPr="003E11B0" w:rsidRDefault="00C644BA" w:rsidP="001B36BE">
      <w:pPr>
        <w:widowControl/>
        <w:numPr>
          <w:ilvl w:val="0"/>
          <w:numId w:val="7"/>
        </w:numPr>
        <w:suppressAutoHyphens/>
        <w:autoSpaceDE/>
        <w:autoSpaceDN/>
        <w:ind w:left="426" w:hanging="426"/>
        <w:jc w:val="both"/>
        <w:rPr>
          <w:lang w:eastAsia="pl-PL"/>
        </w:rPr>
      </w:pPr>
      <w:r w:rsidRPr="003E11B0">
        <w:t xml:space="preserve">Wykonawca zobowiązuje się do wystawiania oraz doręczania Zamawiającemu faktur ustrukturyzowanych za pośrednictwem Krajowego Systemu e-Faktur (dalej zwany </w:t>
      </w:r>
      <w:proofErr w:type="spellStart"/>
      <w:r w:rsidRPr="003E11B0">
        <w:t>KSeF</w:t>
      </w:r>
      <w:proofErr w:type="spellEnd"/>
      <w:r w:rsidRPr="003E11B0">
        <w:t xml:space="preserve">), zgodnie z ustawą z dnia 11 marca 2004 r. o podatku od towarów i usług (Dz. U. z 2025 poz. 775, z </w:t>
      </w:r>
      <w:proofErr w:type="spellStart"/>
      <w:r w:rsidRPr="003E11B0">
        <w:t>późn</w:t>
      </w:r>
      <w:proofErr w:type="spellEnd"/>
      <w:r w:rsidRPr="003E11B0">
        <w:t xml:space="preserve">. </w:t>
      </w:r>
      <w:r w:rsidRPr="003E11B0">
        <w:lastRenderedPageBreak/>
        <w:t xml:space="preserve">zm.), w zakresie, w jakim obowiązek korzystania z </w:t>
      </w:r>
      <w:proofErr w:type="spellStart"/>
      <w:r w:rsidRPr="003E11B0">
        <w:t>KSeF</w:t>
      </w:r>
      <w:proofErr w:type="spellEnd"/>
      <w:r w:rsidRPr="003E11B0">
        <w:t xml:space="preserve"> wynika z przepisów powszechnie obowiązującego prawa.</w:t>
      </w:r>
    </w:p>
    <w:p w14:paraId="07E4BB81" w14:textId="52347D92" w:rsidR="00C644BA" w:rsidRPr="003E11B0" w:rsidRDefault="00C644BA" w:rsidP="001B36BE">
      <w:pPr>
        <w:widowControl/>
        <w:numPr>
          <w:ilvl w:val="0"/>
          <w:numId w:val="7"/>
        </w:numPr>
        <w:suppressAutoHyphens/>
        <w:autoSpaceDE/>
        <w:autoSpaceDN/>
        <w:ind w:left="426" w:hanging="426"/>
        <w:jc w:val="both"/>
        <w:rPr>
          <w:lang w:eastAsia="pl-PL"/>
        </w:rPr>
      </w:pPr>
      <w:r w:rsidRPr="003E11B0">
        <w:t xml:space="preserve">Faktura ustrukturyzowana uznawana jest za doręczoną Zamawiającemu z chwilą przydzielenia przez Krajowy System e-Faktur numeru identyfikującego tę fakturę, zgodnie z art. 106na ust. 3 ustawy o podatku od towarów i usług. Zamawiający oświadcza, będzie odbierał faktury w formie ustrukturyzowanej za pośrednictwem </w:t>
      </w:r>
      <w:proofErr w:type="spellStart"/>
      <w:r w:rsidRPr="003E11B0">
        <w:t>KSeF</w:t>
      </w:r>
      <w:proofErr w:type="spellEnd"/>
      <w:r w:rsidRPr="003E11B0">
        <w:t>.</w:t>
      </w:r>
    </w:p>
    <w:p w14:paraId="4D13F075" w14:textId="1B732040" w:rsidR="00C644BA" w:rsidRPr="003E11B0" w:rsidRDefault="00C644BA" w:rsidP="001B36BE">
      <w:pPr>
        <w:widowControl/>
        <w:numPr>
          <w:ilvl w:val="0"/>
          <w:numId w:val="7"/>
        </w:numPr>
        <w:suppressAutoHyphens/>
        <w:autoSpaceDE/>
        <w:autoSpaceDN/>
        <w:ind w:left="426" w:hanging="426"/>
        <w:jc w:val="both"/>
        <w:rPr>
          <w:lang w:eastAsia="pl-PL"/>
        </w:rPr>
      </w:pPr>
      <w:r w:rsidRPr="003E11B0">
        <w:t xml:space="preserve">Wykonawca zobligowany do korzystania z </w:t>
      </w:r>
      <w:proofErr w:type="spellStart"/>
      <w:r w:rsidRPr="003E11B0">
        <w:t>KSeF</w:t>
      </w:r>
      <w:proofErr w:type="spellEnd"/>
      <w:r w:rsidRPr="003E11B0">
        <w:t>, zobowiązuje się do:</w:t>
      </w:r>
    </w:p>
    <w:p w14:paraId="10FC9857" w14:textId="77777777" w:rsidR="00C644BA" w:rsidRPr="003E11B0" w:rsidRDefault="00C644BA" w:rsidP="004267EA">
      <w:pPr>
        <w:ind w:left="709" w:hanging="284"/>
        <w:jc w:val="both"/>
      </w:pPr>
      <w:r w:rsidRPr="003E11B0">
        <w:t>1) zamieszczania w fakturach ustrukturyzowanych informacji identyfikującej umowę w polu „Warunki Transakcji”, w szczególności numeru i daty umowy;</w:t>
      </w:r>
    </w:p>
    <w:p w14:paraId="456D014B" w14:textId="77777777" w:rsidR="00C644BA" w:rsidRPr="003E11B0" w:rsidRDefault="00C644BA" w:rsidP="004267EA">
      <w:pPr>
        <w:ind w:left="709" w:hanging="284"/>
        <w:jc w:val="both"/>
      </w:pPr>
      <w:r w:rsidRPr="003E11B0">
        <w:t>2) wystawiania faktur zgodnie z aktualną strukturą logiczną FA_VAT oraz obowiązującymi przepisami w dniu ich wystawienia.</w:t>
      </w:r>
    </w:p>
    <w:p w14:paraId="43D1E78A" w14:textId="522FBA8F" w:rsidR="00C644BA" w:rsidRPr="003E11B0" w:rsidRDefault="00C644BA" w:rsidP="001B36BE">
      <w:pPr>
        <w:pStyle w:val="Akapitzlist"/>
        <w:numPr>
          <w:ilvl w:val="0"/>
          <w:numId w:val="7"/>
        </w:numPr>
        <w:ind w:left="426" w:hanging="426"/>
      </w:pPr>
      <w:r w:rsidRPr="003E11B0">
        <w:t>Ponadto w fakturze ustrukturyzowanej wystawianej w Krajowym Systemie e-Faktur (</w:t>
      </w:r>
      <w:proofErr w:type="spellStart"/>
      <w:r w:rsidRPr="003E11B0">
        <w:t>KSeF</w:t>
      </w:r>
      <w:proofErr w:type="spellEnd"/>
      <w:r w:rsidRPr="003E11B0">
        <w:t>):</w:t>
      </w:r>
    </w:p>
    <w:p w14:paraId="66AC7E10" w14:textId="6A00B285" w:rsidR="00C644BA" w:rsidRPr="003E11B0" w:rsidRDefault="00C644BA" w:rsidP="00C644BA">
      <w:pPr>
        <w:ind w:left="709" w:hanging="283"/>
        <w:jc w:val="both"/>
      </w:pPr>
      <w:r w:rsidRPr="003E11B0">
        <w:t>1)  w elemencie „Podmiot 2” w polu „JST” należy podać wartość „1”, a w polu „GV” należy podać wartość „2”.</w:t>
      </w:r>
    </w:p>
    <w:p w14:paraId="026D0FFF" w14:textId="37CD8138" w:rsidR="00C644BA" w:rsidRPr="003E11B0" w:rsidRDefault="00C644BA" w:rsidP="00C644BA">
      <w:pPr>
        <w:ind w:left="426" w:hanging="426"/>
        <w:jc w:val="both"/>
      </w:pPr>
      <w:r w:rsidRPr="003E11B0">
        <w:t xml:space="preserve">   </w:t>
      </w:r>
      <w:r w:rsidRPr="003E11B0">
        <w:tab/>
        <w:t xml:space="preserve">2)  element „Podmiot 3” należy wypełnić danymi, w szczególności: </w:t>
      </w:r>
    </w:p>
    <w:p w14:paraId="2D0B577F" w14:textId="0E6BCB32" w:rsidR="00C644BA" w:rsidRPr="003E11B0" w:rsidRDefault="00C644BA" w:rsidP="00C644BA">
      <w:pPr>
        <w:ind w:left="426"/>
        <w:jc w:val="both"/>
      </w:pPr>
      <w:r w:rsidRPr="003E11B0">
        <w:t xml:space="preserve">   </w:t>
      </w:r>
      <w:r w:rsidRPr="003E11B0">
        <w:tab/>
        <w:t xml:space="preserve">- w polu „Dane identyfikacyjne” należy wpisać </w:t>
      </w:r>
      <w:r w:rsidR="00AC1CB8" w:rsidRPr="003E11B0">
        <w:t>Starostwo Powiatowe w Gryfinie, ul. Sprzymierzonych 4, 74-100 Gryfino</w:t>
      </w:r>
      <w:r w:rsidR="005C3EA6" w:rsidRPr="003E11B0">
        <w:t>,</w:t>
      </w:r>
      <w:r w:rsidR="00AC1CB8" w:rsidRPr="003E11B0">
        <w:t xml:space="preserve"> </w:t>
      </w:r>
      <w:r w:rsidRPr="003E11B0">
        <w:t>NIP 858-15-62-872,</w:t>
      </w:r>
    </w:p>
    <w:p w14:paraId="27285CE9" w14:textId="77777777" w:rsidR="00C644BA" w:rsidRPr="003E11B0" w:rsidRDefault="00C644BA" w:rsidP="00C644BA">
      <w:pPr>
        <w:ind w:left="426"/>
        <w:jc w:val="both"/>
      </w:pPr>
      <w:r w:rsidRPr="003E11B0">
        <w:t xml:space="preserve">   </w:t>
      </w:r>
      <w:r w:rsidRPr="003E11B0">
        <w:tab/>
        <w:t>- w polu „Rola” należy podać wartość „8”.</w:t>
      </w:r>
    </w:p>
    <w:p w14:paraId="528122D9" w14:textId="77777777" w:rsidR="00C644BA" w:rsidRPr="003E11B0" w:rsidRDefault="00C644BA" w:rsidP="00C644BA">
      <w:pPr>
        <w:ind w:left="426"/>
        <w:jc w:val="both"/>
      </w:pPr>
      <w:r w:rsidRPr="003E11B0">
        <w:t>Nieuzupełnienie tych elementów traktować się będzie jako nieprawidłowe wystawienie faktury.</w:t>
      </w:r>
    </w:p>
    <w:p w14:paraId="3083E222" w14:textId="06022BB2" w:rsidR="00C644BA" w:rsidRPr="003E11B0" w:rsidRDefault="00C644BA" w:rsidP="001B36BE">
      <w:pPr>
        <w:pStyle w:val="Akapitzlist"/>
        <w:numPr>
          <w:ilvl w:val="0"/>
          <w:numId w:val="7"/>
        </w:numPr>
        <w:ind w:left="426" w:hanging="426"/>
      </w:pPr>
      <w:r w:rsidRPr="003E11B0">
        <w:t>Wystawienie faktury ustrukturyzowanej niezgodnej z wymogami, o których mowa powyżej, uprawnia Zamawiającego do:</w:t>
      </w:r>
    </w:p>
    <w:p w14:paraId="4E87091E" w14:textId="642D7942" w:rsidR="00C644BA" w:rsidRPr="003E11B0" w:rsidRDefault="00C644BA" w:rsidP="00C644BA">
      <w:pPr>
        <w:ind w:left="709" w:hanging="283"/>
        <w:jc w:val="both"/>
      </w:pPr>
      <w:r w:rsidRPr="003E11B0">
        <w:t>1)  żądania wystawienia faktury korygującej oraz</w:t>
      </w:r>
    </w:p>
    <w:p w14:paraId="4AA3725C" w14:textId="3F91C2DA" w:rsidR="00C644BA" w:rsidRPr="003E11B0" w:rsidRDefault="00C644BA" w:rsidP="00C644BA">
      <w:pPr>
        <w:ind w:left="709" w:hanging="283"/>
        <w:jc w:val="both"/>
      </w:pPr>
      <w:r w:rsidRPr="003E11B0">
        <w:t>2)  wstrzymania płatności do czasu otrzymania faktury spełniającej wymagania zawarte w ust. 14 i ust. 15, co nie będzie traktowane jako opóźnienie lub zwłoka w zapłacie.</w:t>
      </w:r>
    </w:p>
    <w:p w14:paraId="7B148EBD" w14:textId="77777777" w:rsidR="003E60F4" w:rsidRPr="003E11B0" w:rsidRDefault="003E60F4" w:rsidP="00102F7E">
      <w:pPr>
        <w:widowControl/>
        <w:autoSpaceDE/>
        <w:autoSpaceDN/>
        <w:jc w:val="both"/>
        <w:rPr>
          <w:lang w:eastAsia="pl-PL"/>
        </w:rPr>
      </w:pPr>
    </w:p>
    <w:p w14:paraId="5EB4EA6F" w14:textId="77777777" w:rsidR="003E60F4" w:rsidRPr="003E11B0" w:rsidRDefault="003E60F4" w:rsidP="00102F7E">
      <w:pPr>
        <w:widowControl/>
        <w:autoSpaceDE/>
        <w:autoSpaceDN/>
        <w:jc w:val="center"/>
        <w:rPr>
          <w:b/>
          <w:lang w:eastAsia="pl-PL"/>
        </w:rPr>
      </w:pPr>
      <w:r w:rsidRPr="003E11B0">
        <w:rPr>
          <w:b/>
          <w:lang w:eastAsia="pl-PL"/>
        </w:rPr>
        <w:t>§ 5</w:t>
      </w:r>
    </w:p>
    <w:p w14:paraId="5D92953D" w14:textId="77777777" w:rsidR="003E60F4" w:rsidRPr="003E11B0" w:rsidRDefault="003E60F4" w:rsidP="00102F7E">
      <w:pPr>
        <w:widowControl/>
        <w:autoSpaceDE/>
        <w:autoSpaceDN/>
        <w:jc w:val="both"/>
        <w:rPr>
          <w:lang w:eastAsia="pl-PL"/>
        </w:rPr>
      </w:pPr>
      <w:r w:rsidRPr="003E11B0">
        <w:rPr>
          <w:lang w:eastAsia="pl-PL"/>
        </w:rPr>
        <w:t xml:space="preserve">Strony ustalają, że okres, w jakim Wykonawca jest odpowiedzialny wobec Zamawiającego z tytułu rękojmi za wady przedmiotu umowy jest tożsamy z okresem udzielonej przez Wykonawcę na rzecz Zamawiającego gwarancji na przedmiot umowy i okres ten wynosi </w:t>
      </w:r>
      <w:r w:rsidRPr="003E11B0">
        <w:rPr>
          <w:b/>
          <w:lang w:eastAsia="pl-PL"/>
        </w:rPr>
        <w:t>36</w:t>
      </w:r>
      <w:r w:rsidRPr="003E11B0">
        <w:rPr>
          <w:lang w:eastAsia="pl-PL"/>
        </w:rPr>
        <w:t xml:space="preserve"> </w:t>
      </w:r>
      <w:r w:rsidRPr="003E11B0">
        <w:rPr>
          <w:b/>
          <w:lang w:eastAsia="pl-PL"/>
        </w:rPr>
        <w:t>miesięcy</w:t>
      </w:r>
      <w:r w:rsidRPr="003E11B0">
        <w:rPr>
          <w:lang w:eastAsia="pl-PL"/>
        </w:rPr>
        <w:t xml:space="preserve"> od dnia podpisania protokołu odbioru końcowego przedmiotu umowy.  </w:t>
      </w:r>
    </w:p>
    <w:p w14:paraId="5B743B19" w14:textId="77777777" w:rsidR="003E60F4" w:rsidRPr="003E11B0" w:rsidRDefault="003E60F4" w:rsidP="00102F7E">
      <w:pPr>
        <w:widowControl/>
        <w:autoSpaceDE/>
        <w:autoSpaceDN/>
        <w:jc w:val="both"/>
        <w:rPr>
          <w:lang w:eastAsia="pl-PL"/>
        </w:rPr>
      </w:pPr>
    </w:p>
    <w:p w14:paraId="150C042D" w14:textId="77777777" w:rsidR="003E60F4" w:rsidRPr="003E11B0" w:rsidRDefault="003E60F4" w:rsidP="003D7CD0">
      <w:pPr>
        <w:widowControl/>
        <w:autoSpaceDE/>
        <w:autoSpaceDN/>
        <w:jc w:val="center"/>
        <w:rPr>
          <w:b/>
          <w:bCs/>
          <w:lang w:eastAsia="pl-PL"/>
        </w:rPr>
      </w:pPr>
      <w:r w:rsidRPr="003E11B0">
        <w:rPr>
          <w:b/>
          <w:bCs/>
          <w:lang w:eastAsia="pl-PL"/>
        </w:rPr>
        <w:t>§ 6</w:t>
      </w:r>
    </w:p>
    <w:p w14:paraId="090900E0" w14:textId="77777777" w:rsidR="003E60F4" w:rsidRPr="003E11B0" w:rsidRDefault="003E60F4" w:rsidP="008C0E7F">
      <w:pPr>
        <w:widowControl/>
        <w:numPr>
          <w:ilvl w:val="0"/>
          <w:numId w:val="6"/>
        </w:numPr>
        <w:suppressAutoHyphens/>
        <w:autoSpaceDE/>
        <w:autoSpaceDN/>
        <w:jc w:val="both"/>
        <w:rPr>
          <w:lang w:eastAsia="pl-PL"/>
        </w:rPr>
      </w:pPr>
      <w:r w:rsidRPr="003E11B0">
        <w:rPr>
          <w:lang w:eastAsia="pl-PL"/>
        </w:rPr>
        <w:t>Wykonawca zapłaci Zamawiającemu karę umowną w razie:</w:t>
      </w:r>
    </w:p>
    <w:p w14:paraId="397352A3" w14:textId="670CA0AA" w:rsidR="003E60F4" w:rsidRPr="003E11B0" w:rsidRDefault="003E60F4" w:rsidP="001B36BE">
      <w:pPr>
        <w:widowControl/>
        <w:numPr>
          <w:ilvl w:val="0"/>
          <w:numId w:val="8"/>
        </w:numPr>
        <w:suppressAutoHyphens/>
        <w:autoSpaceDE/>
        <w:autoSpaceDN/>
        <w:jc w:val="both"/>
        <w:rPr>
          <w:lang w:eastAsia="pl-PL"/>
        </w:rPr>
      </w:pPr>
      <w:r w:rsidRPr="003E11B0">
        <w:rPr>
          <w:lang w:eastAsia="pl-PL"/>
        </w:rPr>
        <w:t xml:space="preserve">odstąpienia od umowy przez którąkolwiek ze stron wskutek okoliczności, za które odpowiada Wykonawca - w wysokości 10% wynagrodzenia umownego brutto. </w:t>
      </w:r>
    </w:p>
    <w:p w14:paraId="4C9D2745" w14:textId="3222E09E" w:rsidR="00AC1CB8" w:rsidRPr="003E11B0" w:rsidRDefault="003E60F4" w:rsidP="001B36BE">
      <w:pPr>
        <w:widowControl/>
        <w:numPr>
          <w:ilvl w:val="0"/>
          <w:numId w:val="8"/>
        </w:numPr>
        <w:suppressAutoHyphens/>
        <w:autoSpaceDE/>
        <w:autoSpaceDN/>
        <w:jc w:val="both"/>
        <w:rPr>
          <w:lang w:eastAsia="pl-PL"/>
        </w:rPr>
      </w:pPr>
      <w:bookmarkStart w:id="19" w:name="_Hlk226630482"/>
      <w:r w:rsidRPr="003E11B0">
        <w:rPr>
          <w:lang w:eastAsia="pl-PL"/>
        </w:rPr>
        <w:t xml:space="preserve">zwłoki </w:t>
      </w:r>
      <w:bookmarkStart w:id="20" w:name="_Hlk226630499"/>
      <w:r w:rsidRPr="003E11B0">
        <w:rPr>
          <w:lang w:eastAsia="pl-PL"/>
        </w:rPr>
        <w:t>w wykonaniu przedmiotu umowy w wysokości 0,1%, wynagrodzenia umownego za każdy dzień zwłoki, przyjmując termin określony w § 3 ust. 1</w:t>
      </w:r>
      <w:r w:rsidR="00AC1CB8" w:rsidRPr="003E11B0">
        <w:rPr>
          <w:lang w:eastAsia="pl-PL"/>
        </w:rPr>
        <w:t xml:space="preserve"> </w:t>
      </w:r>
      <w:r w:rsidR="00F53ACA" w:rsidRPr="003E11B0">
        <w:rPr>
          <w:lang w:eastAsia="pl-PL"/>
        </w:rPr>
        <w:t>pkt</w:t>
      </w:r>
      <w:r w:rsidR="002053CC" w:rsidRPr="003E11B0">
        <w:rPr>
          <w:lang w:eastAsia="pl-PL"/>
        </w:rPr>
        <w:t xml:space="preserve"> 1</w:t>
      </w:r>
      <w:bookmarkEnd w:id="20"/>
      <w:r w:rsidRPr="003E11B0">
        <w:rPr>
          <w:lang w:eastAsia="pl-PL"/>
        </w:rPr>
        <w:t>.</w:t>
      </w:r>
    </w:p>
    <w:bookmarkEnd w:id="19"/>
    <w:p w14:paraId="18361913" w14:textId="5A9AA6D6" w:rsidR="003E60F4" w:rsidRPr="003E11B0" w:rsidRDefault="00AC1CB8" w:rsidP="001B36BE">
      <w:pPr>
        <w:widowControl/>
        <w:numPr>
          <w:ilvl w:val="0"/>
          <w:numId w:val="8"/>
        </w:numPr>
        <w:suppressAutoHyphens/>
        <w:autoSpaceDE/>
        <w:autoSpaceDN/>
        <w:jc w:val="both"/>
        <w:rPr>
          <w:lang w:eastAsia="pl-PL"/>
        </w:rPr>
      </w:pPr>
      <w:r w:rsidRPr="003E11B0">
        <w:rPr>
          <w:lang w:eastAsia="pl-PL"/>
        </w:rPr>
        <w:t>zwłoki</w:t>
      </w:r>
      <w:r w:rsidR="003E60F4" w:rsidRPr="003E11B0">
        <w:rPr>
          <w:lang w:eastAsia="pl-PL"/>
        </w:rPr>
        <w:t xml:space="preserve"> </w:t>
      </w:r>
      <w:r w:rsidRPr="003E11B0">
        <w:rPr>
          <w:lang w:eastAsia="pl-PL"/>
        </w:rPr>
        <w:t xml:space="preserve">w wykonaniu przedmiotu umowy w wysokości 0,1%, wynagrodzenia umownego za każdy dzień zwłoki, przyjmując termin określony w § 3 ust. 1 </w:t>
      </w:r>
      <w:r w:rsidR="00F53ACA" w:rsidRPr="003E11B0">
        <w:rPr>
          <w:lang w:eastAsia="pl-PL"/>
        </w:rPr>
        <w:t>pkt 2</w:t>
      </w:r>
      <w:r w:rsidRPr="003E11B0">
        <w:rPr>
          <w:lang w:eastAsia="pl-PL"/>
        </w:rPr>
        <w:t>.</w:t>
      </w:r>
    </w:p>
    <w:p w14:paraId="6E6CA9EB" w14:textId="77777777" w:rsidR="003E60F4" w:rsidRPr="003E11B0" w:rsidRDefault="003E60F4" w:rsidP="001B36BE">
      <w:pPr>
        <w:widowControl/>
        <w:numPr>
          <w:ilvl w:val="0"/>
          <w:numId w:val="8"/>
        </w:numPr>
        <w:suppressAutoHyphens/>
        <w:autoSpaceDE/>
        <w:autoSpaceDN/>
        <w:jc w:val="both"/>
        <w:rPr>
          <w:lang w:eastAsia="pl-PL"/>
        </w:rPr>
      </w:pPr>
      <w:r w:rsidRPr="003E11B0">
        <w:rPr>
          <w:lang w:eastAsia="pl-PL"/>
        </w:rPr>
        <w:t>zwłoki w usunięciu wad w wysokości 0,2 % wynagrodzenia umownego brutto za każdy dzień zwłoki, licząc od następnego dnia po upływie terminu określonego przez Zamawiającego do usunięcia wad.</w:t>
      </w:r>
    </w:p>
    <w:p w14:paraId="59BF892A" w14:textId="3FEAED60" w:rsidR="003E60F4" w:rsidRPr="003E11B0" w:rsidRDefault="003E60F4" w:rsidP="001B36BE">
      <w:pPr>
        <w:widowControl/>
        <w:numPr>
          <w:ilvl w:val="0"/>
          <w:numId w:val="8"/>
        </w:numPr>
        <w:suppressAutoHyphens/>
        <w:autoSpaceDE/>
        <w:autoSpaceDN/>
        <w:jc w:val="both"/>
        <w:rPr>
          <w:lang w:eastAsia="pl-PL"/>
        </w:rPr>
      </w:pPr>
      <w:r w:rsidRPr="003E11B0">
        <w:rPr>
          <w:lang w:eastAsia="pl-PL"/>
        </w:rPr>
        <w:t>w przypadku zwłoki Wykonawcy w odpowiedzi na pytania zadawane w trakcie postępowania przetargowego na wykonanie rob</w:t>
      </w:r>
      <w:r w:rsidR="007B135E" w:rsidRPr="003E11B0">
        <w:rPr>
          <w:lang w:eastAsia="pl-PL"/>
        </w:rPr>
        <w:t>ó</w:t>
      </w:r>
      <w:r w:rsidRPr="003E11B0">
        <w:rPr>
          <w:lang w:eastAsia="pl-PL"/>
        </w:rPr>
        <w:t xml:space="preserve">t budowlanych na podstawie dokumentacji stanowiącej przedmiot niniejszego zamówienia (termin na odpowiedź – 3 dni od daty przesłania pytań przez Zamawiającego) </w:t>
      </w:r>
      <w:bookmarkStart w:id="21" w:name="_Hlk534890840"/>
      <w:r w:rsidRPr="003E11B0">
        <w:rPr>
          <w:lang w:eastAsia="pl-PL"/>
        </w:rPr>
        <w:t xml:space="preserve">Wykonawca zapłaci karę umowną w wysokości 0,1 % wynagrodzenia umownego </w:t>
      </w:r>
      <w:bookmarkEnd w:id="21"/>
      <w:r w:rsidRPr="003E11B0">
        <w:rPr>
          <w:lang w:eastAsia="pl-PL"/>
        </w:rPr>
        <w:t>brutto za każdy dzień zwłoki.</w:t>
      </w:r>
    </w:p>
    <w:p w14:paraId="634EE19C" w14:textId="77777777" w:rsidR="003E60F4" w:rsidRPr="003E11B0" w:rsidRDefault="003E60F4" w:rsidP="001B36BE">
      <w:pPr>
        <w:widowControl/>
        <w:numPr>
          <w:ilvl w:val="0"/>
          <w:numId w:val="6"/>
        </w:numPr>
        <w:suppressAutoHyphens/>
        <w:autoSpaceDE/>
        <w:autoSpaceDN/>
        <w:jc w:val="both"/>
        <w:rPr>
          <w:lang w:eastAsia="pl-PL"/>
        </w:rPr>
      </w:pPr>
      <w:r w:rsidRPr="003E11B0">
        <w:rPr>
          <w:lang w:eastAsia="pl-PL"/>
        </w:rPr>
        <w:t>W przypadku niekompletności dokumentacji objętej niniejszą umową koszt wykonania dokumentacji uzupełniającej w całości pokrywa Wykonawca.</w:t>
      </w:r>
    </w:p>
    <w:p w14:paraId="6431FDF4" w14:textId="77777777" w:rsidR="003E60F4" w:rsidRPr="003E11B0" w:rsidRDefault="003E60F4" w:rsidP="001B36BE">
      <w:pPr>
        <w:widowControl/>
        <w:numPr>
          <w:ilvl w:val="0"/>
          <w:numId w:val="6"/>
        </w:numPr>
        <w:suppressAutoHyphens/>
        <w:autoSpaceDE/>
        <w:autoSpaceDN/>
        <w:ind w:left="357" w:hanging="357"/>
        <w:jc w:val="both"/>
        <w:rPr>
          <w:lang w:eastAsia="pl-PL"/>
        </w:rPr>
      </w:pPr>
      <w:r w:rsidRPr="003E11B0">
        <w:rPr>
          <w:lang w:eastAsia="pl-PL"/>
        </w:rPr>
        <w:t>W przypadku gdy szkoda spowodowana niewykonaniem obowiązku wynikającego z niniejszej umowy przekracza wysokość kar umownych poszkodowana strona może niezależnie od kar umownych dochodzić odszkodowania na zasadach ogólnych Kodeksu Cywilnego.</w:t>
      </w:r>
    </w:p>
    <w:p w14:paraId="2A302C54" w14:textId="41913932" w:rsidR="003E60F4" w:rsidRPr="003E11B0" w:rsidRDefault="003E60F4" w:rsidP="001B36BE">
      <w:pPr>
        <w:widowControl/>
        <w:numPr>
          <w:ilvl w:val="0"/>
          <w:numId w:val="6"/>
        </w:numPr>
        <w:suppressAutoHyphens/>
        <w:overflowPunct w:val="0"/>
        <w:autoSpaceDE/>
        <w:autoSpaceDN/>
        <w:adjustRightInd w:val="0"/>
        <w:ind w:left="357" w:hanging="357"/>
        <w:jc w:val="both"/>
        <w:textAlignment w:val="baseline"/>
        <w:rPr>
          <w:b/>
          <w:lang w:eastAsia="zh-CN"/>
        </w:rPr>
      </w:pPr>
      <w:r w:rsidRPr="003E11B0">
        <w:rPr>
          <w:bCs/>
          <w:lang w:eastAsia="zh-CN"/>
        </w:rPr>
        <w:t xml:space="preserve">Zamawiający </w:t>
      </w:r>
      <w:r w:rsidRPr="003E11B0">
        <w:rPr>
          <w:bCs/>
          <w:lang w:eastAsia="pl-PL"/>
        </w:rPr>
        <w:t>ma prawo potrącić kary umowne z wynagrodzenia Wykonawcy.</w:t>
      </w:r>
    </w:p>
    <w:p w14:paraId="15215AAD" w14:textId="77777777" w:rsidR="003E60F4" w:rsidRPr="003E11B0" w:rsidRDefault="003E60F4" w:rsidP="00102F7E">
      <w:pPr>
        <w:widowControl/>
        <w:autoSpaceDE/>
        <w:autoSpaceDN/>
        <w:jc w:val="both"/>
        <w:rPr>
          <w:lang w:eastAsia="pl-PL"/>
        </w:rPr>
      </w:pPr>
    </w:p>
    <w:p w14:paraId="3BA04F40" w14:textId="77777777" w:rsidR="003E60F4" w:rsidRPr="003E11B0" w:rsidRDefault="003E60F4" w:rsidP="00102F7E">
      <w:pPr>
        <w:widowControl/>
        <w:autoSpaceDE/>
        <w:autoSpaceDN/>
        <w:jc w:val="center"/>
        <w:rPr>
          <w:b/>
          <w:bCs/>
          <w:lang w:eastAsia="pl-PL"/>
        </w:rPr>
      </w:pPr>
      <w:r w:rsidRPr="003E11B0">
        <w:rPr>
          <w:b/>
          <w:bCs/>
          <w:lang w:eastAsia="pl-PL"/>
        </w:rPr>
        <w:t>§ 7</w:t>
      </w:r>
    </w:p>
    <w:p w14:paraId="54985C02" w14:textId="70303E4A" w:rsidR="009C2608" w:rsidRPr="003E11B0" w:rsidRDefault="003E60F4" w:rsidP="00102F7E">
      <w:pPr>
        <w:widowControl/>
        <w:autoSpaceDE/>
        <w:autoSpaceDN/>
        <w:jc w:val="both"/>
        <w:rPr>
          <w:lang w:eastAsia="pl-PL"/>
        </w:rPr>
      </w:pPr>
      <w:r w:rsidRPr="003E11B0">
        <w:rPr>
          <w:lang w:eastAsia="pl-PL"/>
        </w:rPr>
        <w:t xml:space="preserve">Koordynatorami w zakresie realizacji obowiązków umownych będą ze strony Zamawiającego </w:t>
      </w:r>
      <w:r w:rsidR="009C2608" w:rsidRPr="003E11B0">
        <w:rPr>
          <w:lang w:eastAsia="pl-PL"/>
        </w:rPr>
        <w:t>–</w:t>
      </w:r>
    </w:p>
    <w:p w14:paraId="7BECA638" w14:textId="77777777" w:rsidR="009C2608" w:rsidRPr="003E11B0" w:rsidRDefault="009C2608" w:rsidP="00102F7E">
      <w:pPr>
        <w:widowControl/>
        <w:autoSpaceDE/>
        <w:autoSpaceDN/>
        <w:jc w:val="both"/>
        <w:rPr>
          <w:lang w:eastAsia="pl-PL"/>
        </w:rPr>
      </w:pPr>
    </w:p>
    <w:p w14:paraId="100D3121" w14:textId="05D29D64" w:rsidR="003E60F4" w:rsidRPr="003E11B0" w:rsidRDefault="003E60F4" w:rsidP="00102F7E">
      <w:pPr>
        <w:widowControl/>
        <w:autoSpaceDE/>
        <w:autoSpaceDN/>
        <w:jc w:val="both"/>
        <w:rPr>
          <w:lang w:eastAsia="pl-PL"/>
        </w:rPr>
      </w:pPr>
      <w:r w:rsidRPr="003E11B0">
        <w:rPr>
          <w:lang w:eastAsia="pl-PL"/>
        </w:rPr>
        <w:t xml:space="preserve">  </w:t>
      </w:r>
      <w:r w:rsidR="007B135E" w:rsidRPr="003E11B0">
        <w:rPr>
          <w:lang w:eastAsia="pl-PL"/>
        </w:rPr>
        <w:t>………………………</w:t>
      </w:r>
      <w:r w:rsidRPr="003E11B0">
        <w:rPr>
          <w:lang w:eastAsia="pl-PL"/>
        </w:rPr>
        <w:t>, a ze strony Wykonawcy –  …………………………………….</w:t>
      </w:r>
    </w:p>
    <w:p w14:paraId="65228186" w14:textId="77777777" w:rsidR="003E60F4" w:rsidRDefault="003E60F4" w:rsidP="00102F7E">
      <w:pPr>
        <w:widowControl/>
        <w:autoSpaceDE/>
        <w:autoSpaceDN/>
        <w:jc w:val="both"/>
        <w:rPr>
          <w:lang w:eastAsia="pl-PL"/>
        </w:rPr>
      </w:pPr>
    </w:p>
    <w:p w14:paraId="2DD3D7C3" w14:textId="77777777" w:rsidR="0079216A" w:rsidRPr="003E11B0" w:rsidRDefault="0079216A" w:rsidP="00102F7E">
      <w:pPr>
        <w:widowControl/>
        <w:autoSpaceDE/>
        <w:autoSpaceDN/>
        <w:jc w:val="both"/>
        <w:rPr>
          <w:lang w:eastAsia="pl-PL"/>
        </w:rPr>
      </w:pPr>
    </w:p>
    <w:p w14:paraId="77CFD6E8" w14:textId="77777777" w:rsidR="003E60F4" w:rsidRPr="003E11B0" w:rsidRDefault="003E60F4" w:rsidP="00102F7E">
      <w:pPr>
        <w:widowControl/>
        <w:autoSpaceDE/>
        <w:autoSpaceDN/>
        <w:jc w:val="center"/>
        <w:rPr>
          <w:b/>
          <w:bCs/>
          <w:lang w:eastAsia="pl-PL"/>
        </w:rPr>
      </w:pPr>
      <w:r w:rsidRPr="003E11B0">
        <w:rPr>
          <w:b/>
          <w:bCs/>
          <w:lang w:eastAsia="pl-PL"/>
        </w:rPr>
        <w:t>§ 8</w:t>
      </w:r>
    </w:p>
    <w:p w14:paraId="7B746B54" w14:textId="77777777" w:rsidR="003E60F4" w:rsidRPr="003E11B0" w:rsidRDefault="003E60F4" w:rsidP="00102F7E">
      <w:pPr>
        <w:widowControl/>
        <w:autoSpaceDE/>
        <w:autoSpaceDN/>
        <w:ind w:left="10" w:hanging="10"/>
        <w:jc w:val="both"/>
      </w:pPr>
      <w:r w:rsidRPr="003E11B0">
        <w:t>Zamawiający i Wykonawca na potrzeby realizacji niniejszego przedmiotu zamówienia ustalają postanowienia w zakresie ochrony danych osobowych, które Zamawiający będzie przetwarzał w toku realizacji niniejszej umowy jak i po jej zakończeniu.</w:t>
      </w:r>
    </w:p>
    <w:p w14:paraId="3C4668D5" w14:textId="77777777" w:rsidR="003E60F4" w:rsidRPr="003E11B0" w:rsidRDefault="003E60F4" w:rsidP="001B36BE">
      <w:pPr>
        <w:widowControl/>
        <w:numPr>
          <w:ilvl w:val="0"/>
          <w:numId w:val="9"/>
        </w:numPr>
        <w:tabs>
          <w:tab w:val="num" w:pos="284"/>
        </w:tabs>
        <w:suppressAutoHyphens/>
        <w:overflowPunct w:val="0"/>
        <w:autoSpaceDE/>
        <w:autoSpaceDN/>
        <w:ind w:left="284" w:hanging="284"/>
        <w:jc w:val="both"/>
        <w:textAlignment w:val="baseline"/>
      </w:pPr>
      <w:r w:rsidRPr="003E11B0">
        <w:t>Administratorem Pana danych osobowych jest: Starosta Gryfiński, ul. Sprzymierzonych 4, 74-100 Gryfino</w:t>
      </w:r>
    </w:p>
    <w:p w14:paraId="74307BD5" w14:textId="77777777" w:rsidR="003E60F4" w:rsidRPr="003E11B0" w:rsidRDefault="003E60F4" w:rsidP="001B36BE">
      <w:pPr>
        <w:widowControl/>
        <w:numPr>
          <w:ilvl w:val="0"/>
          <w:numId w:val="9"/>
        </w:numPr>
        <w:tabs>
          <w:tab w:val="num" w:pos="284"/>
        </w:tabs>
        <w:suppressAutoHyphens/>
        <w:overflowPunct w:val="0"/>
        <w:autoSpaceDE/>
        <w:autoSpaceDN/>
        <w:ind w:left="284" w:hanging="284"/>
        <w:jc w:val="both"/>
        <w:textAlignment w:val="baseline"/>
      </w:pPr>
      <w:r w:rsidRPr="003E11B0">
        <w:rPr>
          <w:lang w:eastAsia="pl-PL"/>
        </w:rPr>
        <w:t xml:space="preserve">Administrator wyznaczył Inspektora Danych Osobowych, z którym można się kontaktować pod telefonem nr: 501-197-974 lub adresem e-mail: </w:t>
      </w:r>
      <w:hyperlink r:id="rId7" w:history="1">
        <w:r w:rsidRPr="003E11B0">
          <w:rPr>
            <w:u w:val="single"/>
            <w:lang w:eastAsia="pl-PL"/>
          </w:rPr>
          <w:t>iod@gryfino.powiat.pl</w:t>
        </w:r>
      </w:hyperlink>
    </w:p>
    <w:p w14:paraId="030B8D06" w14:textId="77777777" w:rsidR="003E60F4" w:rsidRPr="003E11B0" w:rsidRDefault="003E60F4" w:rsidP="003140DF">
      <w:pPr>
        <w:widowControl/>
        <w:autoSpaceDE/>
        <w:autoSpaceDN/>
        <w:ind w:left="360" w:hanging="360"/>
        <w:jc w:val="both"/>
      </w:pPr>
      <w:r w:rsidRPr="003E11B0">
        <w:t>3. Pana dane osobowe przetwarzane będą na podstawie art. 6 ust. 1 lit. c RODO w celu zawarcia i wykonywania niniejszej umowy,</w:t>
      </w:r>
    </w:p>
    <w:p w14:paraId="6D2DCF5B" w14:textId="77777777" w:rsidR="003E60F4" w:rsidRPr="003E11B0" w:rsidRDefault="003E60F4" w:rsidP="003140DF">
      <w:pPr>
        <w:widowControl/>
        <w:autoSpaceDE/>
        <w:autoSpaceDN/>
        <w:ind w:left="360" w:hanging="360"/>
        <w:jc w:val="both"/>
      </w:pPr>
      <w:r w:rsidRPr="003E11B0">
        <w:t>4. W związku z przetwarzaniem danych w celu wskazanym w pkt 3), dane osobowe mogą być udostępniane innym upoważnionym odbiorcom lub kategoriom odbiorców danych osobowych. Odbiorcami mogą być:</w:t>
      </w:r>
    </w:p>
    <w:p w14:paraId="1178CE66" w14:textId="77777777" w:rsidR="003E60F4" w:rsidRPr="003E11B0" w:rsidRDefault="003E60F4" w:rsidP="00102F7E">
      <w:pPr>
        <w:widowControl/>
        <w:autoSpaceDE/>
        <w:autoSpaceDN/>
        <w:spacing w:after="12"/>
        <w:ind w:left="360" w:hanging="10"/>
        <w:jc w:val="both"/>
      </w:pPr>
      <w:r w:rsidRPr="003E11B0">
        <w:t>a) podmioty, które przetwarzają dane osobowe w imieniu administratora na podstawie zawartej z nim umowy powierzenia przetwarzania danych osobowych</w:t>
      </w:r>
    </w:p>
    <w:p w14:paraId="6292DEAB" w14:textId="77777777" w:rsidR="003E60F4" w:rsidRPr="003E11B0" w:rsidRDefault="003E60F4" w:rsidP="00102F7E">
      <w:pPr>
        <w:widowControl/>
        <w:autoSpaceDE/>
        <w:autoSpaceDN/>
        <w:spacing w:after="12"/>
        <w:ind w:left="360" w:hanging="10"/>
        <w:jc w:val="both"/>
      </w:pPr>
      <w:r w:rsidRPr="003E11B0">
        <w:t>b) podmioty upoważnione do odbioru danych osobowych na podstawie odpowiednich przepisów prawa,</w:t>
      </w:r>
    </w:p>
    <w:p w14:paraId="37752821" w14:textId="77777777" w:rsidR="003E60F4" w:rsidRPr="003E11B0" w:rsidRDefault="003E60F4" w:rsidP="00102F7E">
      <w:pPr>
        <w:widowControl/>
        <w:autoSpaceDE/>
        <w:autoSpaceDN/>
        <w:spacing w:after="12"/>
        <w:ind w:left="360" w:hanging="360"/>
        <w:jc w:val="both"/>
      </w:pPr>
      <w:r w:rsidRPr="003E11B0">
        <w:t>5. Pana dane osobowe będą przechowywane przez okres 5 lat od dnia zakończenia postępowania o udzielenie zamówienia, a jeżeli czas trwania umowy przekracza 5 lat, okres przechowywania obejmuje cały czas trwania umowy,</w:t>
      </w:r>
    </w:p>
    <w:p w14:paraId="249143F2" w14:textId="77777777" w:rsidR="003E60F4" w:rsidRPr="003E11B0" w:rsidRDefault="003E60F4" w:rsidP="00102F7E">
      <w:pPr>
        <w:widowControl/>
        <w:autoSpaceDE/>
        <w:autoSpaceDN/>
        <w:spacing w:after="12"/>
        <w:ind w:left="360" w:hanging="360"/>
        <w:jc w:val="both"/>
      </w:pPr>
      <w:r w:rsidRPr="003E11B0">
        <w:t>6. W odniesieniu do Pana danych osobowych decyzje nie będą podejmowane w sposób zautomatyzowany, stosownie do art. 22 RODO</w:t>
      </w:r>
    </w:p>
    <w:p w14:paraId="73E8591A" w14:textId="77777777" w:rsidR="003E60F4" w:rsidRPr="003E11B0" w:rsidRDefault="003E60F4" w:rsidP="00102F7E">
      <w:pPr>
        <w:widowControl/>
        <w:autoSpaceDE/>
        <w:autoSpaceDN/>
        <w:spacing w:after="12"/>
        <w:ind w:left="360" w:hanging="360"/>
        <w:jc w:val="both"/>
      </w:pPr>
      <w:r w:rsidRPr="003E11B0">
        <w:t>7. Posiada Pan:</w:t>
      </w:r>
    </w:p>
    <w:p w14:paraId="33AF3182" w14:textId="77777777" w:rsidR="003E60F4" w:rsidRPr="003E11B0" w:rsidRDefault="003E60F4" w:rsidP="00102F7E">
      <w:pPr>
        <w:widowControl/>
        <w:autoSpaceDE/>
        <w:autoSpaceDN/>
        <w:spacing w:after="12"/>
        <w:ind w:left="720" w:hanging="360"/>
        <w:jc w:val="both"/>
      </w:pPr>
      <w:r w:rsidRPr="003E11B0">
        <w:t>a) na podstawie art. 15 RODO prawo dostępu do danych osobowych Pana dotyczących;</w:t>
      </w:r>
    </w:p>
    <w:p w14:paraId="630B13D4" w14:textId="77777777" w:rsidR="003E60F4" w:rsidRPr="003E11B0" w:rsidRDefault="003E60F4" w:rsidP="00102F7E">
      <w:pPr>
        <w:widowControl/>
        <w:autoSpaceDE/>
        <w:autoSpaceDN/>
        <w:spacing w:after="12"/>
        <w:ind w:left="720" w:hanging="360"/>
        <w:jc w:val="both"/>
      </w:pPr>
      <w:r w:rsidRPr="003E11B0">
        <w:t>b) na podstawie art. 16 RODO prawo do sprostowania Pana danych osobowych;</w:t>
      </w:r>
    </w:p>
    <w:p w14:paraId="3B04906C" w14:textId="77777777" w:rsidR="003E60F4" w:rsidRPr="003E11B0" w:rsidRDefault="003E60F4" w:rsidP="00102F7E">
      <w:pPr>
        <w:widowControl/>
        <w:autoSpaceDE/>
        <w:autoSpaceDN/>
        <w:spacing w:after="12"/>
        <w:ind w:left="720" w:hanging="360"/>
        <w:jc w:val="both"/>
      </w:pPr>
      <w:r w:rsidRPr="003E11B0">
        <w:t>c) na podstawie art. 18 RODO prawo żądania od administratora ograniczenia przetwarzania danych osobowych z zastrzeżeniem przypadków, o których mowa w art. 18 ust. 2 RODO</w:t>
      </w:r>
    </w:p>
    <w:p w14:paraId="392541FF" w14:textId="77777777" w:rsidR="003E60F4" w:rsidRPr="003E11B0" w:rsidRDefault="003E60F4" w:rsidP="00102F7E">
      <w:pPr>
        <w:widowControl/>
        <w:autoSpaceDE/>
        <w:autoSpaceDN/>
        <w:spacing w:after="12"/>
        <w:ind w:left="720" w:hanging="360"/>
        <w:jc w:val="both"/>
      </w:pPr>
      <w:r w:rsidRPr="003E11B0">
        <w:t>d) prawo do wniesienia skargi do Prezesa Urzędu Ochrony Danych Osobowych, gdy uzna Pan, że przetwarzanie danych osobowych Pana dotyczących narusza przepisy RODO</w:t>
      </w:r>
    </w:p>
    <w:p w14:paraId="6561A768" w14:textId="77777777" w:rsidR="003E60F4" w:rsidRPr="003E11B0" w:rsidRDefault="003E60F4" w:rsidP="00102F7E">
      <w:pPr>
        <w:widowControl/>
        <w:autoSpaceDE/>
        <w:autoSpaceDN/>
        <w:spacing w:after="12"/>
        <w:ind w:left="10" w:hanging="10"/>
        <w:jc w:val="both"/>
      </w:pPr>
      <w:r w:rsidRPr="003E11B0">
        <w:t xml:space="preserve">8. Nie przysługuje Panu: </w:t>
      </w:r>
    </w:p>
    <w:p w14:paraId="6E601D77" w14:textId="77777777" w:rsidR="003E60F4" w:rsidRPr="003E11B0" w:rsidRDefault="003E60F4" w:rsidP="00102F7E">
      <w:pPr>
        <w:widowControl/>
        <w:autoSpaceDE/>
        <w:autoSpaceDN/>
        <w:spacing w:after="12"/>
        <w:ind w:left="360" w:hanging="10"/>
        <w:jc w:val="both"/>
      </w:pPr>
      <w:r w:rsidRPr="003E11B0">
        <w:t>a) w związku z art. 17 ust. 3 lit. b, d lub e RODO prawo do usunięcia danych osobowych;</w:t>
      </w:r>
    </w:p>
    <w:p w14:paraId="78575284" w14:textId="77777777" w:rsidR="003E60F4" w:rsidRPr="003E11B0" w:rsidRDefault="003E60F4" w:rsidP="00102F7E">
      <w:pPr>
        <w:widowControl/>
        <w:autoSpaceDE/>
        <w:autoSpaceDN/>
        <w:spacing w:after="12"/>
        <w:ind w:left="360" w:hanging="10"/>
        <w:jc w:val="both"/>
      </w:pPr>
      <w:r w:rsidRPr="003E11B0">
        <w:t>b) prawo do przenoszenia danych osobowych, o którym mowa w art. 20 RODO;</w:t>
      </w:r>
    </w:p>
    <w:p w14:paraId="49058E8F" w14:textId="77777777" w:rsidR="003E60F4" w:rsidRPr="003E11B0" w:rsidRDefault="003E60F4" w:rsidP="00102F7E">
      <w:pPr>
        <w:widowControl/>
        <w:autoSpaceDE/>
        <w:autoSpaceDN/>
        <w:spacing w:after="12"/>
        <w:ind w:left="360" w:hanging="10"/>
        <w:jc w:val="both"/>
      </w:pPr>
      <w:r w:rsidRPr="003E11B0">
        <w:t>c) na podstawie art. 21 RODO prawo sprzeciwu, wobec przetwarzania danych osobowych, gdyż podstawą prawną przetwarzania Pana danych osobowych jest art. 6 ust. 1 lit. c RODO.</w:t>
      </w:r>
    </w:p>
    <w:p w14:paraId="753AE07C" w14:textId="77777777" w:rsidR="003E60F4" w:rsidRPr="003E11B0" w:rsidRDefault="003E60F4" w:rsidP="00102F7E">
      <w:pPr>
        <w:widowControl/>
        <w:autoSpaceDE/>
        <w:autoSpaceDN/>
        <w:spacing w:after="12"/>
        <w:ind w:left="360" w:hanging="10"/>
        <w:jc w:val="both"/>
      </w:pPr>
    </w:p>
    <w:p w14:paraId="6EC2DB65" w14:textId="77777777" w:rsidR="003E60F4" w:rsidRPr="003E11B0" w:rsidRDefault="003E60F4" w:rsidP="00640FBA">
      <w:pPr>
        <w:widowControl/>
        <w:autoSpaceDE/>
        <w:autoSpaceDN/>
        <w:jc w:val="center"/>
        <w:rPr>
          <w:b/>
          <w:bCs/>
          <w:kern w:val="2"/>
        </w:rPr>
      </w:pPr>
      <w:r w:rsidRPr="003E11B0">
        <w:rPr>
          <w:b/>
          <w:bCs/>
          <w:kern w:val="2"/>
        </w:rPr>
        <w:t>§9</w:t>
      </w:r>
    </w:p>
    <w:p w14:paraId="4467B6B0" w14:textId="77777777" w:rsidR="003E60F4" w:rsidRPr="003E11B0" w:rsidRDefault="003E60F4" w:rsidP="00640FBA">
      <w:pPr>
        <w:widowControl/>
        <w:autoSpaceDE/>
        <w:autoSpaceDN/>
        <w:ind w:left="284" w:hanging="284"/>
        <w:jc w:val="both"/>
        <w:rPr>
          <w:kern w:val="2"/>
        </w:rPr>
      </w:pPr>
      <w:r w:rsidRPr="003E11B0">
        <w:rPr>
          <w:kern w:val="2"/>
        </w:rPr>
        <w:t>1.</w:t>
      </w:r>
      <w:r w:rsidRPr="003E11B0">
        <w:rPr>
          <w:kern w:val="2"/>
        </w:rPr>
        <w:tab/>
        <w:t>W razie zaistnienia istotnej zmiany okoliczności powodującej, że wykonanie umowy nie leży w interesie publicznym, czego nie można było przewidzieć w chwili zawarcia umowy, Zamawiający może odstąpić od umowy w terminie 14 dni od powzięcia wiadomości o tych okolicznościach.</w:t>
      </w:r>
    </w:p>
    <w:p w14:paraId="59D867A9" w14:textId="5D562D30" w:rsidR="003E60F4" w:rsidRPr="003E11B0" w:rsidRDefault="003E60F4" w:rsidP="00640FBA">
      <w:pPr>
        <w:widowControl/>
        <w:autoSpaceDE/>
        <w:autoSpaceDN/>
        <w:ind w:left="284" w:hanging="284"/>
        <w:jc w:val="both"/>
        <w:rPr>
          <w:kern w:val="2"/>
        </w:rPr>
      </w:pPr>
      <w:r w:rsidRPr="003E11B0">
        <w:rPr>
          <w:kern w:val="2"/>
        </w:rPr>
        <w:t>2.</w:t>
      </w:r>
      <w:r w:rsidRPr="003E11B0">
        <w:rPr>
          <w:kern w:val="2"/>
        </w:rPr>
        <w:tab/>
        <w:t>W przypadku, o którym mowa w ust. 1</w:t>
      </w:r>
      <w:r w:rsidR="00793A13" w:rsidRPr="003E11B0">
        <w:rPr>
          <w:kern w:val="2"/>
        </w:rPr>
        <w:t>,</w:t>
      </w:r>
      <w:r w:rsidRPr="003E11B0">
        <w:rPr>
          <w:kern w:val="2"/>
        </w:rPr>
        <w:t xml:space="preserve"> Wykonawca może żądać wyłącznie wynagrodzenia należnego z tytułu wykonanej części umowy.</w:t>
      </w:r>
    </w:p>
    <w:p w14:paraId="5E0DA38C" w14:textId="77777777" w:rsidR="003E60F4" w:rsidRPr="003E11B0" w:rsidRDefault="003E60F4" w:rsidP="00640FBA">
      <w:pPr>
        <w:widowControl/>
        <w:autoSpaceDE/>
        <w:autoSpaceDN/>
        <w:ind w:left="284" w:hanging="284"/>
        <w:jc w:val="both"/>
        <w:rPr>
          <w:kern w:val="2"/>
        </w:rPr>
      </w:pPr>
      <w:r w:rsidRPr="003E11B0">
        <w:rPr>
          <w:kern w:val="2"/>
        </w:rPr>
        <w:t>3.</w:t>
      </w:r>
      <w:r w:rsidRPr="003E11B0">
        <w:rPr>
          <w:kern w:val="2"/>
        </w:rPr>
        <w:tab/>
        <w:t>Zamawiającemu przysługuje prawo do rozwiązania umowy w trybie natychmiastowym z przyczyn leżących po stronie Wykonawcy, tj. w szczególności gdy Wykonawca wykonuje zamówienie w sposób wadliwy albo sprzeczny z umową.</w:t>
      </w:r>
    </w:p>
    <w:p w14:paraId="4C4813F1" w14:textId="77777777" w:rsidR="003E60F4" w:rsidRPr="003E11B0" w:rsidRDefault="003E60F4" w:rsidP="00102F7E">
      <w:pPr>
        <w:widowControl/>
        <w:autoSpaceDE/>
        <w:autoSpaceDN/>
        <w:rPr>
          <w:b/>
          <w:bCs/>
          <w:lang w:eastAsia="pl-PL"/>
        </w:rPr>
      </w:pPr>
    </w:p>
    <w:p w14:paraId="0431D57A" w14:textId="77777777" w:rsidR="003E60F4" w:rsidRPr="003E11B0" w:rsidRDefault="003E60F4" w:rsidP="00102F7E">
      <w:pPr>
        <w:widowControl/>
        <w:autoSpaceDE/>
        <w:autoSpaceDN/>
        <w:jc w:val="center"/>
        <w:rPr>
          <w:b/>
          <w:bCs/>
          <w:lang w:eastAsia="pl-PL"/>
        </w:rPr>
      </w:pPr>
      <w:r w:rsidRPr="003E11B0">
        <w:rPr>
          <w:b/>
          <w:bCs/>
          <w:lang w:eastAsia="pl-PL"/>
        </w:rPr>
        <w:t>§10</w:t>
      </w:r>
    </w:p>
    <w:p w14:paraId="06D76365" w14:textId="77777777" w:rsidR="003E60F4" w:rsidRPr="003E11B0" w:rsidRDefault="003E60F4" w:rsidP="00102F7E">
      <w:pPr>
        <w:widowControl/>
        <w:autoSpaceDE/>
        <w:autoSpaceDN/>
        <w:jc w:val="both"/>
        <w:rPr>
          <w:lang w:eastAsia="pl-PL"/>
        </w:rPr>
      </w:pPr>
      <w:r w:rsidRPr="003E11B0">
        <w:rPr>
          <w:lang w:eastAsia="pl-PL"/>
        </w:rPr>
        <w:t>W sprawach nie uregulowanych niniejszą umową stosuje się przepisy kodeksu cywilnego oraz w sprawach procesowych przepisy Kodeksu postępowania cywilnego.</w:t>
      </w:r>
    </w:p>
    <w:p w14:paraId="100CC467" w14:textId="77777777" w:rsidR="003E60F4" w:rsidRPr="003E11B0" w:rsidRDefault="003E60F4" w:rsidP="00102F7E">
      <w:pPr>
        <w:widowControl/>
        <w:autoSpaceDE/>
        <w:autoSpaceDN/>
        <w:jc w:val="both"/>
        <w:rPr>
          <w:lang w:eastAsia="pl-PL"/>
        </w:rPr>
      </w:pPr>
    </w:p>
    <w:p w14:paraId="54D76B6C" w14:textId="77777777" w:rsidR="003E60F4" w:rsidRPr="003E11B0" w:rsidRDefault="003E60F4" w:rsidP="00102F7E">
      <w:pPr>
        <w:widowControl/>
        <w:autoSpaceDE/>
        <w:autoSpaceDN/>
        <w:jc w:val="center"/>
        <w:rPr>
          <w:b/>
          <w:lang w:eastAsia="pl-PL"/>
        </w:rPr>
      </w:pPr>
      <w:r w:rsidRPr="003E11B0">
        <w:rPr>
          <w:b/>
          <w:lang w:eastAsia="pl-PL"/>
        </w:rPr>
        <w:t>§ 11</w:t>
      </w:r>
    </w:p>
    <w:p w14:paraId="6740FD6D" w14:textId="77777777" w:rsidR="003E60F4" w:rsidRPr="003E11B0" w:rsidRDefault="003E60F4" w:rsidP="00102F7E">
      <w:pPr>
        <w:widowControl/>
        <w:autoSpaceDE/>
        <w:autoSpaceDN/>
        <w:jc w:val="both"/>
        <w:rPr>
          <w:lang w:eastAsia="pl-PL"/>
        </w:rPr>
      </w:pPr>
      <w:r w:rsidRPr="003E11B0">
        <w:rPr>
          <w:lang w:eastAsia="pl-PL"/>
        </w:rPr>
        <w:t>Spory powstałe na tle wykonywania niniejszej umowy rozstrzygane będą przez Sad właściwy dla siedziby Zamawiającego.</w:t>
      </w:r>
    </w:p>
    <w:p w14:paraId="43472DB7" w14:textId="77777777" w:rsidR="003E60F4" w:rsidRPr="003E11B0" w:rsidRDefault="003E60F4" w:rsidP="00102F7E">
      <w:pPr>
        <w:widowControl/>
        <w:autoSpaceDE/>
        <w:autoSpaceDN/>
        <w:jc w:val="both"/>
        <w:rPr>
          <w:lang w:eastAsia="pl-PL"/>
        </w:rPr>
      </w:pPr>
    </w:p>
    <w:p w14:paraId="1CB1ADA2" w14:textId="77777777" w:rsidR="003E60F4" w:rsidRPr="003E11B0" w:rsidRDefault="003E60F4" w:rsidP="00102F7E">
      <w:pPr>
        <w:widowControl/>
        <w:autoSpaceDE/>
        <w:autoSpaceDN/>
        <w:jc w:val="center"/>
        <w:rPr>
          <w:b/>
          <w:bCs/>
          <w:lang w:eastAsia="pl-PL"/>
        </w:rPr>
      </w:pPr>
      <w:r w:rsidRPr="003E11B0">
        <w:rPr>
          <w:b/>
          <w:bCs/>
          <w:lang w:eastAsia="pl-PL"/>
        </w:rPr>
        <w:t>§ 12</w:t>
      </w:r>
    </w:p>
    <w:p w14:paraId="675EE5C2" w14:textId="77777777" w:rsidR="003E60F4" w:rsidRPr="003E11B0" w:rsidRDefault="003E60F4" w:rsidP="00102F7E">
      <w:pPr>
        <w:widowControl/>
        <w:autoSpaceDE/>
        <w:autoSpaceDN/>
        <w:jc w:val="both"/>
        <w:rPr>
          <w:lang w:eastAsia="pl-PL"/>
        </w:rPr>
      </w:pPr>
      <w:r w:rsidRPr="003E11B0">
        <w:rPr>
          <w:lang w:eastAsia="pl-PL"/>
        </w:rPr>
        <w:t>Zmiany umowy wymagają formy pisemnej pod rygorem nieważności.</w:t>
      </w:r>
    </w:p>
    <w:p w14:paraId="3EA12F60" w14:textId="77777777" w:rsidR="003E60F4" w:rsidRPr="003E11B0" w:rsidRDefault="003E60F4" w:rsidP="00102F7E">
      <w:pPr>
        <w:widowControl/>
        <w:autoSpaceDE/>
        <w:autoSpaceDN/>
        <w:jc w:val="both"/>
        <w:rPr>
          <w:lang w:eastAsia="pl-PL"/>
        </w:rPr>
      </w:pPr>
    </w:p>
    <w:p w14:paraId="70D45F39" w14:textId="77777777" w:rsidR="003329DC" w:rsidRPr="003E11B0" w:rsidRDefault="003329DC" w:rsidP="00102F7E">
      <w:pPr>
        <w:widowControl/>
        <w:autoSpaceDE/>
        <w:autoSpaceDN/>
        <w:jc w:val="both"/>
        <w:rPr>
          <w:lang w:eastAsia="pl-PL"/>
        </w:rPr>
      </w:pPr>
    </w:p>
    <w:p w14:paraId="48A33EEE" w14:textId="77777777" w:rsidR="003E60F4" w:rsidRPr="003E11B0" w:rsidRDefault="003E60F4" w:rsidP="00102F7E">
      <w:pPr>
        <w:widowControl/>
        <w:autoSpaceDE/>
        <w:autoSpaceDN/>
        <w:jc w:val="center"/>
        <w:rPr>
          <w:b/>
          <w:bCs/>
          <w:lang w:eastAsia="pl-PL"/>
        </w:rPr>
      </w:pPr>
      <w:r w:rsidRPr="003E11B0">
        <w:rPr>
          <w:b/>
          <w:bCs/>
          <w:lang w:eastAsia="pl-PL"/>
        </w:rPr>
        <w:t>§ 13</w:t>
      </w:r>
    </w:p>
    <w:p w14:paraId="3CB394C1" w14:textId="57128E8D" w:rsidR="003E60F4" w:rsidRPr="003E11B0" w:rsidRDefault="003E60F4" w:rsidP="00102F7E">
      <w:pPr>
        <w:widowControl/>
        <w:autoSpaceDE/>
        <w:autoSpaceDN/>
        <w:jc w:val="both"/>
        <w:rPr>
          <w:lang w:eastAsia="pl-PL"/>
        </w:rPr>
      </w:pPr>
      <w:r w:rsidRPr="003E11B0">
        <w:rPr>
          <w:lang w:eastAsia="pl-PL"/>
        </w:rPr>
        <w:t>Umowę sporządzono w 2-ch jednobrzmiących egzemplarzach, po 1 egz. dla każdej ze stron.</w:t>
      </w:r>
    </w:p>
    <w:p w14:paraId="505E9172" w14:textId="77777777" w:rsidR="003E60F4" w:rsidRPr="003E11B0" w:rsidRDefault="003E60F4" w:rsidP="00102F7E">
      <w:pPr>
        <w:widowControl/>
        <w:autoSpaceDE/>
        <w:autoSpaceDN/>
        <w:jc w:val="both"/>
        <w:rPr>
          <w:lang w:eastAsia="pl-PL"/>
        </w:rPr>
      </w:pPr>
    </w:p>
    <w:p w14:paraId="56FE9A61" w14:textId="77777777" w:rsidR="003E60F4" w:rsidRPr="003E11B0" w:rsidRDefault="003E60F4" w:rsidP="00640FBA">
      <w:pPr>
        <w:widowControl/>
        <w:autoSpaceDE/>
        <w:autoSpaceDN/>
        <w:jc w:val="both"/>
        <w:rPr>
          <w:b/>
          <w:lang w:eastAsia="pl-PL"/>
        </w:rPr>
      </w:pPr>
      <w:r w:rsidRPr="003E11B0">
        <w:rPr>
          <w:b/>
          <w:lang w:eastAsia="pl-PL"/>
        </w:rPr>
        <w:t xml:space="preserve">            </w:t>
      </w:r>
    </w:p>
    <w:p w14:paraId="00755E86" w14:textId="77777777" w:rsidR="003E60F4" w:rsidRPr="003E11B0" w:rsidRDefault="003E60F4" w:rsidP="00640FBA">
      <w:pPr>
        <w:widowControl/>
        <w:autoSpaceDE/>
        <w:autoSpaceDN/>
        <w:jc w:val="both"/>
        <w:rPr>
          <w:b/>
          <w:lang w:eastAsia="pl-PL"/>
        </w:rPr>
      </w:pPr>
      <w:r w:rsidRPr="003E11B0">
        <w:rPr>
          <w:b/>
          <w:lang w:eastAsia="pl-PL"/>
        </w:rPr>
        <w:t xml:space="preserve">          WYKONAWCA </w:t>
      </w:r>
      <w:r w:rsidRPr="003E11B0">
        <w:rPr>
          <w:b/>
          <w:lang w:eastAsia="pl-PL"/>
        </w:rPr>
        <w:tab/>
      </w:r>
      <w:r w:rsidRPr="003E11B0">
        <w:rPr>
          <w:b/>
          <w:lang w:eastAsia="pl-PL"/>
        </w:rPr>
        <w:tab/>
      </w:r>
      <w:r w:rsidRPr="003E11B0">
        <w:rPr>
          <w:b/>
          <w:lang w:eastAsia="pl-PL"/>
        </w:rPr>
        <w:tab/>
      </w:r>
      <w:r w:rsidRPr="003E11B0">
        <w:rPr>
          <w:b/>
          <w:lang w:eastAsia="pl-PL"/>
        </w:rPr>
        <w:tab/>
      </w:r>
      <w:r w:rsidRPr="003E11B0">
        <w:rPr>
          <w:b/>
          <w:lang w:eastAsia="pl-PL"/>
        </w:rPr>
        <w:tab/>
      </w:r>
      <w:r w:rsidRPr="003E11B0">
        <w:rPr>
          <w:b/>
          <w:lang w:eastAsia="pl-PL"/>
        </w:rPr>
        <w:tab/>
        <w:t>ZAMAWIAJĄCY</w:t>
      </w:r>
    </w:p>
    <w:p w14:paraId="31B7E1A5" w14:textId="77777777" w:rsidR="003E60F4" w:rsidRPr="003E11B0" w:rsidRDefault="003E60F4" w:rsidP="000F6D0C">
      <w:pPr>
        <w:tabs>
          <w:tab w:val="left" w:pos="5220"/>
        </w:tabs>
      </w:pPr>
    </w:p>
    <w:p w14:paraId="1A46AE47" w14:textId="77777777" w:rsidR="002347CB" w:rsidRPr="003E11B0" w:rsidRDefault="002347CB" w:rsidP="000F6D0C">
      <w:pPr>
        <w:tabs>
          <w:tab w:val="left" w:pos="5220"/>
        </w:tabs>
      </w:pPr>
    </w:p>
    <w:p w14:paraId="0E72BF15" w14:textId="77777777" w:rsidR="002347CB" w:rsidRPr="003E11B0" w:rsidRDefault="002347CB" w:rsidP="000F6D0C">
      <w:pPr>
        <w:tabs>
          <w:tab w:val="left" w:pos="5220"/>
        </w:tabs>
      </w:pPr>
    </w:p>
    <w:p w14:paraId="5B48DC4A" w14:textId="77777777" w:rsidR="002347CB" w:rsidRPr="003E11B0" w:rsidRDefault="002347CB" w:rsidP="000F6D0C">
      <w:pPr>
        <w:tabs>
          <w:tab w:val="left" w:pos="5220"/>
        </w:tabs>
      </w:pPr>
    </w:p>
    <w:p w14:paraId="1B4974D0" w14:textId="77777777" w:rsidR="002347CB" w:rsidRPr="003E11B0" w:rsidRDefault="002347CB" w:rsidP="000F6D0C">
      <w:pPr>
        <w:tabs>
          <w:tab w:val="left" w:pos="5220"/>
        </w:tabs>
      </w:pPr>
    </w:p>
    <w:sectPr w:rsidR="002347CB" w:rsidRPr="003E11B0" w:rsidSect="00E57B3A">
      <w:headerReference w:type="default" r:id="rId8"/>
      <w:headerReference w:type="first" r:id="rId9"/>
      <w:pgSz w:w="11906" w:h="16838"/>
      <w:pgMar w:top="1134" w:right="1418" w:bottom="1021" w:left="1418" w:header="709" w:footer="4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5366A" w14:textId="77777777" w:rsidR="00184173" w:rsidRDefault="00184173" w:rsidP="00E44796">
      <w:r>
        <w:separator/>
      </w:r>
    </w:p>
  </w:endnote>
  <w:endnote w:type="continuationSeparator" w:id="0">
    <w:p w14:paraId="33AFAC5F" w14:textId="77777777" w:rsidR="00184173" w:rsidRDefault="00184173" w:rsidP="00E44796">
      <w:r>
        <w:continuationSeparator/>
      </w:r>
    </w:p>
  </w:endnote>
  <w:endnote w:type="continuationNotice" w:id="1">
    <w:p w14:paraId="0FC40A8D" w14:textId="77777777" w:rsidR="00184173" w:rsidRDefault="00184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A7774" w14:textId="77777777" w:rsidR="00184173" w:rsidRDefault="00184173" w:rsidP="00E44796">
      <w:r>
        <w:separator/>
      </w:r>
    </w:p>
  </w:footnote>
  <w:footnote w:type="continuationSeparator" w:id="0">
    <w:p w14:paraId="32C80859" w14:textId="77777777" w:rsidR="00184173" w:rsidRDefault="00184173" w:rsidP="00E44796">
      <w:r>
        <w:continuationSeparator/>
      </w:r>
    </w:p>
  </w:footnote>
  <w:footnote w:type="continuationNotice" w:id="1">
    <w:p w14:paraId="583D893B" w14:textId="77777777" w:rsidR="00184173" w:rsidRDefault="001841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A97" w14:textId="77777777" w:rsidR="003E60F4" w:rsidRDefault="003E60F4" w:rsidP="00E44796">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A7907" w14:textId="713FF178" w:rsidR="003E60F4" w:rsidRDefault="00EE6B9B" w:rsidP="00EE6B9B">
    <w:pPr>
      <w:pStyle w:val="Nagwek"/>
    </w:pPr>
    <w:r>
      <w:rPr>
        <w:noProof/>
      </w:rPr>
      <w:drawing>
        <wp:inline distT="0" distB="0" distL="0" distR="0" wp14:anchorId="4CD9BA9F" wp14:editId="602B1E8D">
          <wp:extent cx="2573020" cy="8229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3020" cy="8229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8594C"/>
    <w:multiLevelType w:val="hybridMultilevel"/>
    <w:tmpl w:val="A3BA816E"/>
    <w:lvl w:ilvl="0" w:tplc="B634A23E">
      <w:start w:val="1"/>
      <w:numFmt w:val="decimal"/>
      <w:lvlText w:val="%1)"/>
      <w:lvlJc w:val="center"/>
      <w:pPr>
        <w:ind w:left="1004" w:hanging="360"/>
      </w:pPr>
      <w:rPr>
        <w:rFonts w:ascii="Times New Roman" w:eastAsia="Times New Roman" w:hAnsi="Times New Roman" w:cs="Times New Roman"/>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12741650"/>
    <w:multiLevelType w:val="singleLevel"/>
    <w:tmpl w:val="0415000F"/>
    <w:lvl w:ilvl="0">
      <w:start w:val="1"/>
      <w:numFmt w:val="decimal"/>
      <w:lvlText w:val="%1."/>
      <w:lvlJc w:val="left"/>
      <w:pPr>
        <w:ind w:left="720" w:hanging="360"/>
      </w:pPr>
      <w:rPr>
        <w:rFonts w:cs="Times New Roman" w:hint="default"/>
      </w:rPr>
    </w:lvl>
  </w:abstractNum>
  <w:abstractNum w:abstractNumId="2" w15:restartNumberingAfterBreak="0">
    <w:nsid w:val="13DE4CDB"/>
    <w:multiLevelType w:val="hybridMultilevel"/>
    <w:tmpl w:val="E8C6A20A"/>
    <w:lvl w:ilvl="0" w:tplc="0415000F">
      <w:start w:val="1"/>
      <w:numFmt w:val="decimal"/>
      <w:lvlText w:val="%1."/>
      <w:lvlJc w:val="left"/>
      <w:pPr>
        <w:ind w:left="720" w:hanging="360"/>
      </w:pPr>
      <w:rPr>
        <w:rFonts w:cs="Times New Roman" w:hint="default"/>
        <w:b w:val="0"/>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87C06E1"/>
    <w:multiLevelType w:val="hybridMultilevel"/>
    <w:tmpl w:val="DE6C7648"/>
    <w:lvl w:ilvl="0" w:tplc="8C7ACA0E">
      <w:start w:val="1"/>
      <w:numFmt w:val="decimal"/>
      <w:lvlText w:val="%1."/>
      <w:lvlJc w:val="left"/>
      <w:pPr>
        <w:ind w:left="1325" w:hanging="360"/>
      </w:pPr>
      <w:rPr>
        <w:rFonts w:ascii="Times New Roman" w:hAnsi="Times New Roman" w:cs="Times New Roman" w:hint="default"/>
        <w:b w:val="0"/>
        <w:bCs w:val="0"/>
        <w:i w:val="0"/>
        <w:iCs w:val="0"/>
        <w:spacing w:val="-1"/>
        <w:w w:val="100"/>
        <w:sz w:val="22"/>
        <w:szCs w:val="22"/>
      </w:rPr>
    </w:lvl>
    <w:lvl w:ilvl="1" w:tplc="04150011">
      <w:start w:val="1"/>
      <w:numFmt w:val="decimal"/>
      <w:lvlText w:val="%2)"/>
      <w:lvlJc w:val="left"/>
      <w:pPr>
        <w:ind w:left="644" w:hanging="360"/>
      </w:pPr>
    </w:lvl>
    <w:lvl w:ilvl="2" w:tplc="BDE6D9EA">
      <w:numFmt w:val="bullet"/>
      <w:lvlText w:val="•"/>
      <w:lvlJc w:val="left"/>
      <w:pPr>
        <w:ind w:left="2620" w:hanging="350"/>
      </w:pPr>
      <w:rPr>
        <w:rFonts w:hint="default"/>
      </w:rPr>
    </w:lvl>
    <w:lvl w:ilvl="3" w:tplc="7A5C9820">
      <w:numFmt w:val="bullet"/>
      <w:lvlText w:val="•"/>
      <w:lvlJc w:val="left"/>
      <w:pPr>
        <w:ind w:left="3560" w:hanging="350"/>
      </w:pPr>
      <w:rPr>
        <w:rFonts w:hint="default"/>
      </w:rPr>
    </w:lvl>
    <w:lvl w:ilvl="4" w:tplc="69160548">
      <w:numFmt w:val="bullet"/>
      <w:lvlText w:val="•"/>
      <w:lvlJc w:val="left"/>
      <w:pPr>
        <w:ind w:left="4501" w:hanging="350"/>
      </w:pPr>
      <w:rPr>
        <w:rFonts w:hint="default"/>
      </w:rPr>
    </w:lvl>
    <w:lvl w:ilvl="5" w:tplc="0202499C">
      <w:numFmt w:val="bullet"/>
      <w:lvlText w:val="•"/>
      <w:lvlJc w:val="left"/>
      <w:pPr>
        <w:ind w:left="5441" w:hanging="350"/>
      </w:pPr>
      <w:rPr>
        <w:rFonts w:hint="default"/>
      </w:rPr>
    </w:lvl>
    <w:lvl w:ilvl="6" w:tplc="67AE157E">
      <w:numFmt w:val="bullet"/>
      <w:lvlText w:val="•"/>
      <w:lvlJc w:val="left"/>
      <w:pPr>
        <w:ind w:left="6382" w:hanging="350"/>
      </w:pPr>
      <w:rPr>
        <w:rFonts w:hint="default"/>
      </w:rPr>
    </w:lvl>
    <w:lvl w:ilvl="7" w:tplc="ED28A184">
      <w:numFmt w:val="bullet"/>
      <w:lvlText w:val="•"/>
      <w:lvlJc w:val="left"/>
      <w:pPr>
        <w:ind w:left="7322" w:hanging="350"/>
      </w:pPr>
      <w:rPr>
        <w:rFonts w:hint="default"/>
      </w:rPr>
    </w:lvl>
    <w:lvl w:ilvl="8" w:tplc="CBCE3B50">
      <w:numFmt w:val="bullet"/>
      <w:lvlText w:val="•"/>
      <w:lvlJc w:val="left"/>
      <w:pPr>
        <w:ind w:left="8263" w:hanging="350"/>
      </w:pPr>
      <w:rPr>
        <w:rFonts w:hint="default"/>
      </w:rPr>
    </w:lvl>
  </w:abstractNum>
  <w:abstractNum w:abstractNumId="4" w15:restartNumberingAfterBreak="0">
    <w:nsid w:val="38A8495F"/>
    <w:multiLevelType w:val="hybridMultilevel"/>
    <w:tmpl w:val="29564852"/>
    <w:lvl w:ilvl="0" w:tplc="F26A6B12">
      <w:start w:val="1"/>
      <w:numFmt w:val="lowerLetter"/>
      <w:lvlText w:val="%1)"/>
      <w:lvlJc w:val="center"/>
      <w:pPr>
        <w:ind w:left="1724" w:hanging="360"/>
      </w:pPr>
      <w:rPr>
        <w:rFonts w:ascii="Times New Roman" w:eastAsia="Times New Roman" w:hAnsi="Times New Roman" w:cs="Times New Roman"/>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5" w15:restartNumberingAfterBreak="0">
    <w:nsid w:val="3B73778A"/>
    <w:multiLevelType w:val="singleLevel"/>
    <w:tmpl w:val="8168D56C"/>
    <w:lvl w:ilvl="0">
      <w:start w:val="1"/>
      <w:numFmt w:val="decimal"/>
      <w:lvlText w:val="%1."/>
      <w:lvlJc w:val="left"/>
      <w:pPr>
        <w:tabs>
          <w:tab w:val="num" w:pos="360"/>
        </w:tabs>
        <w:ind w:left="360" w:hanging="360"/>
      </w:pPr>
      <w:rPr>
        <w:rFonts w:cs="Times New Roman" w:hint="default"/>
        <w:b w:val="0"/>
      </w:rPr>
    </w:lvl>
  </w:abstractNum>
  <w:abstractNum w:abstractNumId="6" w15:restartNumberingAfterBreak="0">
    <w:nsid w:val="47F24131"/>
    <w:multiLevelType w:val="hybridMultilevel"/>
    <w:tmpl w:val="3A7612F0"/>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51C00239"/>
    <w:multiLevelType w:val="hybridMultilevel"/>
    <w:tmpl w:val="9CBA1F9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53287A86"/>
    <w:multiLevelType w:val="hybridMultilevel"/>
    <w:tmpl w:val="28128830"/>
    <w:lvl w:ilvl="0" w:tplc="A1CCAC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5E4F44F8"/>
    <w:multiLevelType w:val="hybridMultilevel"/>
    <w:tmpl w:val="AA54E398"/>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65163DFC"/>
    <w:multiLevelType w:val="hybridMultilevel"/>
    <w:tmpl w:val="68446006"/>
    <w:lvl w:ilvl="0" w:tplc="800E1BC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68DB5D95"/>
    <w:multiLevelType w:val="singleLevel"/>
    <w:tmpl w:val="04150011"/>
    <w:lvl w:ilvl="0">
      <w:start w:val="1"/>
      <w:numFmt w:val="decimal"/>
      <w:lvlText w:val="%1)"/>
      <w:lvlJc w:val="left"/>
      <w:pPr>
        <w:ind w:left="644" w:hanging="360"/>
      </w:pPr>
    </w:lvl>
  </w:abstractNum>
  <w:abstractNum w:abstractNumId="12" w15:restartNumberingAfterBreak="0">
    <w:nsid w:val="6AC37807"/>
    <w:multiLevelType w:val="hybridMultilevel"/>
    <w:tmpl w:val="3C18F6F2"/>
    <w:lvl w:ilvl="0" w:tplc="4A8A024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72724369"/>
    <w:multiLevelType w:val="hybridMultilevel"/>
    <w:tmpl w:val="BA8AB9B0"/>
    <w:lvl w:ilvl="0" w:tplc="1C6CD76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76E34125"/>
    <w:multiLevelType w:val="hybridMultilevel"/>
    <w:tmpl w:val="489CDE74"/>
    <w:lvl w:ilvl="0" w:tplc="8E7A75FE">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76FF7927"/>
    <w:multiLevelType w:val="hybridMultilevel"/>
    <w:tmpl w:val="49D043BE"/>
    <w:lvl w:ilvl="0" w:tplc="FFFFFFFF">
      <w:start w:val="1"/>
      <w:numFmt w:val="decimal"/>
      <w:lvlText w:val="%1."/>
      <w:lvlJc w:val="left"/>
      <w:pPr>
        <w:ind w:left="720" w:hanging="360"/>
      </w:pPr>
      <w:rPr>
        <w:rFonts w:cs="Times New Roman" w:hint="default"/>
        <w:b w:val="0"/>
        <w:i w:val="0"/>
      </w:rPr>
    </w:lvl>
    <w:lvl w:ilvl="1" w:tplc="04150011">
      <w:start w:val="1"/>
      <w:numFmt w:val="decimal"/>
      <w:lvlText w:val="%2)"/>
      <w:lvlJc w:val="left"/>
      <w:pPr>
        <w:ind w:left="644" w:hanging="360"/>
      </w:pPr>
    </w:lvl>
    <w:lvl w:ilvl="2" w:tplc="3320C958">
      <w:start w:val="1"/>
      <w:numFmt w:val="decimal"/>
      <w:lvlText w:val="%3)"/>
      <w:lvlJc w:val="left"/>
      <w:pPr>
        <w:ind w:left="2340" w:hanging="360"/>
      </w:pPr>
      <w:rPr>
        <w:rFonts w:ascii="Times New Roman" w:eastAsia="Times New Roman" w:hAnsi="Times New Roman"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7FD7224F"/>
    <w:multiLevelType w:val="hybridMultilevel"/>
    <w:tmpl w:val="9E94FC62"/>
    <w:lvl w:ilvl="0" w:tplc="9E303066">
      <w:start w:val="1"/>
      <w:numFmt w:val="decimal"/>
      <w:lvlText w:val="%1."/>
      <w:lvlJc w:val="left"/>
      <w:pPr>
        <w:ind w:left="1392" w:hanging="360"/>
      </w:pPr>
      <w:rPr>
        <w:rFonts w:ascii="Times New Roman" w:eastAsia="Times New Roman" w:hAnsi="Times New Roman" w:cs="Times New Roman" w:hint="default"/>
        <w:b w:val="0"/>
        <w:bCs w:val="0"/>
        <w:i w:val="0"/>
        <w:iCs w:val="0"/>
        <w:spacing w:val="-1"/>
        <w:w w:val="100"/>
        <w:sz w:val="22"/>
        <w:szCs w:val="22"/>
      </w:rPr>
    </w:lvl>
    <w:lvl w:ilvl="1" w:tplc="04150011">
      <w:start w:val="1"/>
      <w:numFmt w:val="decimal"/>
      <w:lvlText w:val="%2)"/>
      <w:lvlJc w:val="left"/>
      <w:pPr>
        <w:ind w:left="644" w:hanging="360"/>
      </w:pPr>
    </w:lvl>
    <w:lvl w:ilvl="2" w:tplc="518A74D8">
      <w:numFmt w:val="bullet"/>
      <w:lvlText w:val="•"/>
      <w:lvlJc w:val="left"/>
      <w:pPr>
        <w:ind w:left="1540" w:hanging="241"/>
      </w:pPr>
      <w:rPr>
        <w:rFonts w:hint="default"/>
      </w:rPr>
    </w:lvl>
    <w:lvl w:ilvl="3" w:tplc="DDDE286A">
      <w:numFmt w:val="bullet"/>
      <w:lvlText w:val="•"/>
      <w:lvlJc w:val="left"/>
      <w:pPr>
        <w:ind w:left="1560" w:hanging="241"/>
      </w:pPr>
      <w:rPr>
        <w:rFonts w:hint="default"/>
      </w:rPr>
    </w:lvl>
    <w:lvl w:ilvl="4" w:tplc="AFB2D1BA">
      <w:numFmt w:val="bullet"/>
      <w:lvlText w:val="•"/>
      <w:lvlJc w:val="left"/>
      <w:pPr>
        <w:ind w:left="2786" w:hanging="241"/>
      </w:pPr>
      <w:rPr>
        <w:rFonts w:hint="default"/>
      </w:rPr>
    </w:lvl>
    <w:lvl w:ilvl="5" w:tplc="5AAC0078">
      <w:numFmt w:val="bullet"/>
      <w:lvlText w:val="•"/>
      <w:lvlJc w:val="left"/>
      <w:pPr>
        <w:ind w:left="4012" w:hanging="241"/>
      </w:pPr>
      <w:rPr>
        <w:rFonts w:hint="default"/>
      </w:rPr>
    </w:lvl>
    <w:lvl w:ilvl="6" w:tplc="511E51E0">
      <w:numFmt w:val="bullet"/>
      <w:lvlText w:val="•"/>
      <w:lvlJc w:val="left"/>
      <w:pPr>
        <w:ind w:left="5238" w:hanging="241"/>
      </w:pPr>
      <w:rPr>
        <w:rFonts w:hint="default"/>
      </w:rPr>
    </w:lvl>
    <w:lvl w:ilvl="7" w:tplc="612E75AA">
      <w:numFmt w:val="bullet"/>
      <w:lvlText w:val="•"/>
      <w:lvlJc w:val="left"/>
      <w:pPr>
        <w:ind w:left="6465" w:hanging="241"/>
      </w:pPr>
      <w:rPr>
        <w:rFonts w:hint="default"/>
      </w:rPr>
    </w:lvl>
    <w:lvl w:ilvl="8" w:tplc="5AC0FBE4">
      <w:numFmt w:val="bullet"/>
      <w:lvlText w:val="•"/>
      <w:lvlJc w:val="left"/>
      <w:pPr>
        <w:ind w:left="7691" w:hanging="241"/>
      </w:pPr>
      <w:rPr>
        <w:rFonts w:hint="default"/>
      </w:rPr>
    </w:lvl>
  </w:abstractNum>
  <w:num w:numId="1">
    <w:abstractNumId w:val="16"/>
  </w:num>
  <w:num w:numId="2">
    <w:abstractNumId w:val="3"/>
  </w:num>
  <w:num w:numId="3">
    <w:abstractNumId w:val="2"/>
  </w:num>
  <w:num w:numId="4">
    <w:abstractNumId w:val="6"/>
  </w:num>
  <w:num w:numId="5">
    <w:abstractNumId w:val="10"/>
  </w:num>
  <w:num w:numId="6">
    <w:abstractNumId w:val="5"/>
  </w:num>
  <w:num w:numId="7">
    <w:abstractNumId w:val="1"/>
  </w:num>
  <w:num w:numId="8">
    <w:abstractNumId w:val="11"/>
  </w:num>
  <w:num w:numId="9">
    <w:abstractNumId w:val="7"/>
  </w:num>
  <w:num w:numId="10">
    <w:abstractNumId w:val="15"/>
  </w:num>
  <w:num w:numId="11">
    <w:abstractNumId w:val="13"/>
  </w:num>
  <w:num w:numId="12">
    <w:abstractNumId w:val="8"/>
  </w:num>
  <w:num w:numId="13">
    <w:abstractNumId w:val="4"/>
  </w:num>
  <w:num w:numId="14">
    <w:abstractNumId w:val="12"/>
  </w:num>
  <w:num w:numId="15">
    <w:abstractNumId w:val="9"/>
  </w:num>
  <w:num w:numId="16">
    <w:abstractNumId w:val="0"/>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5B4"/>
    <w:rsid w:val="000130B0"/>
    <w:rsid w:val="000520D3"/>
    <w:rsid w:val="0006308C"/>
    <w:rsid w:val="000920F9"/>
    <w:rsid w:val="00095D93"/>
    <w:rsid w:val="000A6083"/>
    <w:rsid w:val="000A67E9"/>
    <w:rsid w:val="000B0B3F"/>
    <w:rsid w:val="000B43C7"/>
    <w:rsid w:val="000B4A1F"/>
    <w:rsid w:val="000B5062"/>
    <w:rsid w:val="000C3D5D"/>
    <w:rsid w:val="000E535C"/>
    <w:rsid w:val="000F6D0C"/>
    <w:rsid w:val="00102F7E"/>
    <w:rsid w:val="001537DA"/>
    <w:rsid w:val="00162015"/>
    <w:rsid w:val="00176D6C"/>
    <w:rsid w:val="00184173"/>
    <w:rsid w:val="0019672F"/>
    <w:rsid w:val="00197423"/>
    <w:rsid w:val="001B36BE"/>
    <w:rsid w:val="001E0127"/>
    <w:rsid w:val="001E3A65"/>
    <w:rsid w:val="001F2826"/>
    <w:rsid w:val="00201C76"/>
    <w:rsid w:val="002053CC"/>
    <w:rsid w:val="00214DFA"/>
    <w:rsid w:val="00217476"/>
    <w:rsid w:val="00226501"/>
    <w:rsid w:val="00233C70"/>
    <w:rsid w:val="002347CB"/>
    <w:rsid w:val="00244EC3"/>
    <w:rsid w:val="0024598C"/>
    <w:rsid w:val="00247C52"/>
    <w:rsid w:val="00253314"/>
    <w:rsid w:val="00253BA5"/>
    <w:rsid w:val="002625A4"/>
    <w:rsid w:val="00267C36"/>
    <w:rsid w:val="00271BB9"/>
    <w:rsid w:val="00285170"/>
    <w:rsid w:val="00285F4F"/>
    <w:rsid w:val="002C1A68"/>
    <w:rsid w:val="002C3B41"/>
    <w:rsid w:val="002D129B"/>
    <w:rsid w:val="002D41DF"/>
    <w:rsid w:val="002E0ED2"/>
    <w:rsid w:val="002E24BB"/>
    <w:rsid w:val="002E4965"/>
    <w:rsid w:val="002F3ADC"/>
    <w:rsid w:val="00307A6F"/>
    <w:rsid w:val="003140DF"/>
    <w:rsid w:val="00314D37"/>
    <w:rsid w:val="00320AEF"/>
    <w:rsid w:val="00324E35"/>
    <w:rsid w:val="003329DC"/>
    <w:rsid w:val="00334BA1"/>
    <w:rsid w:val="0035361A"/>
    <w:rsid w:val="003617B7"/>
    <w:rsid w:val="003750F2"/>
    <w:rsid w:val="00376552"/>
    <w:rsid w:val="00382CD7"/>
    <w:rsid w:val="003931EA"/>
    <w:rsid w:val="003A1584"/>
    <w:rsid w:val="003A6C37"/>
    <w:rsid w:val="003B11E0"/>
    <w:rsid w:val="003D7CD0"/>
    <w:rsid w:val="003E11B0"/>
    <w:rsid w:val="003E60F4"/>
    <w:rsid w:val="00403C01"/>
    <w:rsid w:val="004119BC"/>
    <w:rsid w:val="004208BC"/>
    <w:rsid w:val="0042235E"/>
    <w:rsid w:val="004267EA"/>
    <w:rsid w:val="00436149"/>
    <w:rsid w:val="00451F1B"/>
    <w:rsid w:val="00460B6A"/>
    <w:rsid w:val="004709E2"/>
    <w:rsid w:val="004A623D"/>
    <w:rsid w:val="004C62B4"/>
    <w:rsid w:val="0050601A"/>
    <w:rsid w:val="00523FC6"/>
    <w:rsid w:val="00532645"/>
    <w:rsid w:val="00544FE9"/>
    <w:rsid w:val="00545F33"/>
    <w:rsid w:val="00551974"/>
    <w:rsid w:val="005558BE"/>
    <w:rsid w:val="00564E90"/>
    <w:rsid w:val="00580BF0"/>
    <w:rsid w:val="005841C7"/>
    <w:rsid w:val="0059606A"/>
    <w:rsid w:val="005A66FF"/>
    <w:rsid w:val="005C3EA6"/>
    <w:rsid w:val="005D1945"/>
    <w:rsid w:val="005F30B9"/>
    <w:rsid w:val="005F3D16"/>
    <w:rsid w:val="00631F3B"/>
    <w:rsid w:val="00634221"/>
    <w:rsid w:val="00640FBA"/>
    <w:rsid w:val="0065660D"/>
    <w:rsid w:val="0067728B"/>
    <w:rsid w:val="006B2BF2"/>
    <w:rsid w:val="006C7F36"/>
    <w:rsid w:val="006F3013"/>
    <w:rsid w:val="007052F8"/>
    <w:rsid w:val="00765C73"/>
    <w:rsid w:val="00772132"/>
    <w:rsid w:val="0079216A"/>
    <w:rsid w:val="00793A13"/>
    <w:rsid w:val="00796B00"/>
    <w:rsid w:val="007A68B4"/>
    <w:rsid w:val="007B135E"/>
    <w:rsid w:val="007C5AFF"/>
    <w:rsid w:val="007D33E2"/>
    <w:rsid w:val="007E60AB"/>
    <w:rsid w:val="007E66FF"/>
    <w:rsid w:val="00813011"/>
    <w:rsid w:val="0082719E"/>
    <w:rsid w:val="008A1FDE"/>
    <w:rsid w:val="008C0E7F"/>
    <w:rsid w:val="008C528A"/>
    <w:rsid w:val="008D29C2"/>
    <w:rsid w:val="008E00CA"/>
    <w:rsid w:val="008E2500"/>
    <w:rsid w:val="008F3A84"/>
    <w:rsid w:val="009345B9"/>
    <w:rsid w:val="00937506"/>
    <w:rsid w:val="0094753C"/>
    <w:rsid w:val="0099141A"/>
    <w:rsid w:val="009A1DCD"/>
    <w:rsid w:val="009B764A"/>
    <w:rsid w:val="009C1E3E"/>
    <w:rsid w:val="009C2608"/>
    <w:rsid w:val="009C5BEB"/>
    <w:rsid w:val="009D6FEF"/>
    <w:rsid w:val="009E2399"/>
    <w:rsid w:val="009F50D0"/>
    <w:rsid w:val="00A00C4A"/>
    <w:rsid w:val="00A07D3C"/>
    <w:rsid w:val="00A149BD"/>
    <w:rsid w:val="00A27B9D"/>
    <w:rsid w:val="00A365E7"/>
    <w:rsid w:val="00A70B31"/>
    <w:rsid w:val="00A93299"/>
    <w:rsid w:val="00AB36A4"/>
    <w:rsid w:val="00AB6B26"/>
    <w:rsid w:val="00AC1CB8"/>
    <w:rsid w:val="00AC73D7"/>
    <w:rsid w:val="00AD18F8"/>
    <w:rsid w:val="00AE7EE7"/>
    <w:rsid w:val="00AF4252"/>
    <w:rsid w:val="00B006CB"/>
    <w:rsid w:val="00B03F31"/>
    <w:rsid w:val="00B06F82"/>
    <w:rsid w:val="00B10B17"/>
    <w:rsid w:val="00B112F8"/>
    <w:rsid w:val="00B143A7"/>
    <w:rsid w:val="00B36736"/>
    <w:rsid w:val="00B4135C"/>
    <w:rsid w:val="00B61AC9"/>
    <w:rsid w:val="00B725B4"/>
    <w:rsid w:val="00BB0277"/>
    <w:rsid w:val="00BB42FE"/>
    <w:rsid w:val="00BD4D1B"/>
    <w:rsid w:val="00BE334B"/>
    <w:rsid w:val="00BF1119"/>
    <w:rsid w:val="00C04B81"/>
    <w:rsid w:val="00C1366A"/>
    <w:rsid w:val="00C341FD"/>
    <w:rsid w:val="00C522EA"/>
    <w:rsid w:val="00C6169C"/>
    <w:rsid w:val="00C644BA"/>
    <w:rsid w:val="00C75EE4"/>
    <w:rsid w:val="00CA3FD5"/>
    <w:rsid w:val="00CD117D"/>
    <w:rsid w:val="00CD376C"/>
    <w:rsid w:val="00CE06A2"/>
    <w:rsid w:val="00CF2D9D"/>
    <w:rsid w:val="00CF381C"/>
    <w:rsid w:val="00CF7253"/>
    <w:rsid w:val="00D17B77"/>
    <w:rsid w:val="00D215F6"/>
    <w:rsid w:val="00D21DFA"/>
    <w:rsid w:val="00D23EA3"/>
    <w:rsid w:val="00D57B75"/>
    <w:rsid w:val="00D76858"/>
    <w:rsid w:val="00DB6E96"/>
    <w:rsid w:val="00DC0F73"/>
    <w:rsid w:val="00DC7321"/>
    <w:rsid w:val="00DE0A2D"/>
    <w:rsid w:val="00DF122C"/>
    <w:rsid w:val="00DF670F"/>
    <w:rsid w:val="00E07577"/>
    <w:rsid w:val="00E43033"/>
    <w:rsid w:val="00E431C4"/>
    <w:rsid w:val="00E43801"/>
    <w:rsid w:val="00E44796"/>
    <w:rsid w:val="00E469CB"/>
    <w:rsid w:val="00E57B3A"/>
    <w:rsid w:val="00E6490A"/>
    <w:rsid w:val="00E72F4E"/>
    <w:rsid w:val="00E745E8"/>
    <w:rsid w:val="00E86628"/>
    <w:rsid w:val="00E96825"/>
    <w:rsid w:val="00EA1B8D"/>
    <w:rsid w:val="00EA424C"/>
    <w:rsid w:val="00EB00BB"/>
    <w:rsid w:val="00EC540F"/>
    <w:rsid w:val="00EE6B9B"/>
    <w:rsid w:val="00F00E9E"/>
    <w:rsid w:val="00F10BB9"/>
    <w:rsid w:val="00F12588"/>
    <w:rsid w:val="00F2622B"/>
    <w:rsid w:val="00F27627"/>
    <w:rsid w:val="00F3061D"/>
    <w:rsid w:val="00F3756B"/>
    <w:rsid w:val="00F53ACA"/>
    <w:rsid w:val="00F613E2"/>
    <w:rsid w:val="00F874A1"/>
    <w:rsid w:val="00F91242"/>
    <w:rsid w:val="00F920EF"/>
    <w:rsid w:val="00FA09BD"/>
    <w:rsid w:val="00FA10B6"/>
    <w:rsid w:val="00FB6455"/>
    <w:rsid w:val="00FD0F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DE76491"/>
  <w15:docId w15:val="{BF5C2878-F2EE-49A8-AB40-CC3AF825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C3D5D"/>
    <w:pPr>
      <w:widowControl w:val="0"/>
      <w:autoSpaceDE w:val="0"/>
      <w:autoSpaceDN w:val="0"/>
    </w:pPr>
    <w:rPr>
      <w:rFonts w:ascii="Times New Roman" w:eastAsia="Times New Roman" w:hAnsi="Times New Roman"/>
      <w:lang w:eastAsia="en-US"/>
    </w:rPr>
  </w:style>
  <w:style w:type="paragraph" w:styleId="Nagwek1">
    <w:name w:val="heading 1"/>
    <w:basedOn w:val="Normalny"/>
    <w:link w:val="Nagwek1Znak"/>
    <w:uiPriority w:val="99"/>
    <w:qFormat/>
    <w:rsid w:val="000C3D5D"/>
    <w:pPr>
      <w:ind w:left="5364"/>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C3D5D"/>
    <w:rPr>
      <w:rFonts w:ascii="Times New Roman" w:hAnsi="Times New Roman" w:cs="Times New Roman"/>
      <w:b/>
      <w:bCs/>
      <w:sz w:val="22"/>
      <w:szCs w:val="22"/>
      <w:lang w:eastAsia="en-US"/>
    </w:rPr>
  </w:style>
  <w:style w:type="paragraph" w:styleId="Nagwek">
    <w:name w:val="header"/>
    <w:basedOn w:val="Normalny"/>
    <w:link w:val="NagwekZnak"/>
    <w:uiPriority w:val="99"/>
    <w:rsid w:val="00E44796"/>
    <w:pPr>
      <w:tabs>
        <w:tab w:val="center" w:pos="4536"/>
        <w:tab w:val="right" w:pos="9072"/>
      </w:tabs>
    </w:pPr>
  </w:style>
  <w:style w:type="character" w:customStyle="1" w:styleId="NagwekZnak">
    <w:name w:val="Nagłówek Znak"/>
    <w:basedOn w:val="Domylnaczcionkaakapitu"/>
    <w:link w:val="Nagwek"/>
    <w:uiPriority w:val="99"/>
    <w:locked/>
    <w:rsid w:val="00E44796"/>
    <w:rPr>
      <w:rFonts w:cs="Times New Roman"/>
    </w:rPr>
  </w:style>
  <w:style w:type="paragraph" w:styleId="Stopka">
    <w:name w:val="footer"/>
    <w:basedOn w:val="Normalny"/>
    <w:link w:val="StopkaZnak"/>
    <w:uiPriority w:val="99"/>
    <w:rsid w:val="00E44796"/>
    <w:pPr>
      <w:tabs>
        <w:tab w:val="center" w:pos="4536"/>
        <w:tab w:val="right" w:pos="9072"/>
      </w:tabs>
    </w:pPr>
  </w:style>
  <w:style w:type="character" w:customStyle="1" w:styleId="StopkaZnak">
    <w:name w:val="Stopka Znak"/>
    <w:basedOn w:val="Domylnaczcionkaakapitu"/>
    <w:link w:val="Stopka"/>
    <w:uiPriority w:val="99"/>
    <w:locked/>
    <w:rsid w:val="00E44796"/>
    <w:rPr>
      <w:rFonts w:cs="Times New Roman"/>
    </w:rPr>
  </w:style>
  <w:style w:type="paragraph" w:styleId="Tekstdymka">
    <w:name w:val="Balloon Text"/>
    <w:basedOn w:val="Normalny"/>
    <w:link w:val="TekstdymkaZnak"/>
    <w:uiPriority w:val="99"/>
    <w:semiHidden/>
    <w:rsid w:val="00E44796"/>
    <w:rPr>
      <w:rFonts w:ascii="Tahoma" w:eastAsia="Calibri" w:hAnsi="Tahoma"/>
      <w:sz w:val="16"/>
      <w:szCs w:val="16"/>
      <w:lang w:eastAsia="pl-PL"/>
    </w:rPr>
  </w:style>
  <w:style w:type="character" w:customStyle="1" w:styleId="TekstdymkaZnak">
    <w:name w:val="Tekst dymka Znak"/>
    <w:basedOn w:val="Domylnaczcionkaakapitu"/>
    <w:link w:val="Tekstdymka"/>
    <w:uiPriority w:val="99"/>
    <w:semiHidden/>
    <w:locked/>
    <w:rsid w:val="00E44796"/>
    <w:rPr>
      <w:rFonts w:ascii="Tahoma" w:hAnsi="Tahoma"/>
      <w:sz w:val="16"/>
    </w:rPr>
  </w:style>
  <w:style w:type="character" w:styleId="Hipercze">
    <w:name w:val="Hyperlink"/>
    <w:basedOn w:val="Domylnaczcionkaakapitu"/>
    <w:uiPriority w:val="99"/>
    <w:rsid w:val="00B03F31"/>
    <w:rPr>
      <w:rFonts w:cs="Times New Roman"/>
      <w:color w:val="0563C1"/>
      <w:u w:val="single"/>
    </w:rPr>
  </w:style>
  <w:style w:type="character" w:customStyle="1" w:styleId="Nierozpoznanawzmianka1">
    <w:name w:val="Nierozpoznana wzmianka1"/>
    <w:basedOn w:val="Domylnaczcionkaakapitu"/>
    <w:uiPriority w:val="99"/>
    <w:semiHidden/>
    <w:rsid w:val="00B03F31"/>
    <w:rPr>
      <w:rFonts w:cs="Times New Roman"/>
      <w:color w:val="605E5C"/>
      <w:shd w:val="clear" w:color="auto" w:fill="E1DFDD"/>
    </w:rPr>
  </w:style>
  <w:style w:type="paragraph" w:styleId="Tekstpodstawowy">
    <w:name w:val="Body Text"/>
    <w:basedOn w:val="Normalny"/>
    <w:link w:val="TekstpodstawowyZnak"/>
    <w:uiPriority w:val="99"/>
    <w:rsid w:val="000C3D5D"/>
  </w:style>
  <w:style w:type="character" w:customStyle="1" w:styleId="TekstpodstawowyZnak">
    <w:name w:val="Tekst podstawowy Znak"/>
    <w:basedOn w:val="Domylnaczcionkaakapitu"/>
    <w:link w:val="Tekstpodstawowy"/>
    <w:uiPriority w:val="99"/>
    <w:locked/>
    <w:rsid w:val="000C3D5D"/>
    <w:rPr>
      <w:rFonts w:ascii="Times New Roman" w:hAnsi="Times New Roman" w:cs="Times New Roman"/>
      <w:sz w:val="22"/>
      <w:szCs w:val="22"/>
      <w:lang w:eastAsia="en-US"/>
    </w:rPr>
  </w:style>
  <w:style w:type="paragraph" w:styleId="Akapitzlist">
    <w:name w:val="List Paragraph"/>
    <w:basedOn w:val="Normalny"/>
    <w:uiPriority w:val="99"/>
    <w:qFormat/>
    <w:rsid w:val="000C3D5D"/>
    <w:pPr>
      <w:ind w:left="1325" w:hanging="360"/>
      <w:jc w:val="both"/>
    </w:pPr>
  </w:style>
  <w:style w:type="paragraph" w:customStyle="1" w:styleId="Tekstpodstawowy21">
    <w:name w:val="Tekst podstawowy 21"/>
    <w:basedOn w:val="Normalny"/>
    <w:uiPriority w:val="99"/>
    <w:rsid w:val="009A1DCD"/>
    <w:pPr>
      <w:widowControl/>
      <w:suppressAutoHyphens/>
      <w:autoSpaceDE/>
      <w:autoSpaceDN/>
      <w:jc w:val="both"/>
    </w:pPr>
    <w:rPr>
      <w:b/>
      <w:kern w:val="1"/>
      <w:sz w:val="26"/>
      <w:szCs w:val="20"/>
      <w:lang w:eastAsia="zh-CN"/>
    </w:rPr>
  </w:style>
  <w:style w:type="paragraph" w:styleId="Poprawka">
    <w:name w:val="Revision"/>
    <w:hidden/>
    <w:uiPriority w:val="99"/>
    <w:semiHidden/>
    <w:rsid w:val="00EA424C"/>
    <w:rPr>
      <w:rFonts w:ascii="Times New Roman" w:eastAsia="Times New Roman" w:hAnsi="Times New Roman"/>
      <w:lang w:eastAsia="en-US"/>
    </w:rPr>
  </w:style>
  <w:style w:type="character" w:styleId="Nierozpoznanawzmianka">
    <w:name w:val="Unresolved Mention"/>
    <w:basedOn w:val="Domylnaczcionkaakapitu"/>
    <w:uiPriority w:val="99"/>
    <w:semiHidden/>
    <w:unhideWhenUsed/>
    <w:rsid w:val="00234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768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gryfino.powiat.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zubala1\Downloads\szablon_r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szablon_ri.dot</Template>
  <TotalTime>10</TotalTime>
  <Pages>7</Pages>
  <Words>2868</Words>
  <Characters>18015</Characters>
  <Application>Microsoft Office Word</Application>
  <DocSecurity>0</DocSecurity>
  <Lines>150</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Zubala</dc:creator>
  <cp:keywords/>
  <dc:description/>
  <cp:lastModifiedBy>Stojan Diakowski</cp:lastModifiedBy>
  <cp:revision>4</cp:revision>
  <cp:lastPrinted>2025-05-28T07:46:00Z</cp:lastPrinted>
  <dcterms:created xsi:type="dcterms:W3CDTF">2026-04-22T16:20:00Z</dcterms:created>
  <dcterms:modified xsi:type="dcterms:W3CDTF">2026-04-23T07:49:00Z</dcterms:modified>
</cp:coreProperties>
</file>