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985B0" w14:textId="77777777" w:rsidR="00302F69" w:rsidRDefault="00302F69" w:rsidP="00302F69">
      <w:pPr>
        <w:jc w:val="center"/>
        <w:rPr>
          <w:rFonts w:ascii="Calibri" w:hAnsi="Calibri"/>
          <w:b/>
          <w:spacing w:val="20"/>
          <w:sz w:val="24"/>
          <w:szCs w:val="24"/>
        </w:rPr>
      </w:pPr>
      <w:bookmarkStart w:id="0" w:name="_GoBack"/>
      <w:bookmarkEnd w:id="0"/>
    </w:p>
    <w:p w14:paraId="5FAFE130" w14:textId="77777777" w:rsidR="00302F69" w:rsidRPr="00D9631B" w:rsidRDefault="00302F69" w:rsidP="00302F69">
      <w:pPr>
        <w:spacing w:before="0" w:after="0" w:line="240" w:lineRule="auto"/>
        <w:jc w:val="right"/>
        <w:rPr>
          <w:rFonts w:ascii="Calibri" w:hAnsi="Calibri"/>
          <w:sz w:val="24"/>
          <w:szCs w:val="24"/>
        </w:rPr>
      </w:pPr>
      <w:r w:rsidRPr="00D9631B">
        <w:rPr>
          <w:rFonts w:ascii="Calibri" w:hAnsi="Calibri"/>
          <w:sz w:val="24"/>
          <w:szCs w:val="24"/>
        </w:rPr>
        <w:t>Załącznik 2</w:t>
      </w:r>
    </w:p>
    <w:p w14:paraId="795EC5BA" w14:textId="77777777" w:rsidR="00302F69" w:rsidRDefault="00302F69" w:rsidP="00302F69">
      <w:pPr>
        <w:spacing w:after="0"/>
        <w:jc w:val="right"/>
        <w:rPr>
          <w:rFonts w:asciiTheme="majorHAnsi" w:hAnsiTheme="majorHAnsi" w:cstheme="majorHAnsi"/>
          <w:u w:color="066684"/>
        </w:rPr>
      </w:pPr>
      <w:r w:rsidRPr="00D9631B">
        <w:rPr>
          <w:rFonts w:ascii="Calibri" w:hAnsi="Calibri"/>
          <w:sz w:val="24"/>
          <w:szCs w:val="24"/>
        </w:rPr>
        <w:t xml:space="preserve"> </w:t>
      </w:r>
      <w:r w:rsidRPr="00467D17">
        <w:rPr>
          <w:rFonts w:asciiTheme="majorHAnsi" w:hAnsiTheme="majorHAnsi" w:cstheme="majorHAnsi"/>
          <w:u w:color="066684"/>
        </w:rPr>
        <w:t>do Zapytania ofertowego</w:t>
      </w:r>
    </w:p>
    <w:p w14:paraId="43D461DD" w14:textId="4F37C47C" w:rsidR="00302F69" w:rsidRPr="00467D17" w:rsidRDefault="00302F69" w:rsidP="00302F69">
      <w:pPr>
        <w:spacing w:after="0"/>
        <w:jc w:val="right"/>
        <w:rPr>
          <w:rFonts w:asciiTheme="majorHAnsi" w:hAnsiTheme="majorHAnsi" w:cstheme="majorHAnsi"/>
          <w:u w:color="066684"/>
        </w:rPr>
      </w:pPr>
      <w:r w:rsidRPr="00467D17">
        <w:rPr>
          <w:rFonts w:asciiTheme="majorHAnsi" w:hAnsiTheme="majorHAnsi" w:cstheme="majorHAnsi"/>
          <w:u w:color="066684"/>
        </w:rPr>
        <w:t xml:space="preserve"> Z dnia </w:t>
      </w:r>
      <w:r>
        <w:rPr>
          <w:rFonts w:asciiTheme="majorHAnsi" w:hAnsiTheme="majorHAnsi" w:cstheme="majorHAnsi"/>
          <w:u w:color="066684"/>
        </w:rPr>
        <w:t>01</w:t>
      </w:r>
      <w:r w:rsidRPr="00467D17">
        <w:rPr>
          <w:rFonts w:asciiTheme="majorHAnsi" w:hAnsiTheme="majorHAnsi" w:cstheme="majorHAnsi"/>
          <w:u w:color="066684"/>
        </w:rPr>
        <w:t>.</w:t>
      </w:r>
      <w:r>
        <w:rPr>
          <w:rFonts w:asciiTheme="majorHAnsi" w:hAnsiTheme="majorHAnsi" w:cstheme="majorHAnsi"/>
          <w:u w:color="066684"/>
        </w:rPr>
        <w:t>04</w:t>
      </w:r>
      <w:r w:rsidRPr="00467D17">
        <w:rPr>
          <w:rFonts w:asciiTheme="majorHAnsi" w:hAnsiTheme="majorHAnsi" w:cstheme="majorHAnsi"/>
          <w:u w:color="066684"/>
        </w:rPr>
        <w:t>.202</w:t>
      </w:r>
      <w:r>
        <w:rPr>
          <w:rFonts w:asciiTheme="majorHAnsi" w:hAnsiTheme="majorHAnsi" w:cstheme="majorHAnsi"/>
          <w:u w:color="066684"/>
        </w:rPr>
        <w:t>6</w:t>
      </w:r>
      <w:r w:rsidRPr="00467D17">
        <w:rPr>
          <w:rFonts w:asciiTheme="majorHAnsi" w:hAnsiTheme="majorHAnsi" w:cstheme="majorHAnsi"/>
          <w:u w:color="066684"/>
        </w:rPr>
        <w:t xml:space="preserve"> w sprawie </w:t>
      </w:r>
    </w:p>
    <w:p w14:paraId="0AE07331" w14:textId="4F1C84C4" w:rsidR="00302F69" w:rsidRPr="00302F69" w:rsidRDefault="00302F69" w:rsidP="00302F69">
      <w:pPr>
        <w:spacing w:before="0" w:after="0" w:line="240" w:lineRule="auto"/>
        <w:jc w:val="right"/>
        <w:rPr>
          <w:rFonts w:ascii="Calibri" w:hAnsi="Calibri"/>
          <w:sz w:val="24"/>
          <w:szCs w:val="24"/>
        </w:rPr>
      </w:pPr>
      <w:r w:rsidRPr="00467D17">
        <w:rPr>
          <w:rFonts w:asciiTheme="majorHAnsi" w:hAnsiTheme="majorHAnsi" w:cstheme="majorHAnsi"/>
          <w:u w:color="066684"/>
        </w:rPr>
        <w:t>opracowania studium wykonalności</w:t>
      </w:r>
    </w:p>
    <w:p w14:paraId="3824D88E" w14:textId="2F31AB47" w:rsidR="00302F69" w:rsidRPr="00D9631B" w:rsidRDefault="00302F69" w:rsidP="00302F69">
      <w:pPr>
        <w:jc w:val="center"/>
        <w:rPr>
          <w:rFonts w:ascii="Calibri" w:hAnsi="Calibri"/>
          <w:b/>
          <w:spacing w:val="20"/>
          <w:sz w:val="24"/>
          <w:szCs w:val="24"/>
        </w:rPr>
      </w:pPr>
      <w:r w:rsidRPr="00D9631B">
        <w:rPr>
          <w:rFonts w:ascii="Calibri" w:hAnsi="Calibri"/>
          <w:b/>
          <w:spacing w:val="20"/>
          <w:sz w:val="24"/>
          <w:szCs w:val="24"/>
        </w:rPr>
        <w:t>Informacja o projekcie</w:t>
      </w:r>
      <w:r>
        <w:rPr>
          <w:rFonts w:ascii="Calibri" w:hAnsi="Calibri"/>
          <w:b/>
          <w:spacing w:val="20"/>
          <w:sz w:val="24"/>
          <w:szCs w:val="24"/>
        </w:rPr>
        <w:t xml:space="preserve">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985"/>
        <w:gridCol w:w="3180"/>
        <w:gridCol w:w="2915"/>
      </w:tblGrid>
      <w:tr w:rsidR="00302F69" w:rsidRPr="00D9631B" w14:paraId="0259598E" w14:textId="77777777" w:rsidTr="00A778B7">
        <w:tc>
          <w:tcPr>
            <w:tcW w:w="2127" w:type="dxa"/>
            <w:vAlign w:val="center"/>
          </w:tcPr>
          <w:p w14:paraId="789498AC" w14:textId="77777777" w:rsidR="00302F69" w:rsidRPr="00D9631B" w:rsidRDefault="00302F69" w:rsidP="00A778B7">
            <w:pPr>
              <w:spacing w:line="280" w:lineRule="exact"/>
              <w:rPr>
                <w:rFonts w:ascii="Calibri" w:hAnsi="Calibri"/>
                <w:b/>
                <w:sz w:val="24"/>
                <w:szCs w:val="24"/>
              </w:rPr>
            </w:pPr>
            <w:r w:rsidRPr="00D9631B">
              <w:rPr>
                <w:rFonts w:ascii="Calibri" w:hAnsi="Calibri"/>
                <w:b/>
                <w:sz w:val="24"/>
                <w:szCs w:val="24"/>
              </w:rPr>
              <w:t>Cele projektu</w:t>
            </w:r>
          </w:p>
        </w:tc>
        <w:tc>
          <w:tcPr>
            <w:tcW w:w="8080" w:type="dxa"/>
            <w:gridSpan w:val="3"/>
            <w:vAlign w:val="center"/>
          </w:tcPr>
          <w:p w14:paraId="77B1FD8F" w14:textId="77777777" w:rsidR="00302F69" w:rsidRPr="00D9631B" w:rsidRDefault="00302F69" w:rsidP="00A778B7">
            <w:pPr>
              <w:spacing w:before="0" w:after="60" w:line="276" w:lineRule="auto"/>
              <w:rPr>
                <w:rFonts w:ascii="Calibri" w:hAnsi="Calibri"/>
                <w:i/>
                <w:sz w:val="24"/>
                <w:szCs w:val="24"/>
              </w:rPr>
            </w:pPr>
            <w:r w:rsidRPr="00D9631B">
              <w:rPr>
                <w:rFonts w:ascii="Calibri" w:hAnsi="Calibri"/>
                <w:i/>
                <w:iCs/>
                <w:sz w:val="24"/>
                <w:szCs w:val="24"/>
              </w:rPr>
              <w:t xml:space="preserve">Celem przedsięwzięcia jest </w:t>
            </w:r>
            <w:r>
              <w:rPr>
                <w:rFonts w:ascii="Calibri" w:hAnsi="Calibri"/>
                <w:i/>
                <w:iCs/>
                <w:sz w:val="24"/>
                <w:szCs w:val="24"/>
              </w:rPr>
              <w:t>poprawa dostępu oraz podniesienie jakości świadczonych usług medycznych w placówce zdrowia w Starej Dąbrowie.</w:t>
            </w:r>
          </w:p>
        </w:tc>
      </w:tr>
      <w:tr w:rsidR="00302F69" w:rsidRPr="00D9631B" w14:paraId="2EF7EEBF" w14:textId="77777777" w:rsidTr="00A778B7">
        <w:tc>
          <w:tcPr>
            <w:tcW w:w="2127" w:type="dxa"/>
            <w:vAlign w:val="center"/>
          </w:tcPr>
          <w:p w14:paraId="38CD40C7" w14:textId="77777777" w:rsidR="00302F69" w:rsidRPr="00D9631B" w:rsidRDefault="00302F69" w:rsidP="00A778B7">
            <w:pPr>
              <w:spacing w:before="0" w:after="0" w:line="280" w:lineRule="exact"/>
              <w:rPr>
                <w:rFonts w:ascii="Calibri" w:hAnsi="Calibri"/>
                <w:b/>
                <w:sz w:val="24"/>
                <w:szCs w:val="24"/>
              </w:rPr>
            </w:pPr>
            <w:r w:rsidRPr="00D9631B">
              <w:rPr>
                <w:rFonts w:ascii="Calibri" w:hAnsi="Calibri"/>
                <w:b/>
                <w:sz w:val="24"/>
                <w:szCs w:val="24"/>
              </w:rPr>
              <w:t>Szacunkowa wartość</w:t>
            </w:r>
          </w:p>
        </w:tc>
        <w:tc>
          <w:tcPr>
            <w:tcW w:w="8080" w:type="dxa"/>
            <w:gridSpan w:val="3"/>
            <w:vAlign w:val="center"/>
          </w:tcPr>
          <w:p w14:paraId="353AE1DF" w14:textId="77777777" w:rsidR="00302F69" w:rsidRPr="00D9631B" w:rsidRDefault="00302F69" w:rsidP="00A778B7">
            <w:pPr>
              <w:spacing w:before="0" w:after="0" w:line="276" w:lineRule="auto"/>
              <w:rPr>
                <w:rFonts w:ascii="Calibri" w:hAnsi="Calibri"/>
                <w:i/>
                <w:iCs/>
                <w:sz w:val="24"/>
                <w:szCs w:val="24"/>
              </w:rPr>
            </w:pPr>
            <w:r w:rsidRPr="006419CB">
              <w:rPr>
                <w:rFonts w:ascii="Calibri" w:hAnsi="Calibri"/>
                <w:i/>
                <w:iCs/>
                <w:sz w:val="24"/>
                <w:szCs w:val="24"/>
              </w:rPr>
              <w:t>339 229,06 PLN</w:t>
            </w:r>
          </w:p>
        </w:tc>
      </w:tr>
      <w:tr w:rsidR="00302F69" w:rsidRPr="00D9631B" w14:paraId="3F9BC052" w14:textId="77777777" w:rsidTr="00A778B7">
        <w:tc>
          <w:tcPr>
            <w:tcW w:w="2127" w:type="dxa"/>
            <w:vAlign w:val="center"/>
          </w:tcPr>
          <w:p w14:paraId="788EDAD8" w14:textId="77777777" w:rsidR="00302F69" w:rsidRPr="00D9631B" w:rsidRDefault="00302F69" w:rsidP="00A778B7">
            <w:pPr>
              <w:spacing w:line="280" w:lineRule="exact"/>
              <w:rPr>
                <w:rFonts w:ascii="Calibri" w:hAnsi="Calibri"/>
                <w:b/>
                <w:sz w:val="24"/>
                <w:szCs w:val="24"/>
              </w:rPr>
            </w:pPr>
            <w:r w:rsidRPr="00D9631B">
              <w:rPr>
                <w:rFonts w:ascii="Calibri" w:hAnsi="Calibri"/>
                <w:b/>
                <w:sz w:val="24"/>
                <w:szCs w:val="24"/>
              </w:rPr>
              <w:t>Efekty realizacji</w:t>
            </w:r>
          </w:p>
        </w:tc>
        <w:tc>
          <w:tcPr>
            <w:tcW w:w="8080" w:type="dxa"/>
            <w:gridSpan w:val="3"/>
            <w:vAlign w:val="center"/>
          </w:tcPr>
          <w:p w14:paraId="1B6E78EC" w14:textId="77777777" w:rsidR="00302F69" w:rsidRPr="00D9631B" w:rsidRDefault="00302F69" w:rsidP="00A778B7">
            <w:pPr>
              <w:spacing w:before="0" w:after="60" w:line="300" w:lineRule="exact"/>
              <w:rPr>
                <w:rFonts w:ascii="Calibri" w:hAnsi="Calibri"/>
                <w:i/>
                <w:iCs/>
                <w:sz w:val="24"/>
                <w:szCs w:val="24"/>
              </w:rPr>
            </w:pPr>
            <w:r>
              <w:rPr>
                <w:rFonts w:ascii="Calibri" w:hAnsi="Calibri"/>
                <w:i/>
                <w:iCs/>
                <w:sz w:val="24"/>
                <w:szCs w:val="24"/>
              </w:rPr>
              <w:t>W wyniku realizacji zadania nastąpi poprawa jakości i dostępu do świadczeń zdrowotnych udzielanych w POZ w Starej Dąbrowie. Nastąpi też dostosowanie obiektu do aktualnych wymagań sanitarno-higienicznych.</w:t>
            </w:r>
          </w:p>
          <w:p w14:paraId="7821B14D" w14:textId="77777777" w:rsidR="00302F69" w:rsidRPr="00D9631B" w:rsidRDefault="00302F69" w:rsidP="00A778B7">
            <w:pPr>
              <w:spacing w:before="0" w:after="60" w:line="300" w:lineRule="exact"/>
              <w:rPr>
                <w:rFonts w:ascii="Calibri" w:hAnsi="Calibri"/>
                <w:i/>
                <w:iCs/>
                <w:sz w:val="24"/>
                <w:szCs w:val="24"/>
              </w:rPr>
            </w:pPr>
          </w:p>
        </w:tc>
      </w:tr>
      <w:tr w:rsidR="00302F69" w:rsidRPr="00D9631B" w14:paraId="3A3D041A" w14:textId="77777777" w:rsidTr="00A778B7">
        <w:tc>
          <w:tcPr>
            <w:tcW w:w="2127" w:type="dxa"/>
            <w:vAlign w:val="center"/>
          </w:tcPr>
          <w:p w14:paraId="552DF29D" w14:textId="77777777" w:rsidR="00302F69" w:rsidRPr="00D9631B" w:rsidRDefault="00302F69" w:rsidP="00A778B7">
            <w:pPr>
              <w:spacing w:line="280" w:lineRule="exact"/>
              <w:rPr>
                <w:rFonts w:ascii="Calibri" w:hAnsi="Calibri"/>
                <w:b/>
                <w:sz w:val="24"/>
                <w:szCs w:val="24"/>
              </w:rPr>
            </w:pPr>
            <w:r w:rsidRPr="00D9631B">
              <w:rPr>
                <w:rFonts w:ascii="Calibri" w:hAnsi="Calibri"/>
                <w:b/>
                <w:sz w:val="24"/>
                <w:szCs w:val="24"/>
              </w:rPr>
              <w:t>Opis projektu, w tym planowanych zadań</w:t>
            </w:r>
          </w:p>
        </w:tc>
        <w:tc>
          <w:tcPr>
            <w:tcW w:w="8080" w:type="dxa"/>
            <w:gridSpan w:val="3"/>
            <w:vAlign w:val="center"/>
          </w:tcPr>
          <w:p w14:paraId="5EC14F4B" w14:textId="77777777" w:rsidR="00302F69" w:rsidRDefault="00302F69" w:rsidP="00A778B7">
            <w:pPr>
              <w:pStyle w:val="LO-normal"/>
              <w:tabs>
                <w:tab w:val="center" w:pos="2268"/>
                <w:tab w:val="left" w:pos="2977"/>
                <w:tab w:val="center" w:pos="6804"/>
              </w:tabs>
              <w:spacing w:before="144" w:after="144" w:line="276" w:lineRule="auto"/>
              <w:rPr>
                <w:rFonts w:asciiTheme="majorHAnsi" w:hAnsiTheme="majorHAnsi" w:cs="Calibri"/>
                <w:i/>
                <w:iCs/>
              </w:rPr>
            </w:pPr>
            <w:r w:rsidRPr="00E60280">
              <w:rPr>
                <w:rFonts w:asciiTheme="majorHAnsi" w:hAnsiTheme="majorHAnsi" w:cs="Calibri"/>
                <w:i/>
                <w:iCs/>
              </w:rPr>
              <w:t>Przedmiotem projektu jest modernizacja i doposażenie budynku POZ w m. Stara Dąbrowa w Gminie Damnica.</w:t>
            </w:r>
          </w:p>
          <w:p w14:paraId="390BDD6B" w14:textId="77777777" w:rsidR="00302F69" w:rsidRDefault="00302F69" w:rsidP="00A778B7">
            <w:pPr>
              <w:pStyle w:val="LO-normal"/>
              <w:tabs>
                <w:tab w:val="center" w:pos="2268"/>
                <w:tab w:val="left" w:pos="2977"/>
                <w:tab w:val="center" w:pos="6804"/>
              </w:tabs>
              <w:spacing w:before="144" w:after="144" w:line="276" w:lineRule="auto"/>
              <w:rPr>
                <w:rFonts w:ascii="Calibri" w:eastAsia="Calibri" w:hAnsi="Calibri" w:cs="Calibri"/>
                <w:i/>
                <w:iCs/>
                <w:color w:val="000000"/>
              </w:rPr>
            </w:pPr>
            <w:r w:rsidRPr="00E60280">
              <w:rPr>
                <w:rFonts w:ascii="Calibri" w:eastAsia="Calibri" w:hAnsi="Calibri" w:cs="Calibri"/>
                <w:i/>
                <w:iCs/>
                <w:color w:val="000000"/>
              </w:rPr>
              <w:t>W ramach projektu planuje się:</w:t>
            </w:r>
          </w:p>
          <w:p w14:paraId="173A1E4D" w14:textId="77777777" w:rsidR="00302F69" w:rsidRPr="00E60280" w:rsidRDefault="00302F69" w:rsidP="00A778B7">
            <w:pPr>
              <w:pStyle w:val="LO-normal"/>
              <w:tabs>
                <w:tab w:val="center" w:pos="2268"/>
                <w:tab w:val="left" w:pos="2977"/>
                <w:tab w:val="center" w:pos="6804"/>
              </w:tabs>
              <w:spacing w:before="144" w:after="144" w:line="276" w:lineRule="auto"/>
              <w:rPr>
                <w:rFonts w:ascii="Calibri" w:eastAsia="Calibri" w:hAnsi="Calibri" w:cs="Calibri"/>
                <w:i/>
                <w:iCs/>
                <w:color w:val="000000"/>
              </w:rPr>
            </w:pPr>
            <w:r w:rsidRPr="00E60280">
              <w:rPr>
                <w:rFonts w:ascii="Calibri" w:eastAsia="Calibri" w:hAnsi="Calibri" w:cs="Calibri"/>
                <w:i/>
                <w:iCs/>
                <w:color w:val="000000"/>
              </w:rPr>
              <w:t>-  wykonanie prac remontowo budowlanych w obiekcie obejmujących m.in.: cokół i opaska wokół budynku, remont kominów, wymiana części stolarki okiennej i drzwiowej, docieplenie dachu, obróbki blacharskie, remont pomieszczeń i schodów wewnętrznych</w:t>
            </w:r>
          </w:p>
          <w:p w14:paraId="2BA92DF1" w14:textId="77777777" w:rsidR="00302F69" w:rsidRPr="00E60280" w:rsidRDefault="00302F69" w:rsidP="00A778B7">
            <w:pPr>
              <w:pStyle w:val="LO-normal"/>
              <w:tabs>
                <w:tab w:val="center" w:pos="2268"/>
                <w:tab w:val="left" w:pos="2977"/>
                <w:tab w:val="center" w:pos="6804"/>
              </w:tabs>
              <w:spacing w:before="144" w:after="144" w:line="276" w:lineRule="auto"/>
              <w:rPr>
                <w:rFonts w:ascii="Calibri" w:eastAsia="Calibri" w:hAnsi="Calibri" w:cs="Calibri"/>
                <w:i/>
                <w:iCs/>
                <w:color w:val="000000"/>
              </w:rPr>
            </w:pPr>
            <w:r w:rsidRPr="00E60280">
              <w:rPr>
                <w:rFonts w:ascii="Calibri" w:eastAsia="Calibri" w:hAnsi="Calibri" w:cs="Calibri"/>
                <w:i/>
                <w:iCs/>
                <w:color w:val="000000"/>
              </w:rPr>
              <w:t>- wymiana ogrzewania z kotła zasilanego węglem na ogrzewanie zasilane elektrycznie np. klimatyzatory z funkcją ogrzewania, grzejniki elektryczne</w:t>
            </w:r>
          </w:p>
          <w:p w14:paraId="14543259" w14:textId="77777777" w:rsidR="00302F69" w:rsidRPr="00E60280" w:rsidRDefault="00302F69" w:rsidP="00A778B7">
            <w:pPr>
              <w:pStyle w:val="LO-normal"/>
              <w:tabs>
                <w:tab w:val="center" w:pos="2268"/>
                <w:tab w:val="left" w:pos="2977"/>
                <w:tab w:val="center" w:pos="6804"/>
              </w:tabs>
              <w:spacing w:before="144" w:after="144" w:line="276" w:lineRule="auto"/>
              <w:rPr>
                <w:rFonts w:ascii="Calibri" w:eastAsia="Calibri" w:hAnsi="Calibri" w:cs="Calibri"/>
                <w:i/>
                <w:iCs/>
                <w:color w:val="000000"/>
              </w:rPr>
            </w:pPr>
            <w:r w:rsidRPr="00E60280">
              <w:rPr>
                <w:rFonts w:ascii="Calibri" w:eastAsia="Calibri" w:hAnsi="Calibri" w:cs="Calibri"/>
                <w:i/>
                <w:iCs/>
                <w:color w:val="000000"/>
              </w:rPr>
              <w:t xml:space="preserve">- wymiana oświetlenia wewnętrznego na oświetlenie typu LED, </w:t>
            </w:r>
          </w:p>
          <w:p w14:paraId="7D1C31DB" w14:textId="77777777" w:rsidR="00302F69" w:rsidRPr="00E60280" w:rsidRDefault="00302F69" w:rsidP="00A778B7">
            <w:pPr>
              <w:pStyle w:val="LO-normal"/>
              <w:tabs>
                <w:tab w:val="center" w:pos="2268"/>
                <w:tab w:val="left" w:pos="2977"/>
                <w:tab w:val="center" w:pos="6804"/>
              </w:tabs>
              <w:spacing w:before="144" w:after="144" w:line="276" w:lineRule="auto"/>
              <w:rPr>
                <w:rFonts w:ascii="Calibri" w:eastAsia="Calibri" w:hAnsi="Calibri" w:cs="Calibri"/>
                <w:i/>
                <w:iCs/>
              </w:rPr>
            </w:pPr>
            <w:r w:rsidRPr="00E60280">
              <w:rPr>
                <w:rFonts w:ascii="Calibri" w:eastAsia="Calibri" w:hAnsi="Calibri" w:cs="Calibri"/>
                <w:i/>
                <w:iCs/>
              </w:rPr>
              <w:t xml:space="preserve">- wykonanie mebli m.in. do rejestracji, typu kartoteki, lada, doposażenie w drobny sprzęt medyczny m.in. </w:t>
            </w:r>
            <w:proofErr w:type="spellStart"/>
            <w:r w:rsidRPr="00E60280">
              <w:rPr>
                <w:rFonts w:ascii="Calibri" w:eastAsia="Calibri" w:hAnsi="Calibri" w:cs="Calibri"/>
                <w:i/>
                <w:iCs/>
              </w:rPr>
              <w:t>Holter</w:t>
            </w:r>
            <w:proofErr w:type="spellEnd"/>
            <w:r w:rsidRPr="00E60280">
              <w:rPr>
                <w:rFonts w:ascii="Calibri" w:eastAsia="Calibri" w:hAnsi="Calibri" w:cs="Calibri"/>
                <w:i/>
                <w:iCs/>
              </w:rPr>
              <w:t xml:space="preserve"> EKG, ciśnieniomierz, EKG,  AED.</w:t>
            </w:r>
          </w:p>
          <w:p w14:paraId="3DB1A13C" w14:textId="77777777" w:rsidR="00302F69" w:rsidRPr="00E60280" w:rsidRDefault="00302F69" w:rsidP="00A778B7">
            <w:pPr>
              <w:pStyle w:val="LO-normal"/>
              <w:tabs>
                <w:tab w:val="center" w:pos="2268"/>
                <w:tab w:val="left" w:pos="2977"/>
                <w:tab w:val="center" w:pos="6804"/>
              </w:tabs>
              <w:spacing w:before="144" w:after="144" w:line="276" w:lineRule="auto"/>
              <w:rPr>
                <w:rFonts w:ascii="Calibri" w:eastAsia="Calibri" w:hAnsi="Calibri" w:cs="Calibri"/>
                <w:i/>
                <w:iCs/>
                <w:color w:val="000000"/>
              </w:rPr>
            </w:pPr>
            <w:r w:rsidRPr="00E60280">
              <w:rPr>
                <w:rFonts w:ascii="Calibri" w:eastAsia="Calibri" w:hAnsi="Calibri" w:cs="Calibri"/>
                <w:i/>
                <w:iCs/>
                <w:color w:val="000000"/>
              </w:rPr>
              <w:t>- montaż instalacji fotowoltaicznej wraz z magazynem energii</w:t>
            </w:r>
          </w:p>
          <w:p w14:paraId="62834C3E" w14:textId="77777777" w:rsidR="00302F69" w:rsidRPr="00E60280" w:rsidRDefault="00302F69" w:rsidP="00A778B7">
            <w:pPr>
              <w:pStyle w:val="LO-normal"/>
              <w:tabs>
                <w:tab w:val="center" w:pos="2268"/>
                <w:tab w:val="left" w:pos="2977"/>
                <w:tab w:val="center" w:pos="6804"/>
              </w:tabs>
              <w:spacing w:before="144" w:after="144" w:line="276" w:lineRule="auto"/>
              <w:rPr>
                <w:rFonts w:asciiTheme="majorHAnsi" w:hAnsiTheme="majorHAnsi" w:cs="Calibri"/>
                <w:i/>
                <w:iCs/>
              </w:rPr>
            </w:pPr>
            <w:r w:rsidRPr="00E60280">
              <w:rPr>
                <w:rFonts w:asciiTheme="majorHAnsi" w:hAnsiTheme="majorHAnsi" w:cs="Calibri"/>
                <w:i/>
                <w:iCs/>
              </w:rPr>
              <w:t>Projekt jest zgodny z Mapą potrzeb zdrowotnych na lata 2022-2026.</w:t>
            </w:r>
          </w:p>
          <w:p w14:paraId="6210D15F" w14:textId="77777777" w:rsidR="00302F69" w:rsidRPr="00D9631B" w:rsidRDefault="00302F69" w:rsidP="00A778B7">
            <w:pPr>
              <w:spacing w:before="0" w:after="60" w:line="300" w:lineRule="exact"/>
              <w:rPr>
                <w:rFonts w:ascii="Calibri" w:hAnsi="Calibri"/>
                <w:i/>
                <w:sz w:val="24"/>
                <w:szCs w:val="24"/>
              </w:rPr>
            </w:pPr>
          </w:p>
        </w:tc>
      </w:tr>
      <w:tr w:rsidR="00302F69" w:rsidRPr="00D9631B" w14:paraId="0305AADE" w14:textId="77777777" w:rsidTr="00A778B7">
        <w:tc>
          <w:tcPr>
            <w:tcW w:w="2127" w:type="dxa"/>
            <w:vAlign w:val="center"/>
          </w:tcPr>
          <w:p w14:paraId="51D32413" w14:textId="77777777" w:rsidR="00302F69" w:rsidRPr="00D9631B" w:rsidRDefault="00302F69" w:rsidP="00A778B7">
            <w:pPr>
              <w:spacing w:before="60" w:after="60" w:line="280" w:lineRule="exact"/>
              <w:rPr>
                <w:rFonts w:ascii="Calibri" w:hAnsi="Calibri"/>
                <w:b/>
                <w:sz w:val="24"/>
                <w:szCs w:val="24"/>
              </w:rPr>
            </w:pPr>
            <w:r w:rsidRPr="00D9631B">
              <w:rPr>
                <w:rFonts w:ascii="Calibri" w:hAnsi="Calibri"/>
                <w:b/>
                <w:sz w:val="24"/>
                <w:szCs w:val="24"/>
              </w:rPr>
              <w:t>Lokalizacja projektu</w:t>
            </w:r>
          </w:p>
        </w:tc>
        <w:tc>
          <w:tcPr>
            <w:tcW w:w="8080" w:type="dxa"/>
            <w:gridSpan w:val="3"/>
            <w:vAlign w:val="center"/>
          </w:tcPr>
          <w:p w14:paraId="2C1BC372" w14:textId="77777777" w:rsidR="00302F69" w:rsidRDefault="00302F69" w:rsidP="00A778B7">
            <w:pPr>
              <w:spacing w:before="0" w:after="0" w:line="300" w:lineRule="exact"/>
              <w:rPr>
                <w:rFonts w:ascii="Calibri" w:hAnsi="Calibri"/>
                <w:i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  <w:szCs w:val="24"/>
              </w:rPr>
              <w:t>POZ w m. Stara Dąbrowa</w:t>
            </w:r>
          </w:p>
          <w:p w14:paraId="4025BE63" w14:textId="77777777" w:rsidR="00302F69" w:rsidRPr="00D9631B" w:rsidRDefault="00302F69" w:rsidP="00A778B7">
            <w:pPr>
              <w:spacing w:before="0" w:after="0" w:line="300" w:lineRule="exact"/>
              <w:rPr>
                <w:rFonts w:ascii="Calibri" w:hAnsi="Calibri"/>
                <w:i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  <w:szCs w:val="24"/>
              </w:rPr>
              <w:t xml:space="preserve"> 4, </w:t>
            </w:r>
            <w:r w:rsidRPr="00616872">
              <w:rPr>
                <w:rFonts w:ascii="Calibri" w:hAnsi="Calibri"/>
                <w:i/>
                <w:sz w:val="24"/>
                <w:szCs w:val="24"/>
              </w:rPr>
              <w:t>76-231 Damnica</w:t>
            </w:r>
          </w:p>
        </w:tc>
      </w:tr>
      <w:tr w:rsidR="00302F69" w:rsidRPr="00D9631B" w14:paraId="109AE654" w14:textId="77777777" w:rsidTr="00A778B7">
        <w:tc>
          <w:tcPr>
            <w:tcW w:w="4112" w:type="dxa"/>
            <w:gridSpan w:val="2"/>
            <w:vAlign w:val="center"/>
          </w:tcPr>
          <w:p w14:paraId="0B78C465" w14:textId="77777777" w:rsidR="00302F69" w:rsidRPr="00D9631B" w:rsidRDefault="00302F69" w:rsidP="00A778B7">
            <w:pPr>
              <w:spacing w:before="60" w:after="60" w:line="240" w:lineRule="auto"/>
              <w:rPr>
                <w:rFonts w:ascii="Calibri" w:hAnsi="Calibri"/>
                <w:i/>
                <w:sz w:val="24"/>
                <w:szCs w:val="24"/>
              </w:rPr>
            </w:pPr>
            <w:r w:rsidRPr="00D9631B">
              <w:rPr>
                <w:rFonts w:ascii="Calibri" w:hAnsi="Calibri"/>
                <w:b/>
                <w:sz w:val="24"/>
                <w:szCs w:val="24"/>
              </w:rPr>
              <w:t>Posiadan</w:t>
            </w:r>
            <w:r>
              <w:rPr>
                <w:rFonts w:ascii="Calibri" w:hAnsi="Calibri"/>
                <w:b/>
                <w:sz w:val="24"/>
                <w:szCs w:val="24"/>
              </w:rPr>
              <w:t>e</w:t>
            </w:r>
            <w:r w:rsidRPr="00D9631B">
              <w:rPr>
                <w:rFonts w:ascii="Calibri" w:hAnsi="Calibri"/>
                <w:b/>
                <w:sz w:val="24"/>
                <w:szCs w:val="24"/>
              </w:rPr>
              <w:t xml:space="preserve"> lub do uzyskania dokumenty/analizy/opracowania/ porozumienia</w:t>
            </w:r>
          </w:p>
        </w:tc>
        <w:tc>
          <w:tcPr>
            <w:tcW w:w="6095" w:type="dxa"/>
            <w:gridSpan w:val="2"/>
            <w:vAlign w:val="center"/>
          </w:tcPr>
          <w:p w14:paraId="3312FD95" w14:textId="77777777" w:rsidR="00302F69" w:rsidRPr="00616872" w:rsidRDefault="00302F69" w:rsidP="00302F69">
            <w:pPr>
              <w:pStyle w:val="Akapitzlist"/>
              <w:numPr>
                <w:ilvl w:val="0"/>
                <w:numId w:val="29"/>
              </w:numPr>
              <w:spacing w:before="60" w:after="60" w:line="240" w:lineRule="auto"/>
              <w:rPr>
                <w:rFonts w:ascii="Calibri" w:hAnsi="Calibri"/>
                <w:i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  <w:szCs w:val="24"/>
              </w:rPr>
              <w:t xml:space="preserve">Dokumentację techniczną, kosztorysy., </w:t>
            </w:r>
            <w:r w:rsidRPr="00E82D51">
              <w:rPr>
                <w:rFonts w:ascii="Calibri" w:hAnsi="Calibri"/>
                <w:i/>
                <w:sz w:val="24"/>
                <w:szCs w:val="24"/>
              </w:rPr>
              <w:t>zgłoszenie/ pozwolenie na budowę</w:t>
            </w:r>
          </w:p>
          <w:p w14:paraId="7A971203" w14:textId="77777777" w:rsidR="00302F69" w:rsidRPr="00616872" w:rsidRDefault="00302F69" w:rsidP="00302F69">
            <w:pPr>
              <w:pStyle w:val="Akapitzlist"/>
              <w:numPr>
                <w:ilvl w:val="0"/>
                <w:numId w:val="29"/>
              </w:numPr>
              <w:spacing w:before="60" w:after="60" w:line="240" w:lineRule="auto"/>
              <w:rPr>
                <w:rFonts w:ascii="Calibri" w:hAnsi="Calibri"/>
                <w:i/>
                <w:sz w:val="24"/>
                <w:szCs w:val="24"/>
              </w:rPr>
            </w:pPr>
            <w:r w:rsidRPr="00616872">
              <w:rPr>
                <w:rFonts w:ascii="Calibri" w:hAnsi="Calibri"/>
                <w:i/>
                <w:sz w:val="24"/>
                <w:szCs w:val="24"/>
              </w:rPr>
              <w:t>Zaświadczenie organu odpowiedzialnego</w:t>
            </w:r>
            <w:r w:rsidRPr="00616872">
              <w:rPr>
                <w:rFonts w:ascii="Calibri" w:hAnsi="Calibri"/>
                <w:i/>
                <w:sz w:val="24"/>
                <w:szCs w:val="24"/>
              </w:rPr>
              <w:br/>
              <w:t>za monitorowanie obszarów Natura 2000.</w:t>
            </w:r>
          </w:p>
        </w:tc>
      </w:tr>
      <w:tr w:rsidR="00302F69" w:rsidRPr="00D9631B" w14:paraId="3706E3A3" w14:textId="77777777" w:rsidTr="00A778B7">
        <w:trPr>
          <w:trHeight w:val="70"/>
        </w:trPr>
        <w:tc>
          <w:tcPr>
            <w:tcW w:w="2127" w:type="dxa"/>
            <w:vMerge w:val="restart"/>
            <w:vAlign w:val="center"/>
          </w:tcPr>
          <w:p w14:paraId="2182EFAC" w14:textId="77777777" w:rsidR="00302F69" w:rsidRPr="00D9631B" w:rsidRDefault="00302F69" w:rsidP="00A778B7">
            <w:pPr>
              <w:spacing w:before="0" w:after="60"/>
              <w:rPr>
                <w:rFonts w:ascii="Calibri" w:hAnsi="Calibri"/>
                <w:b/>
                <w:sz w:val="24"/>
                <w:szCs w:val="24"/>
              </w:rPr>
            </w:pPr>
            <w:r w:rsidRPr="00D9631B">
              <w:rPr>
                <w:rFonts w:ascii="Calibri" w:hAnsi="Calibri"/>
                <w:b/>
                <w:sz w:val="24"/>
                <w:szCs w:val="24"/>
              </w:rPr>
              <w:t>Okres realizacji projektu</w:t>
            </w:r>
          </w:p>
        </w:tc>
        <w:tc>
          <w:tcPr>
            <w:tcW w:w="5165" w:type="dxa"/>
            <w:gridSpan w:val="2"/>
            <w:vAlign w:val="center"/>
          </w:tcPr>
          <w:p w14:paraId="37315414" w14:textId="77777777" w:rsidR="00302F69" w:rsidRPr="00D9631B" w:rsidRDefault="00302F69" w:rsidP="00A778B7">
            <w:pPr>
              <w:spacing w:before="0" w:after="60" w:line="300" w:lineRule="exact"/>
              <w:ind w:left="90"/>
              <w:rPr>
                <w:rFonts w:ascii="Calibri" w:hAnsi="Calibri"/>
                <w:sz w:val="24"/>
                <w:szCs w:val="24"/>
              </w:rPr>
            </w:pPr>
            <w:r w:rsidRPr="00D9631B">
              <w:rPr>
                <w:rFonts w:ascii="Calibri" w:hAnsi="Calibri"/>
                <w:sz w:val="24"/>
                <w:szCs w:val="24"/>
              </w:rPr>
              <w:t>Planowany termin rozpocz</w:t>
            </w:r>
            <w:r w:rsidRPr="00D9631B">
              <w:rPr>
                <w:rFonts w:ascii="Calibri" w:eastAsia="TTE27F97B8t00" w:hAnsi="Calibri"/>
                <w:sz w:val="24"/>
                <w:szCs w:val="24"/>
              </w:rPr>
              <w:t>ę</w:t>
            </w:r>
            <w:r w:rsidRPr="00D9631B">
              <w:rPr>
                <w:rFonts w:ascii="Calibri" w:hAnsi="Calibri"/>
                <w:sz w:val="24"/>
                <w:szCs w:val="24"/>
              </w:rPr>
              <w:t xml:space="preserve">cia realizacji </w:t>
            </w:r>
          </w:p>
        </w:tc>
        <w:tc>
          <w:tcPr>
            <w:tcW w:w="2915" w:type="dxa"/>
            <w:vAlign w:val="center"/>
          </w:tcPr>
          <w:p w14:paraId="7A735EC0" w14:textId="77777777" w:rsidR="00302F69" w:rsidRPr="00D9631B" w:rsidRDefault="00302F69" w:rsidP="00A778B7">
            <w:pPr>
              <w:spacing w:before="0" w:after="60" w:line="300" w:lineRule="exact"/>
              <w:rPr>
                <w:rFonts w:ascii="Calibri" w:hAnsi="Calibri"/>
                <w:i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  <w:szCs w:val="24"/>
              </w:rPr>
              <w:t>kwiecień 2026 r.</w:t>
            </w:r>
            <w:r w:rsidRPr="00D9631B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</w:p>
        </w:tc>
      </w:tr>
      <w:tr w:rsidR="00302F69" w:rsidRPr="00D9631B" w14:paraId="4EACBAF1" w14:textId="77777777" w:rsidTr="00A778B7">
        <w:trPr>
          <w:trHeight w:val="130"/>
        </w:trPr>
        <w:tc>
          <w:tcPr>
            <w:tcW w:w="2127" w:type="dxa"/>
            <w:vMerge/>
            <w:vAlign w:val="center"/>
          </w:tcPr>
          <w:p w14:paraId="1E57AFAC" w14:textId="77777777" w:rsidR="00302F69" w:rsidRPr="00D9631B" w:rsidRDefault="00302F69" w:rsidP="00A778B7">
            <w:pPr>
              <w:spacing w:before="0" w:after="60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5165" w:type="dxa"/>
            <w:gridSpan w:val="2"/>
            <w:vAlign w:val="center"/>
          </w:tcPr>
          <w:p w14:paraId="24FB0997" w14:textId="77777777" w:rsidR="00302F69" w:rsidRPr="00D9631B" w:rsidRDefault="00302F69" w:rsidP="00A778B7">
            <w:pPr>
              <w:spacing w:before="0" w:after="60" w:line="300" w:lineRule="exact"/>
              <w:ind w:left="90"/>
              <w:rPr>
                <w:rFonts w:ascii="Calibri" w:hAnsi="Calibri"/>
                <w:i/>
                <w:sz w:val="24"/>
                <w:szCs w:val="24"/>
              </w:rPr>
            </w:pPr>
            <w:r w:rsidRPr="00D9631B">
              <w:rPr>
                <w:rFonts w:ascii="Calibri" w:hAnsi="Calibri"/>
                <w:sz w:val="24"/>
                <w:szCs w:val="24"/>
              </w:rPr>
              <w:t>Planowany termin zako</w:t>
            </w:r>
            <w:r w:rsidRPr="00D9631B">
              <w:rPr>
                <w:rFonts w:ascii="Calibri" w:eastAsia="TTE27F97B8t00" w:hAnsi="Calibri"/>
                <w:sz w:val="24"/>
                <w:szCs w:val="24"/>
              </w:rPr>
              <w:t>ń</w:t>
            </w:r>
            <w:r w:rsidRPr="00D9631B">
              <w:rPr>
                <w:rFonts w:ascii="Calibri" w:hAnsi="Calibri"/>
                <w:sz w:val="24"/>
                <w:szCs w:val="24"/>
              </w:rPr>
              <w:t>czenia realizacji</w:t>
            </w:r>
          </w:p>
        </w:tc>
        <w:tc>
          <w:tcPr>
            <w:tcW w:w="2915" w:type="dxa"/>
            <w:vAlign w:val="center"/>
          </w:tcPr>
          <w:p w14:paraId="4DABB0DC" w14:textId="77777777" w:rsidR="00302F69" w:rsidRPr="00D9631B" w:rsidRDefault="00302F69" w:rsidP="00A778B7">
            <w:pPr>
              <w:spacing w:before="0" w:after="60" w:line="300" w:lineRule="exact"/>
              <w:ind w:left="323" w:hanging="233"/>
              <w:rPr>
                <w:rFonts w:ascii="Calibri" w:hAnsi="Calibri"/>
                <w:i/>
                <w:sz w:val="24"/>
                <w:szCs w:val="24"/>
              </w:rPr>
            </w:pPr>
            <w:r>
              <w:rPr>
                <w:rFonts w:ascii="Calibri" w:hAnsi="Calibri"/>
                <w:i/>
                <w:sz w:val="24"/>
                <w:szCs w:val="24"/>
              </w:rPr>
              <w:t>Październik 2026 r.</w:t>
            </w:r>
          </w:p>
        </w:tc>
      </w:tr>
    </w:tbl>
    <w:p w14:paraId="538C9348" w14:textId="77777777" w:rsidR="00302F69" w:rsidRPr="00D9631B" w:rsidRDefault="00302F69" w:rsidP="00302F69">
      <w:pPr>
        <w:rPr>
          <w:rFonts w:ascii="Calibri" w:hAnsi="Calibri"/>
          <w:b/>
          <w:sz w:val="24"/>
          <w:szCs w:val="24"/>
        </w:rPr>
      </w:pPr>
    </w:p>
    <w:p w14:paraId="43ABC2A7" w14:textId="77777777" w:rsidR="00506549" w:rsidRDefault="00506549" w:rsidP="005D7E5D">
      <w:pPr>
        <w:spacing w:before="0" w:after="0" w:line="240" w:lineRule="auto"/>
        <w:jc w:val="right"/>
        <w:rPr>
          <w:rFonts w:ascii="Calibri" w:hAnsi="Calibri"/>
          <w:sz w:val="24"/>
          <w:szCs w:val="24"/>
        </w:rPr>
      </w:pPr>
    </w:p>
    <w:sectPr w:rsidR="00506549" w:rsidSect="00F417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42" w:left="1418" w:header="284" w:footer="641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351EB" w14:textId="77777777" w:rsidR="00E40CE9" w:rsidRDefault="00E40CE9">
      <w:pPr>
        <w:spacing w:after="0" w:line="240" w:lineRule="auto"/>
      </w:pPr>
      <w:r>
        <w:separator/>
      </w:r>
    </w:p>
  </w:endnote>
  <w:endnote w:type="continuationSeparator" w:id="0">
    <w:p w14:paraId="015DA7F0" w14:textId="77777777" w:rsidR="00E40CE9" w:rsidRDefault="00E40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Fira Sans Condensed">
    <w:altName w:val="Calibri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TE27F97B8t00">
    <w:altName w:val="Yu Gothic"/>
    <w:charset w:val="80"/>
    <w:family w:val="auto"/>
    <w:pitch w:val="default"/>
    <w:sig w:usb0="00000001" w:usb1="08070000" w:usb2="00000010" w:usb3="00000000" w:csb0="00020000" w:csb1="00000000"/>
  </w:font>
  <w:font w:name="Fira Sans Condensed SemiBold">
    <w:altName w:val="Calibri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B433D" w14:textId="77777777" w:rsidR="004B3829" w:rsidRDefault="004B382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27890" w14:textId="77777777" w:rsidR="00D24561" w:rsidRDefault="00D24561" w:rsidP="00D24561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rFonts w:ascii="Fira Sans Condensed SemiBold" w:eastAsia="Fira Sans Condensed SemiBold" w:hAnsi="Fira Sans Condensed SemiBold" w:cs="Fira Sans Condensed SemiBold"/>
        <w:color w:val="000000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0518B" w14:textId="106BBCE1" w:rsidR="00AB1B3D" w:rsidRPr="00AB1B3D" w:rsidRDefault="00AB1B3D" w:rsidP="00AB1B3D">
    <w:pPr>
      <w:pStyle w:val="Stopka"/>
      <w:jc w:val="right"/>
      <w:rPr>
        <w:rFonts w:asciiTheme="majorHAnsi" w:hAnsiTheme="majorHAnsi" w:cstheme="majorHAnsi"/>
      </w:rPr>
    </w:pPr>
    <w:r w:rsidRPr="00AB1B3D">
      <w:rPr>
        <w:rFonts w:asciiTheme="majorHAnsi" w:hAnsiTheme="majorHAnsi" w:cstheme="majorHAnsi"/>
      </w:rPr>
      <w:t xml:space="preserve">Strona </w:t>
    </w:r>
    <w:r>
      <w:rPr>
        <w:rFonts w:asciiTheme="majorHAnsi" w:hAnsiTheme="majorHAnsi" w:cstheme="majorHAnsi"/>
      </w:rPr>
      <w:t>2</w:t>
    </w:r>
    <w:r w:rsidRPr="00AB1B3D">
      <w:rPr>
        <w:rFonts w:asciiTheme="majorHAnsi" w:hAnsiTheme="majorHAnsi" w:cstheme="majorHAnsi"/>
      </w:rPr>
      <w:t xml:space="preserve"> z </w:t>
    </w:r>
    <w:r w:rsidRPr="00AB1B3D">
      <w:rPr>
        <w:rFonts w:asciiTheme="majorHAnsi" w:hAnsiTheme="majorHAnsi" w:cstheme="majorHAnsi"/>
      </w:rPr>
      <w:fldChar w:fldCharType="begin"/>
    </w:r>
    <w:r w:rsidRPr="00AB1B3D">
      <w:rPr>
        <w:rFonts w:asciiTheme="majorHAnsi" w:hAnsiTheme="majorHAnsi" w:cstheme="majorHAnsi"/>
      </w:rPr>
      <w:instrText>NUMPAGES \ * arabskie \ * MERGEFORMAT</w:instrText>
    </w:r>
    <w:r w:rsidRPr="00AB1B3D">
      <w:rPr>
        <w:rFonts w:asciiTheme="majorHAnsi" w:hAnsiTheme="majorHAnsi" w:cstheme="majorHAnsi"/>
      </w:rPr>
      <w:fldChar w:fldCharType="separate"/>
    </w:r>
    <w:r>
      <w:rPr>
        <w:rFonts w:asciiTheme="majorHAnsi" w:hAnsiTheme="majorHAnsi" w:cstheme="majorHAnsi"/>
      </w:rPr>
      <w:t>2</w:t>
    </w:r>
    <w:r w:rsidRPr="00AB1B3D">
      <w:rPr>
        <w:rFonts w:asciiTheme="majorHAnsi" w:hAnsiTheme="majorHAnsi" w:cstheme="majorHAnsi"/>
      </w:rPr>
      <w:fldChar w:fldCharType="end"/>
    </w:r>
  </w:p>
  <w:p w14:paraId="4E842144" w14:textId="77777777" w:rsidR="00AB1B3D" w:rsidRPr="00AB1B3D" w:rsidRDefault="00AB1B3D" w:rsidP="00AB1B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8A4A2" w14:textId="77777777" w:rsidR="00E40CE9" w:rsidRDefault="00E40CE9">
      <w:pPr>
        <w:spacing w:after="0" w:line="240" w:lineRule="auto"/>
      </w:pPr>
      <w:r>
        <w:separator/>
      </w:r>
    </w:p>
  </w:footnote>
  <w:footnote w:type="continuationSeparator" w:id="0">
    <w:p w14:paraId="32A1E47E" w14:textId="77777777" w:rsidR="00E40CE9" w:rsidRDefault="00E40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BC549" w14:textId="77777777" w:rsidR="004B3829" w:rsidRDefault="004B382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1AC38" w14:textId="7D8EE05D" w:rsidR="004B3829" w:rsidRDefault="0050654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D423F80" wp14:editId="3B735040">
          <wp:simplePos x="0" y="0"/>
          <wp:positionH relativeFrom="column">
            <wp:posOffset>-319405</wp:posOffset>
          </wp:positionH>
          <wp:positionV relativeFrom="paragraph">
            <wp:posOffset>48260</wp:posOffset>
          </wp:positionV>
          <wp:extent cx="6275070" cy="587444"/>
          <wp:effectExtent l="0" t="0" r="0" b="0"/>
          <wp:wrapNone/>
          <wp:docPr id="9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5070" cy="5874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A1931" w14:textId="32F4EF90" w:rsidR="004B3829" w:rsidRDefault="00373551" w:rsidP="00373551">
    <w:pPr>
      <w:pBdr>
        <w:top w:val="nil"/>
        <w:left w:val="nil"/>
        <w:bottom w:val="nil"/>
        <w:right w:val="nil"/>
        <w:between w:val="nil"/>
      </w:pBdr>
      <w:tabs>
        <w:tab w:val="left" w:pos="1365"/>
      </w:tabs>
      <w:spacing w:after="0" w:line="240" w:lineRule="auto"/>
      <w:rPr>
        <w:color w:val="000000"/>
      </w:rPr>
    </w:pP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0218"/>
    <w:multiLevelType w:val="hybridMultilevel"/>
    <w:tmpl w:val="89283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136"/>
    <w:multiLevelType w:val="hybridMultilevel"/>
    <w:tmpl w:val="ABDA6F34"/>
    <w:lvl w:ilvl="0" w:tplc="9A6A47EA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765C83"/>
    <w:multiLevelType w:val="hybridMultilevel"/>
    <w:tmpl w:val="89283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B75DD"/>
    <w:multiLevelType w:val="singleLevel"/>
    <w:tmpl w:val="18CB75DD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20F33F8C"/>
    <w:multiLevelType w:val="hybridMultilevel"/>
    <w:tmpl w:val="C50E3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014A7"/>
    <w:multiLevelType w:val="hybridMultilevel"/>
    <w:tmpl w:val="08EA7636"/>
    <w:lvl w:ilvl="0" w:tplc="92264A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15F3F96"/>
    <w:multiLevelType w:val="singleLevel"/>
    <w:tmpl w:val="7F006D79"/>
    <w:lvl w:ilvl="0">
      <w:start w:val="1"/>
      <w:numFmt w:val="decimal"/>
      <w:suff w:val="space"/>
      <w:lvlText w:val="%1)"/>
      <w:lvlJc w:val="left"/>
    </w:lvl>
  </w:abstractNum>
  <w:abstractNum w:abstractNumId="7" w15:restartNumberingAfterBreak="0">
    <w:nsid w:val="31676F6A"/>
    <w:multiLevelType w:val="hybridMultilevel"/>
    <w:tmpl w:val="61C8D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E48DB"/>
    <w:multiLevelType w:val="hybridMultilevel"/>
    <w:tmpl w:val="F8CC6406"/>
    <w:lvl w:ilvl="0" w:tplc="33E8D2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BC7E12"/>
    <w:multiLevelType w:val="hybridMultilevel"/>
    <w:tmpl w:val="A4DE4C72"/>
    <w:lvl w:ilvl="0" w:tplc="D9DA1AA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A9F2670"/>
    <w:multiLevelType w:val="hybridMultilevel"/>
    <w:tmpl w:val="DA22D4F0"/>
    <w:lvl w:ilvl="0" w:tplc="60EA4D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F15EDE"/>
    <w:multiLevelType w:val="hybridMultilevel"/>
    <w:tmpl w:val="D5CEF678"/>
    <w:lvl w:ilvl="0" w:tplc="D7F8EE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33200E"/>
    <w:multiLevelType w:val="hybridMultilevel"/>
    <w:tmpl w:val="C34AA96C"/>
    <w:lvl w:ilvl="0" w:tplc="B6126B9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2B67399"/>
    <w:multiLevelType w:val="hybridMultilevel"/>
    <w:tmpl w:val="A9A6DA5E"/>
    <w:lvl w:ilvl="0" w:tplc="D06C49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97EB5"/>
    <w:multiLevelType w:val="hybridMultilevel"/>
    <w:tmpl w:val="C9485F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B6FEC"/>
    <w:multiLevelType w:val="hybridMultilevel"/>
    <w:tmpl w:val="DD3E3AE2"/>
    <w:lvl w:ilvl="0" w:tplc="1032C5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9B0247E"/>
    <w:multiLevelType w:val="hybridMultilevel"/>
    <w:tmpl w:val="F210D6DC"/>
    <w:lvl w:ilvl="0" w:tplc="31F60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54C8A"/>
    <w:multiLevelType w:val="hybridMultilevel"/>
    <w:tmpl w:val="0A642382"/>
    <w:lvl w:ilvl="0" w:tplc="9FC6ED0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ED86E5D"/>
    <w:multiLevelType w:val="hybridMultilevel"/>
    <w:tmpl w:val="CAAEE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4361E"/>
    <w:multiLevelType w:val="hybridMultilevel"/>
    <w:tmpl w:val="D5CEF678"/>
    <w:lvl w:ilvl="0" w:tplc="D7F8EE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5C0522"/>
    <w:multiLevelType w:val="hybridMultilevel"/>
    <w:tmpl w:val="AF363942"/>
    <w:lvl w:ilvl="0" w:tplc="1E9244B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6FB7DDA"/>
    <w:multiLevelType w:val="multilevel"/>
    <w:tmpl w:val="4F6672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7893D60"/>
    <w:multiLevelType w:val="hybridMultilevel"/>
    <w:tmpl w:val="CBE0E9EE"/>
    <w:lvl w:ilvl="0" w:tplc="9FB424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7EA372D"/>
    <w:multiLevelType w:val="hybridMultilevel"/>
    <w:tmpl w:val="9F82ADDC"/>
    <w:lvl w:ilvl="0" w:tplc="6A885B8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94908E4"/>
    <w:multiLevelType w:val="singleLevel"/>
    <w:tmpl w:val="694908E4"/>
    <w:lvl w:ilvl="0">
      <w:start w:val="1"/>
      <w:numFmt w:val="decimal"/>
      <w:suff w:val="space"/>
      <w:lvlText w:val="%1)"/>
      <w:lvlJc w:val="left"/>
    </w:lvl>
  </w:abstractNum>
  <w:abstractNum w:abstractNumId="25" w15:restartNumberingAfterBreak="0">
    <w:nsid w:val="6C413A26"/>
    <w:multiLevelType w:val="hybridMultilevel"/>
    <w:tmpl w:val="8A185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03B47"/>
    <w:multiLevelType w:val="hybridMultilevel"/>
    <w:tmpl w:val="ABDA6F34"/>
    <w:lvl w:ilvl="0" w:tplc="9A6A47EA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F006D79"/>
    <w:multiLevelType w:val="singleLevel"/>
    <w:tmpl w:val="7F006D79"/>
    <w:lvl w:ilvl="0">
      <w:start w:val="1"/>
      <w:numFmt w:val="decimal"/>
      <w:suff w:val="space"/>
      <w:lvlText w:val="%1)"/>
      <w:lvlJc w:val="left"/>
    </w:lvl>
  </w:abstractNum>
  <w:abstractNum w:abstractNumId="28" w15:restartNumberingAfterBreak="0">
    <w:nsid w:val="7F412D7F"/>
    <w:multiLevelType w:val="hybridMultilevel"/>
    <w:tmpl w:val="D5CEF678"/>
    <w:lvl w:ilvl="0" w:tplc="D7F8EE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4"/>
  </w:num>
  <w:num w:numId="3">
    <w:abstractNumId w:val="7"/>
  </w:num>
  <w:num w:numId="4">
    <w:abstractNumId w:val="18"/>
  </w:num>
  <w:num w:numId="5">
    <w:abstractNumId w:val="13"/>
  </w:num>
  <w:num w:numId="6">
    <w:abstractNumId w:val="10"/>
  </w:num>
  <w:num w:numId="7">
    <w:abstractNumId w:val="21"/>
  </w:num>
  <w:num w:numId="8">
    <w:abstractNumId w:val="8"/>
  </w:num>
  <w:num w:numId="9">
    <w:abstractNumId w:val="19"/>
  </w:num>
  <w:num w:numId="10">
    <w:abstractNumId w:val="1"/>
  </w:num>
  <w:num w:numId="11">
    <w:abstractNumId w:val="26"/>
  </w:num>
  <w:num w:numId="12">
    <w:abstractNumId w:val="15"/>
  </w:num>
  <w:num w:numId="13">
    <w:abstractNumId w:val="25"/>
  </w:num>
  <w:num w:numId="14">
    <w:abstractNumId w:val="28"/>
  </w:num>
  <w:num w:numId="15">
    <w:abstractNumId w:val="11"/>
  </w:num>
  <w:num w:numId="16">
    <w:abstractNumId w:val="23"/>
  </w:num>
  <w:num w:numId="17">
    <w:abstractNumId w:val="9"/>
  </w:num>
  <w:num w:numId="18">
    <w:abstractNumId w:val="2"/>
  </w:num>
  <w:num w:numId="19">
    <w:abstractNumId w:val="22"/>
  </w:num>
  <w:num w:numId="20">
    <w:abstractNumId w:val="12"/>
  </w:num>
  <w:num w:numId="21">
    <w:abstractNumId w:val="3"/>
  </w:num>
  <w:num w:numId="22">
    <w:abstractNumId w:val="27"/>
  </w:num>
  <w:num w:numId="23">
    <w:abstractNumId w:val="24"/>
  </w:num>
  <w:num w:numId="24">
    <w:abstractNumId w:val="0"/>
  </w:num>
  <w:num w:numId="25">
    <w:abstractNumId w:val="6"/>
  </w:num>
  <w:num w:numId="26">
    <w:abstractNumId w:val="17"/>
  </w:num>
  <w:num w:numId="27">
    <w:abstractNumId w:val="20"/>
  </w:num>
  <w:num w:numId="28">
    <w:abstractNumId w:val="5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13D"/>
    <w:rsid w:val="000008D4"/>
    <w:rsid w:val="0000375C"/>
    <w:rsid w:val="00013561"/>
    <w:rsid w:val="00016FB0"/>
    <w:rsid w:val="00036169"/>
    <w:rsid w:val="00041A90"/>
    <w:rsid w:val="00044FEA"/>
    <w:rsid w:val="00050B66"/>
    <w:rsid w:val="00053DCF"/>
    <w:rsid w:val="00061574"/>
    <w:rsid w:val="00074CD7"/>
    <w:rsid w:val="00084293"/>
    <w:rsid w:val="00087473"/>
    <w:rsid w:val="000A5816"/>
    <w:rsid w:val="000B3BD8"/>
    <w:rsid w:val="000B7CCC"/>
    <w:rsid w:val="000C7EF1"/>
    <w:rsid w:val="000D00F8"/>
    <w:rsid w:val="000D3311"/>
    <w:rsid w:val="000E00C8"/>
    <w:rsid w:val="000F4BC6"/>
    <w:rsid w:val="00110720"/>
    <w:rsid w:val="00120E93"/>
    <w:rsid w:val="001222FE"/>
    <w:rsid w:val="001225F1"/>
    <w:rsid w:val="00125549"/>
    <w:rsid w:val="00132432"/>
    <w:rsid w:val="001344A8"/>
    <w:rsid w:val="00136546"/>
    <w:rsid w:val="00146DA3"/>
    <w:rsid w:val="00154DB3"/>
    <w:rsid w:val="00162E8D"/>
    <w:rsid w:val="00170536"/>
    <w:rsid w:val="001729D0"/>
    <w:rsid w:val="00175E78"/>
    <w:rsid w:val="00197F72"/>
    <w:rsid w:val="001A17A5"/>
    <w:rsid w:val="001B1C11"/>
    <w:rsid w:val="001B38DA"/>
    <w:rsid w:val="001C41F9"/>
    <w:rsid w:val="001E6EC5"/>
    <w:rsid w:val="001E79E2"/>
    <w:rsid w:val="001F379C"/>
    <w:rsid w:val="002214E5"/>
    <w:rsid w:val="0022276E"/>
    <w:rsid w:val="00224036"/>
    <w:rsid w:val="00227C83"/>
    <w:rsid w:val="00233198"/>
    <w:rsid w:val="00246F79"/>
    <w:rsid w:val="00250F8C"/>
    <w:rsid w:val="0026507A"/>
    <w:rsid w:val="002679ED"/>
    <w:rsid w:val="00294C72"/>
    <w:rsid w:val="002A1334"/>
    <w:rsid w:val="002B10ED"/>
    <w:rsid w:val="002D39B9"/>
    <w:rsid w:val="002E0758"/>
    <w:rsid w:val="002E3177"/>
    <w:rsid w:val="002E7B10"/>
    <w:rsid w:val="00300D96"/>
    <w:rsid w:val="00302F69"/>
    <w:rsid w:val="0032713D"/>
    <w:rsid w:val="00345616"/>
    <w:rsid w:val="00373551"/>
    <w:rsid w:val="003A010B"/>
    <w:rsid w:val="003A3356"/>
    <w:rsid w:val="003B0A88"/>
    <w:rsid w:val="003D16D0"/>
    <w:rsid w:val="003D5E56"/>
    <w:rsid w:val="003F0D55"/>
    <w:rsid w:val="00417418"/>
    <w:rsid w:val="00422CEF"/>
    <w:rsid w:val="00425488"/>
    <w:rsid w:val="00426135"/>
    <w:rsid w:val="0042696D"/>
    <w:rsid w:val="00427E18"/>
    <w:rsid w:val="00431FD1"/>
    <w:rsid w:val="0043445E"/>
    <w:rsid w:val="004753CC"/>
    <w:rsid w:val="004830BC"/>
    <w:rsid w:val="00483610"/>
    <w:rsid w:val="004969B2"/>
    <w:rsid w:val="004A203A"/>
    <w:rsid w:val="004A66C6"/>
    <w:rsid w:val="004B2EBE"/>
    <w:rsid w:val="004B3829"/>
    <w:rsid w:val="004B4D8C"/>
    <w:rsid w:val="004C3235"/>
    <w:rsid w:val="004D17AB"/>
    <w:rsid w:val="004D39FE"/>
    <w:rsid w:val="004F1F85"/>
    <w:rsid w:val="004F30BB"/>
    <w:rsid w:val="00502BF6"/>
    <w:rsid w:val="00506549"/>
    <w:rsid w:val="0051687C"/>
    <w:rsid w:val="00527E93"/>
    <w:rsid w:val="00532160"/>
    <w:rsid w:val="00544415"/>
    <w:rsid w:val="0055110C"/>
    <w:rsid w:val="00562080"/>
    <w:rsid w:val="005628F0"/>
    <w:rsid w:val="00572653"/>
    <w:rsid w:val="00581C62"/>
    <w:rsid w:val="005828C9"/>
    <w:rsid w:val="00585E70"/>
    <w:rsid w:val="005872CF"/>
    <w:rsid w:val="005957C3"/>
    <w:rsid w:val="005A3487"/>
    <w:rsid w:val="005A589D"/>
    <w:rsid w:val="005C3F42"/>
    <w:rsid w:val="005D7C31"/>
    <w:rsid w:val="005D7E5D"/>
    <w:rsid w:val="005E4E2D"/>
    <w:rsid w:val="005F3469"/>
    <w:rsid w:val="00600C17"/>
    <w:rsid w:val="00601A4C"/>
    <w:rsid w:val="00603FE7"/>
    <w:rsid w:val="00611B07"/>
    <w:rsid w:val="00616872"/>
    <w:rsid w:val="006419CB"/>
    <w:rsid w:val="0064755E"/>
    <w:rsid w:val="00652C69"/>
    <w:rsid w:val="00660953"/>
    <w:rsid w:val="00673FAC"/>
    <w:rsid w:val="00674355"/>
    <w:rsid w:val="006827EA"/>
    <w:rsid w:val="00692F30"/>
    <w:rsid w:val="006967A4"/>
    <w:rsid w:val="006B3CE4"/>
    <w:rsid w:val="006B6137"/>
    <w:rsid w:val="006C2AE3"/>
    <w:rsid w:val="006D325B"/>
    <w:rsid w:val="006D5093"/>
    <w:rsid w:val="006E0ED5"/>
    <w:rsid w:val="007179A5"/>
    <w:rsid w:val="0072274E"/>
    <w:rsid w:val="00724699"/>
    <w:rsid w:val="00731E98"/>
    <w:rsid w:val="00764BD4"/>
    <w:rsid w:val="007711C9"/>
    <w:rsid w:val="007870D8"/>
    <w:rsid w:val="00791EA2"/>
    <w:rsid w:val="007A27D7"/>
    <w:rsid w:val="007A3D21"/>
    <w:rsid w:val="007C29A5"/>
    <w:rsid w:val="007D214D"/>
    <w:rsid w:val="007D2CB1"/>
    <w:rsid w:val="007F6EEA"/>
    <w:rsid w:val="007F79CA"/>
    <w:rsid w:val="00806CB4"/>
    <w:rsid w:val="00807659"/>
    <w:rsid w:val="008104B4"/>
    <w:rsid w:val="00826E63"/>
    <w:rsid w:val="0083421A"/>
    <w:rsid w:val="00835643"/>
    <w:rsid w:val="00840CE6"/>
    <w:rsid w:val="00846122"/>
    <w:rsid w:val="0084701D"/>
    <w:rsid w:val="0085175A"/>
    <w:rsid w:val="00861A53"/>
    <w:rsid w:val="00862564"/>
    <w:rsid w:val="00863645"/>
    <w:rsid w:val="008670F3"/>
    <w:rsid w:val="00870DDA"/>
    <w:rsid w:val="00883EA1"/>
    <w:rsid w:val="00885410"/>
    <w:rsid w:val="0089223D"/>
    <w:rsid w:val="008950B7"/>
    <w:rsid w:val="00897CFC"/>
    <w:rsid w:val="008A27C8"/>
    <w:rsid w:val="008A6D12"/>
    <w:rsid w:val="008C4FB6"/>
    <w:rsid w:val="008C7AE5"/>
    <w:rsid w:val="008D5309"/>
    <w:rsid w:val="008F1E29"/>
    <w:rsid w:val="008F4C44"/>
    <w:rsid w:val="00902549"/>
    <w:rsid w:val="00903583"/>
    <w:rsid w:val="00904BD4"/>
    <w:rsid w:val="0091739E"/>
    <w:rsid w:val="0092344C"/>
    <w:rsid w:val="0092414E"/>
    <w:rsid w:val="00930556"/>
    <w:rsid w:val="00934751"/>
    <w:rsid w:val="009356D2"/>
    <w:rsid w:val="00935912"/>
    <w:rsid w:val="009363CB"/>
    <w:rsid w:val="00936C32"/>
    <w:rsid w:val="00943952"/>
    <w:rsid w:val="00943987"/>
    <w:rsid w:val="009601A2"/>
    <w:rsid w:val="00962E73"/>
    <w:rsid w:val="00971362"/>
    <w:rsid w:val="009A3A9D"/>
    <w:rsid w:val="009A5090"/>
    <w:rsid w:val="009B03C7"/>
    <w:rsid w:val="009C0E76"/>
    <w:rsid w:val="009C310B"/>
    <w:rsid w:val="009D27A1"/>
    <w:rsid w:val="009D2F14"/>
    <w:rsid w:val="009E2C35"/>
    <w:rsid w:val="009F27F8"/>
    <w:rsid w:val="009F4E30"/>
    <w:rsid w:val="00A02A8C"/>
    <w:rsid w:val="00A42B35"/>
    <w:rsid w:val="00A618CF"/>
    <w:rsid w:val="00A74EB3"/>
    <w:rsid w:val="00A83B77"/>
    <w:rsid w:val="00AB1B3D"/>
    <w:rsid w:val="00AB5F0F"/>
    <w:rsid w:val="00AB65CC"/>
    <w:rsid w:val="00AD42EA"/>
    <w:rsid w:val="00AD5F2D"/>
    <w:rsid w:val="00AF203B"/>
    <w:rsid w:val="00AF40F6"/>
    <w:rsid w:val="00AF4EA4"/>
    <w:rsid w:val="00AF765D"/>
    <w:rsid w:val="00B34FD2"/>
    <w:rsid w:val="00B43D05"/>
    <w:rsid w:val="00B60E7F"/>
    <w:rsid w:val="00B659FF"/>
    <w:rsid w:val="00B70DA1"/>
    <w:rsid w:val="00B8018E"/>
    <w:rsid w:val="00B9172A"/>
    <w:rsid w:val="00BA4462"/>
    <w:rsid w:val="00BA519A"/>
    <w:rsid w:val="00BB7168"/>
    <w:rsid w:val="00BC0700"/>
    <w:rsid w:val="00BC12EE"/>
    <w:rsid w:val="00BC17CD"/>
    <w:rsid w:val="00BD068C"/>
    <w:rsid w:val="00BD3F2A"/>
    <w:rsid w:val="00BD4B40"/>
    <w:rsid w:val="00BD5212"/>
    <w:rsid w:val="00BE1BB3"/>
    <w:rsid w:val="00BE3DB7"/>
    <w:rsid w:val="00BE4898"/>
    <w:rsid w:val="00BF1BF7"/>
    <w:rsid w:val="00BF4CDC"/>
    <w:rsid w:val="00C01081"/>
    <w:rsid w:val="00C038C9"/>
    <w:rsid w:val="00C03963"/>
    <w:rsid w:val="00C11A60"/>
    <w:rsid w:val="00C125CC"/>
    <w:rsid w:val="00C15830"/>
    <w:rsid w:val="00C2367D"/>
    <w:rsid w:val="00C30FE5"/>
    <w:rsid w:val="00C473FF"/>
    <w:rsid w:val="00C61631"/>
    <w:rsid w:val="00C67E46"/>
    <w:rsid w:val="00C67EF7"/>
    <w:rsid w:val="00C9397E"/>
    <w:rsid w:val="00C97303"/>
    <w:rsid w:val="00CA1726"/>
    <w:rsid w:val="00CA62C9"/>
    <w:rsid w:val="00CC1401"/>
    <w:rsid w:val="00CE492B"/>
    <w:rsid w:val="00CF0F73"/>
    <w:rsid w:val="00CF66FB"/>
    <w:rsid w:val="00D00AB9"/>
    <w:rsid w:val="00D03541"/>
    <w:rsid w:val="00D0780A"/>
    <w:rsid w:val="00D147F9"/>
    <w:rsid w:val="00D20317"/>
    <w:rsid w:val="00D22D7A"/>
    <w:rsid w:val="00D24561"/>
    <w:rsid w:val="00D331D2"/>
    <w:rsid w:val="00D46257"/>
    <w:rsid w:val="00D467D4"/>
    <w:rsid w:val="00D47FDD"/>
    <w:rsid w:val="00D503FA"/>
    <w:rsid w:val="00D524F4"/>
    <w:rsid w:val="00D557BE"/>
    <w:rsid w:val="00D575B3"/>
    <w:rsid w:val="00D772C4"/>
    <w:rsid w:val="00D80759"/>
    <w:rsid w:val="00D84BBD"/>
    <w:rsid w:val="00D858A7"/>
    <w:rsid w:val="00D9631B"/>
    <w:rsid w:val="00D96505"/>
    <w:rsid w:val="00DB0A9F"/>
    <w:rsid w:val="00DD3886"/>
    <w:rsid w:val="00DE03B7"/>
    <w:rsid w:val="00DE39B7"/>
    <w:rsid w:val="00DE79E3"/>
    <w:rsid w:val="00DF1667"/>
    <w:rsid w:val="00E1421D"/>
    <w:rsid w:val="00E2482A"/>
    <w:rsid w:val="00E27AF3"/>
    <w:rsid w:val="00E31C0C"/>
    <w:rsid w:val="00E40CE9"/>
    <w:rsid w:val="00E41696"/>
    <w:rsid w:val="00E42030"/>
    <w:rsid w:val="00E52281"/>
    <w:rsid w:val="00E5489B"/>
    <w:rsid w:val="00E55254"/>
    <w:rsid w:val="00E60280"/>
    <w:rsid w:val="00E76DCB"/>
    <w:rsid w:val="00E7768E"/>
    <w:rsid w:val="00E82D51"/>
    <w:rsid w:val="00E85165"/>
    <w:rsid w:val="00E9094B"/>
    <w:rsid w:val="00E91E4A"/>
    <w:rsid w:val="00E93A88"/>
    <w:rsid w:val="00E94D2D"/>
    <w:rsid w:val="00E966F5"/>
    <w:rsid w:val="00E96A74"/>
    <w:rsid w:val="00EA53AF"/>
    <w:rsid w:val="00EB26B8"/>
    <w:rsid w:val="00EB6B8A"/>
    <w:rsid w:val="00EC18EC"/>
    <w:rsid w:val="00EC259B"/>
    <w:rsid w:val="00EE1792"/>
    <w:rsid w:val="00F06551"/>
    <w:rsid w:val="00F14B20"/>
    <w:rsid w:val="00F172D9"/>
    <w:rsid w:val="00F221DD"/>
    <w:rsid w:val="00F25CD0"/>
    <w:rsid w:val="00F417CB"/>
    <w:rsid w:val="00F438F7"/>
    <w:rsid w:val="00F578E3"/>
    <w:rsid w:val="00F609F0"/>
    <w:rsid w:val="00F755D3"/>
    <w:rsid w:val="00F81F81"/>
    <w:rsid w:val="00F92CDB"/>
    <w:rsid w:val="00FB254F"/>
    <w:rsid w:val="00FC41CB"/>
    <w:rsid w:val="00FD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0D464"/>
  <w15:docId w15:val="{1B323D63-C2E1-468A-B7EE-9FB92C831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Fira Sans Condensed" w:eastAsia="Calibri" w:hAnsi="Fira Sans Condensed" w:cs="Calibri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B10"/>
    <w:pPr>
      <w:spacing w:before="120"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basedOn w:val="Normalny"/>
    <w:qFormat/>
    <w:rsid w:val="00B60E7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B2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26B8"/>
  </w:style>
  <w:style w:type="character" w:customStyle="1" w:styleId="Nagwek2Znak">
    <w:name w:val="Nagłówek 2 Znak"/>
    <w:basedOn w:val="Domylnaczcionkaakapitu"/>
    <w:link w:val="Nagwek2"/>
    <w:uiPriority w:val="9"/>
    <w:rsid w:val="00660953"/>
    <w:rPr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rsid w:val="00611B07"/>
    <w:rPr>
      <w:b/>
      <w:sz w:val="28"/>
      <w:szCs w:val="28"/>
    </w:rPr>
  </w:style>
  <w:style w:type="paragraph" w:styleId="NormalnyWeb">
    <w:name w:val="Normal (Web)"/>
    <w:basedOn w:val="Normalny"/>
    <w:uiPriority w:val="99"/>
    <w:semiHidden/>
    <w:unhideWhenUsed/>
    <w:rsid w:val="00246F79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CC1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7FDD"/>
    <w:pPr>
      <w:autoSpaceDE w:val="0"/>
      <w:autoSpaceDN w:val="0"/>
      <w:adjustRightInd w:val="0"/>
      <w:spacing w:after="0" w:line="240" w:lineRule="auto"/>
    </w:pPr>
    <w:rPr>
      <w:rFonts w:ascii="Calibri" w:hAnsi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F1BF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1BF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4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421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421A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4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421A"/>
    <w:rPr>
      <w:b/>
      <w:bCs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21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21A"/>
    <w:rPr>
      <w:rFonts w:ascii="Segoe UI" w:hAnsi="Segoe UI" w:cs="Segoe UI"/>
      <w:sz w:val="18"/>
      <w:szCs w:val="18"/>
    </w:rPr>
  </w:style>
  <w:style w:type="table" w:styleId="Jasnalista">
    <w:name w:val="Light List"/>
    <w:basedOn w:val="Standardowy"/>
    <w:uiPriority w:val="61"/>
    <w:rsid w:val="004753CC"/>
    <w:pPr>
      <w:spacing w:after="0" w:line="240" w:lineRule="auto"/>
    </w:pPr>
    <w:rPr>
      <w:rFonts w:asciiTheme="minorHAnsi" w:eastAsiaTheme="minorEastAsia" w:hAnsiTheme="minorHAnsi" w:cstheme="min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Poprawka">
    <w:name w:val="Revision"/>
    <w:hidden/>
    <w:uiPriority w:val="99"/>
    <w:semiHidden/>
    <w:rsid w:val="004753CC"/>
    <w:pPr>
      <w:spacing w:after="0" w:line="240" w:lineRule="auto"/>
    </w:pPr>
  </w:style>
  <w:style w:type="paragraph" w:customStyle="1" w:styleId="LO-normal">
    <w:name w:val="LO-normal"/>
    <w:qFormat/>
    <w:rsid w:val="00E60280"/>
    <w:pPr>
      <w:suppressAutoHyphens/>
      <w:spacing w:before="100" w:after="100" w:line="240" w:lineRule="auto"/>
      <w:jc w:val="both"/>
    </w:pPr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3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dziendziela\Desktop\pzpk_szablon_dokumentu_oficjalne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A2E0B3BFBB26498C0019E5A5D6184B" ma:contentTypeVersion="14" ma:contentTypeDescription="Utwórz nowy dokument." ma:contentTypeScope="" ma:versionID="f541e811a4fe76c8abf1ef2b2f6e47b4">
  <xsd:schema xmlns:xsd="http://www.w3.org/2001/XMLSchema" xmlns:xs="http://www.w3.org/2001/XMLSchema" xmlns:p="http://schemas.microsoft.com/office/2006/metadata/properties" xmlns:ns3="db6d18f0-090a-4b01-a615-75cba9c36e82" targetNamespace="http://schemas.microsoft.com/office/2006/metadata/properties" ma:root="true" ma:fieldsID="a1c6a824e7b187b721637eb943b5fb74" ns3:_="">
    <xsd:import namespace="db6d18f0-090a-4b01-a615-75cba9c36e8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d18f0-090a-4b01-a615-75cba9c36e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10BD7-6EEF-4E38-9A5C-0E72F9BD6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6d18f0-090a-4b01-a615-75cba9c36e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F500C-2A7F-407B-99C0-5F94041C39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3C7ED7-9D5D-4AB1-83FC-BA1EA9C950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9CD09F-4E3C-4348-9488-CE6B49755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pzpk_szablon_dokumentu_oficjalnego</Template>
  <TotalTime>1</TotalTime>
  <Pages>2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PZPK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Dziendziela</dc:creator>
  <cp:lastModifiedBy>zp</cp:lastModifiedBy>
  <cp:revision>2</cp:revision>
  <cp:lastPrinted>2026-03-24T12:08:00Z</cp:lastPrinted>
  <dcterms:created xsi:type="dcterms:W3CDTF">2026-04-01T13:02:00Z</dcterms:created>
  <dcterms:modified xsi:type="dcterms:W3CDTF">2026-04-01T13:02:00Z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0x010100EEA2E0B3BFBB26498C0019E5A5D6184B</vt:lpwstr>
  </property>
</Properties>
</file>