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5643D01" w14:textId="77777777" w:rsidR="004908DB" w:rsidRPr="00E37CBC" w:rsidRDefault="004908DB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  <w:bookmarkStart w:id="0" w:name="_Hlk120004097"/>
      <w:bookmarkEnd w:id="0"/>
    </w:p>
    <w:p w14:paraId="6D92F5A9" w14:textId="77777777" w:rsidR="004908DB" w:rsidRPr="00E37CBC" w:rsidRDefault="004908DB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rPr>
          <w:rFonts w:ascii="Arial" w:eastAsia="Times New Roman" w:hAnsi="Arial" w:cs="Arial"/>
          <w:b/>
          <w:iCs/>
          <w:sz w:val="18"/>
          <w:szCs w:val="18"/>
        </w:rPr>
      </w:pPr>
    </w:p>
    <w:p w14:paraId="39D745C8" w14:textId="52DE3295" w:rsidR="002E1B9C" w:rsidRPr="002E1B9C" w:rsidRDefault="002E1B9C" w:rsidP="002E1B9C">
      <w:pPr>
        <w:spacing w:line="276" w:lineRule="auto"/>
        <w:ind w:left="68"/>
        <w:jc w:val="center"/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</w:pPr>
      <w:r w:rsidRPr="00CB3F99"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  <w:t>Poniższe oświadczeni</w:t>
      </w:r>
      <w:r w:rsidR="00BE7A21"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  <w:t>e</w:t>
      </w:r>
      <w:r w:rsidRPr="00CB3F99"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  <w:t xml:space="preserve"> zobowiązany złożyć będzie jedynie wezwany o to Wykonawca</w:t>
      </w:r>
    </w:p>
    <w:p w14:paraId="25F04668" w14:textId="77777777" w:rsidR="002E1B9C" w:rsidRDefault="002E1B9C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</w:p>
    <w:p w14:paraId="39E758A5" w14:textId="18266E7E" w:rsidR="004908DB" w:rsidRDefault="004908DB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  <w:r w:rsidRPr="00E37CBC">
        <w:rPr>
          <w:rFonts w:ascii="Arial" w:eastAsia="Times New Roman" w:hAnsi="Arial" w:cs="Arial"/>
          <w:b/>
          <w:iCs/>
          <w:sz w:val="18"/>
          <w:szCs w:val="18"/>
        </w:rPr>
        <w:t xml:space="preserve">Załącznik nr </w:t>
      </w:r>
      <w:r w:rsidR="00BE7A21">
        <w:rPr>
          <w:rFonts w:ascii="Arial" w:eastAsia="Times New Roman" w:hAnsi="Arial" w:cs="Arial"/>
          <w:b/>
          <w:iCs/>
          <w:sz w:val="18"/>
          <w:szCs w:val="18"/>
        </w:rPr>
        <w:t>5</w:t>
      </w:r>
      <w:r w:rsidRPr="00E37CBC">
        <w:rPr>
          <w:rFonts w:ascii="Arial" w:eastAsia="Times New Roman" w:hAnsi="Arial" w:cs="Arial"/>
          <w:b/>
          <w:iCs/>
          <w:sz w:val="18"/>
          <w:szCs w:val="18"/>
        </w:rPr>
        <w:t xml:space="preserve"> do SIWZ</w:t>
      </w:r>
    </w:p>
    <w:p w14:paraId="13DD9339" w14:textId="77777777" w:rsidR="002E1B9C" w:rsidRPr="00E37CBC" w:rsidRDefault="002E1B9C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</w:p>
    <w:tbl>
      <w:tblPr>
        <w:tblW w:w="10118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400"/>
        <w:gridCol w:w="5151"/>
      </w:tblGrid>
      <w:tr w:rsidR="004908DB" w:rsidRPr="00E37CBC" w14:paraId="1601ABC8" w14:textId="77777777" w:rsidTr="001A18B2">
        <w:trPr>
          <w:cantSplit/>
          <w:trHeight w:hRule="exact" w:val="409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B4087E2" w14:textId="77777777" w:rsidR="004908DB" w:rsidRPr="00E37CBC" w:rsidRDefault="004908DB" w:rsidP="00CE7D8B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bookmarkStart w:id="1" w:name="_Hlk163752824"/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L.p.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5A9D00D" w14:textId="77777777" w:rsidR="004908DB" w:rsidRPr="00E37CBC" w:rsidRDefault="004908DB" w:rsidP="00CE7D8B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Nazwa(y) Wykonawcy(ów)</w:t>
            </w:r>
          </w:p>
        </w:tc>
        <w:tc>
          <w:tcPr>
            <w:tcW w:w="5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9F72BE" w14:textId="77777777" w:rsidR="004908DB" w:rsidRPr="00E37CBC" w:rsidRDefault="004908DB" w:rsidP="00CE7D8B">
            <w:pPr>
              <w:tabs>
                <w:tab w:val="left" w:pos="1296"/>
              </w:tabs>
              <w:snapToGrid w:val="0"/>
              <w:ind w:left="1296" w:hanging="1296"/>
              <w:jc w:val="center"/>
              <w:rPr>
                <w:rFonts w:ascii="Arial" w:hAnsi="Arial" w:cs="Arial"/>
                <w:iCs/>
                <w:sz w:val="18"/>
                <w:szCs w:val="18"/>
                <w:lang w:eastAsia="ar-SA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Adres(y) Wykonawcy(ów)</w:t>
            </w:r>
          </w:p>
        </w:tc>
      </w:tr>
      <w:tr w:rsidR="004908DB" w:rsidRPr="00E37CBC" w14:paraId="57C7E69C" w14:textId="77777777" w:rsidTr="001A18B2">
        <w:trPr>
          <w:cantSplit/>
          <w:trHeight w:hRule="exact" w:val="454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27D971" w14:textId="77777777" w:rsidR="004908DB" w:rsidRPr="00E37CBC" w:rsidRDefault="004908DB" w:rsidP="00CE7D8B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1.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CDB052" w14:textId="77777777" w:rsidR="004908DB" w:rsidRPr="00E37CBC" w:rsidRDefault="004908DB" w:rsidP="00CE7D8B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35F225B0" w14:textId="77777777" w:rsidR="004908DB" w:rsidRPr="00E37CBC" w:rsidRDefault="004908DB" w:rsidP="00CE7D8B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259C99FF" w14:textId="77777777" w:rsidR="004908DB" w:rsidRPr="00E37CBC" w:rsidRDefault="004908DB" w:rsidP="00CE7D8B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  <w:tc>
          <w:tcPr>
            <w:tcW w:w="5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CC82F0" w14:textId="77777777" w:rsidR="004908DB" w:rsidRPr="00E37CBC" w:rsidRDefault="004908DB" w:rsidP="00CE7D8B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</w:tr>
      <w:bookmarkEnd w:id="1"/>
    </w:tbl>
    <w:p w14:paraId="0B07DBBA" w14:textId="77777777" w:rsidR="004908DB" w:rsidRPr="00E37CBC" w:rsidRDefault="004908DB" w:rsidP="004908DB">
      <w:pPr>
        <w:rPr>
          <w:rFonts w:ascii="Arial" w:hAnsi="Arial" w:cs="Arial"/>
          <w:iCs/>
          <w:sz w:val="18"/>
          <w:szCs w:val="18"/>
        </w:rPr>
      </w:pPr>
    </w:p>
    <w:p w14:paraId="47852964" w14:textId="77777777" w:rsidR="004908DB" w:rsidRPr="00E37CBC" w:rsidRDefault="004908DB" w:rsidP="004908DB">
      <w:pPr>
        <w:suppressAutoHyphens/>
        <w:autoSpaceDE w:val="0"/>
        <w:spacing w:line="276" w:lineRule="auto"/>
        <w:ind w:left="284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WYKAZ OSÓB</w:t>
      </w:r>
    </w:p>
    <w:p w14:paraId="217AF9B5" w14:textId="582E2878" w:rsidR="004908DB" w:rsidRDefault="004908DB" w:rsidP="00BE7A21">
      <w:pPr>
        <w:suppressAutoHyphens/>
        <w:autoSpaceDE w:val="0"/>
        <w:spacing w:line="276" w:lineRule="auto"/>
        <w:ind w:left="284"/>
        <w:jc w:val="center"/>
        <w:rPr>
          <w:rFonts w:ascii="Arial" w:eastAsia="Times New Roman" w:hAnsi="Arial" w:cs="Arial"/>
          <w:bCs/>
          <w:iCs/>
          <w:sz w:val="18"/>
          <w:szCs w:val="18"/>
          <w:lang w:eastAsia="ar-SA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o których mowa w Rozdziale  </w:t>
      </w:r>
      <w:bookmarkStart w:id="2" w:name="_Hlk183006742"/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IV ust. 1 pkt 1.4.2.SIWZ</w:t>
      </w:r>
      <w:r w:rsidR="00BE7A21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 </w:t>
      </w:r>
      <w:bookmarkEnd w:id="2"/>
      <w:r w:rsidRPr="00E37CBC">
        <w:rPr>
          <w:rFonts w:ascii="Arial" w:eastAsia="Times New Roman" w:hAnsi="Arial" w:cs="Arial"/>
          <w:bCs/>
          <w:iCs/>
          <w:sz w:val="18"/>
          <w:szCs w:val="18"/>
          <w:lang w:eastAsia="ar-SA"/>
        </w:rPr>
        <w:t>w postępowaniu o udzielenie zamówienia publicznego na:</w:t>
      </w:r>
    </w:p>
    <w:p w14:paraId="6B15F164" w14:textId="77777777" w:rsidR="001A18B2" w:rsidRPr="00E37CBC" w:rsidRDefault="001A18B2" w:rsidP="001A18B2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„</w:t>
      </w:r>
      <w:r w:rsidRPr="00C91EDC">
        <w:rPr>
          <w:rFonts w:ascii="Arial" w:eastAsia="Times New Roman" w:hAnsi="Arial" w:cs="Arial"/>
          <w:b/>
          <w:bCs/>
          <w:iCs/>
          <w:sz w:val="18"/>
          <w:szCs w:val="18"/>
        </w:rPr>
        <w:t xml:space="preserve">Utrzymanie infrastruktury elektroenergetycznej SN i </w:t>
      </w:r>
      <w:proofErr w:type="spellStart"/>
      <w:r w:rsidRPr="00C91EDC">
        <w:rPr>
          <w:rFonts w:ascii="Arial" w:eastAsia="Times New Roman" w:hAnsi="Arial" w:cs="Arial"/>
          <w:b/>
          <w:bCs/>
          <w:iCs/>
          <w:sz w:val="18"/>
          <w:szCs w:val="18"/>
        </w:rPr>
        <w:t>nN</w:t>
      </w:r>
      <w:proofErr w:type="spellEnd"/>
      <w:r w:rsidRPr="00C91EDC">
        <w:rPr>
          <w:rFonts w:ascii="Arial" w:eastAsia="Times New Roman" w:hAnsi="Arial" w:cs="Arial"/>
          <w:b/>
          <w:bCs/>
          <w:iCs/>
          <w:sz w:val="18"/>
          <w:szCs w:val="18"/>
        </w:rPr>
        <w:t xml:space="preserve"> i wybranych elementów infrastruktury teletechnicznej oraz prowadzenie ruchu na sieci SN PKM S.A.</w:t>
      </w:r>
      <w:r w:rsidRPr="003E4C71"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  <w:t>”</w:t>
      </w:r>
    </w:p>
    <w:p w14:paraId="31D47C49" w14:textId="77777777" w:rsidR="001A18B2" w:rsidRDefault="001A18B2" w:rsidP="00BE7A21">
      <w:pPr>
        <w:suppressAutoHyphens/>
        <w:autoSpaceDE w:val="0"/>
        <w:spacing w:line="276" w:lineRule="auto"/>
        <w:ind w:left="284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3128"/>
        <w:gridCol w:w="2836"/>
        <w:gridCol w:w="2258"/>
      </w:tblGrid>
      <w:tr w:rsidR="00DA2488" w:rsidRPr="001A18B2" w14:paraId="46C3492C" w14:textId="77777777" w:rsidTr="00DA2488">
        <w:trPr>
          <w:cantSplit/>
          <w:trHeight w:val="20"/>
          <w:jc w:val="center"/>
        </w:trPr>
        <w:tc>
          <w:tcPr>
            <w:tcW w:w="562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CAC9DB6" w14:textId="12504333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1A18B2">
              <w:rPr>
                <w:rFonts w:ascii="Arial" w:hAnsi="Arial" w:cs="Arial"/>
                <w:iCs/>
                <w:sz w:val="18"/>
                <w:szCs w:val="18"/>
              </w:rPr>
              <w:t>Lp.</w:t>
            </w:r>
          </w:p>
        </w:tc>
        <w:tc>
          <w:tcPr>
            <w:tcW w:w="3128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52B3565" w14:textId="2C2EBC58" w:rsidR="00DA2488" w:rsidRPr="009113A5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b/>
                <w:bCs/>
                <w:iCs/>
                <w:sz w:val="16"/>
                <w:szCs w:val="16"/>
              </w:rPr>
            </w:pPr>
            <w:r w:rsidRPr="009113A5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>Imię i nazwisko</w:t>
            </w:r>
          </w:p>
        </w:tc>
        <w:tc>
          <w:tcPr>
            <w:tcW w:w="2836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06D50C6" w14:textId="77777777" w:rsidR="00DA2488" w:rsidRPr="009113A5" w:rsidRDefault="00DA2488" w:rsidP="00DA2488">
            <w:pPr>
              <w:widowControl w:val="0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ar-SA"/>
              </w:rPr>
            </w:pPr>
            <w:r w:rsidRPr="009113A5"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ar-SA"/>
              </w:rPr>
              <w:t>Kwalifikacje zawodowe, uprawnienia</w:t>
            </w:r>
          </w:p>
          <w:p w14:paraId="55AC3B48" w14:textId="7ED024DB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(należy uzupełnić tak aby możliwa była ocena spełniania warunku)</w:t>
            </w:r>
          </w:p>
        </w:tc>
        <w:tc>
          <w:tcPr>
            <w:tcW w:w="2258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0B232B6" w14:textId="308127A4" w:rsidR="00DA2488" w:rsidRPr="001A18B2" w:rsidRDefault="00DA2488" w:rsidP="00DA2488">
            <w:pPr>
              <w:suppressAutoHyphens/>
              <w:snapToGrid w:val="0"/>
              <w:spacing w:line="276" w:lineRule="auto"/>
              <w:ind w:left="-108" w:right="-109"/>
              <w:jc w:val="center"/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</w:pP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 xml:space="preserve">Podstawa 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br/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dysponowania osobą</w:t>
            </w:r>
          </w:p>
          <w:p w14:paraId="67B5DBEF" w14:textId="729534C5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(np. umowa o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 xml:space="preserve"> </w:t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pracę, umowy cywilnoprawne, zobowiązanie podmiotu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 xml:space="preserve"> </w:t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trzeciego*)</w:t>
            </w:r>
          </w:p>
        </w:tc>
      </w:tr>
      <w:tr w:rsidR="00DA2488" w:rsidRPr="001A18B2" w14:paraId="7DB93C67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7DC43B68" w14:textId="14F7B6D3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1A18B2">
              <w:rPr>
                <w:rFonts w:ascii="Arial" w:hAnsi="Arial" w:cs="Arial"/>
                <w:iCs/>
                <w:sz w:val="18"/>
                <w:szCs w:val="18"/>
              </w:rPr>
              <w:t>1</w:t>
            </w:r>
          </w:p>
        </w:tc>
        <w:tc>
          <w:tcPr>
            <w:tcW w:w="3128" w:type="dxa"/>
            <w:vAlign w:val="center"/>
          </w:tcPr>
          <w:p w14:paraId="6C28044F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563A2A88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616F1659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4EAEE7E4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464F4716" w14:textId="04F6498E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2</w:t>
            </w:r>
          </w:p>
        </w:tc>
        <w:tc>
          <w:tcPr>
            <w:tcW w:w="3128" w:type="dxa"/>
            <w:vAlign w:val="center"/>
          </w:tcPr>
          <w:p w14:paraId="6A66E0A5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07C508FD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0981ABF7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659B27DF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2702E268" w14:textId="777087C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3</w:t>
            </w:r>
          </w:p>
        </w:tc>
        <w:tc>
          <w:tcPr>
            <w:tcW w:w="3128" w:type="dxa"/>
            <w:vAlign w:val="center"/>
          </w:tcPr>
          <w:p w14:paraId="34B47BAF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0AF9C27E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65D2DDFD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3D6AFEE9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0C55849C" w14:textId="4322AB08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4</w:t>
            </w:r>
          </w:p>
        </w:tc>
        <w:tc>
          <w:tcPr>
            <w:tcW w:w="3128" w:type="dxa"/>
            <w:vAlign w:val="center"/>
          </w:tcPr>
          <w:p w14:paraId="47CD0C0B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2053E4C1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165E5EE4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6578A8AF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4CC1FF52" w14:textId="67B1397F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5</w:t>
            </w:r>
          </w:p>
        </w:tc>
        <w:tc>
          <w:tcPr>
            <w:tcW w:w="3128" w:type="dxa"/>
            <w:vAlign w:val="center"/>
          </w:tcPr>
          <w:p w14:paraId="496CBBFD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6B74B286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2ED96807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4219799C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2B1E78F9" w14:textId="5DA61495" w:rsidR="00DA2488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6</w:t>
            </w:r>
          </w:p>
        </w:tc>
        <w:tc>
          <w:tcPr>
            <w:tcW w:w="3128" w:type="dxa"/>
            <w:vAlign w:val="center"/>
          </w:tcPr>
          <w:p w14:paraId="4B13AD8A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4CF5731B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606C9EEB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2AD19177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665B2026" w14:textId="4770805B" w:rsidR="00DA2488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7</w:t>
            </w:r>
          </w:p>
        </w:tc>
        <w:tc>
          <w:tcPr>
            <w:tcW w:w="3128" w:type="dxa"/>
            <w:vAlign w:val="center"/>
          </w:tcPr>
          <w:p w14:paraId="50ED40C6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38DAC625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0BF75702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39DFDC3F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44C63C60" w14:textId="41F8EFEF" w:rsidR="00DA2488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8</w:t>
            </w:r>
          </w:p>
        </w:tc>
        <w:tc>
          <w:tcPr>
            <w:tcW w:w="3128" w:type="dxa"/>
            <w:vAlign w:val="center"/>
          </w:tcPr>
          <w:p w14:paraId="040706EB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1CA12942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5CCCDA4E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01A61A9F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5C1124AB" w14:textId="06198B9B" w:rsidR="00DA2488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9</w:t>
            </w:r>
          </w:p>
        </w:tc>
        <w:tc>
          <w:tcPr>
            <w:tcW w:w="3128" w:type="dxa"/>
            <w:vAlign w:val="center"/>
          </w:tcPr>
          <w:p w14:paraId="18B88E6A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7B3C2743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1E3C12B3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DA2488" w:rsidRPr="001A18B2" w14:paraId="02089898" w14:textId="77777777" w:rsidTr="00DA2488">
        <w:trPr>
          <w:cantSplit/>
          <w:trHeight w:val="20"/>
          <w:jc w:val="center"/>
        </w:trPr>
        <w:tc>
          <w:tcPr>
            <w:tcW w:w="562" w:type="dxa"/>
            <w:vAlign w:val="center"/>
          </w:tcPr>
          <w:p w14:paraId="5C580513" w14:textId="249DA904" w:rsidR="00DA2488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10</w:t>
            </w:r>
          </w:p>
        </w:tc>
        <w:tc>
          <w:tcPr>
            <w:tcW w:w="3128" w:type="dxa"/>
            <w:vAlign w:val="center"/>
          </w:tcPr>
          <w:p w14:paraId="37C79667" w14:textId="77777777" w:rsidR="00DA2488" w:rsidRPr="001A18B2" w:rsidRDefault="00DA2488" w:rsidP="00DA2488">
            <w:pPr>
              <w:widowControl w:val="0"/>
              <w:spacing w:before="120"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36" w:type="dxa"/>
            <w:vAlign w:val="center"/>
          </w:tcPr>
          <w:p w14:paraId="7EE1ACF4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258" w:type="dxa"/>
            <w:vAlign w:val="center"/>
          </w:tcPr>
          <w:p w14:paraId="66E88A25" w14:textId="77777777" w:rsidR="00DA2488" w:rsidRPr="001A18B2" w:rsidRDefault="00DA2488" w:rsidP="00DA2488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</w:tbl>
    <w:p w14:paraId="3213A0B9" w14:textId="77777777" w:rsidR="004908DB" w:rsidRDefault="004908DB" w:rsidP="004908DB">
      <w:pPr>
        <w:widowControl w:val="0"/>
        <w:rPr>
          <w:rFonts w:ascii="Arial" w:hAnsi="Arial" w:cs="Arial"/>
          <w:iCs/>
          <w:sz w:val="18"/>
          <w:szCs w:val="18"/>
        </w:rPr>
      </w:pPr>
    </w:p>
    <w:p w14:paraId="7BADA285" w14:textId="476C4425" w:rsidR="00D912B9" w:rsidRPr="001010FB" w:rsidRDefault="00D912B9" w:rsidP="00DD615A">
      <w:pPr>
        <w:widowControl w:val="0"/>
        <w:spacing w:after="120"/>
        <w:ind w:left="-567"/>
        <w:jc w:val="both"/>
        <w:rPr>
          <w:rFonts w:ascii="Arial" w:hAnsi="Arial" w:cs="Arial"/>
          <w:iCs/>
          <w:sz w:val="18"/>
          <w:szCs w:val="18"/>
        </w:rPr>
      </w:pPr>
      <w:r w:rsidRPr="001010FB">
        <w:rPr>
          <w:rFonts w:ascii="Arial" w:hAnsi="Arial" w:cs="Arial"/>
          <w:iCs/>
          <w:sz w:val="18"/>
          <w:szCs w:val="18"/>
        </w:rPr>
        <w:t>Uwaga!</w:t>
      </w:r>
    </w:p>
    <w:p w14:paraId="1D8E5588" w14:textId="28849EE5" w:rsidR="004908DB" w:rsidRPr="001010FB" w:rsidRDefault="004908DB" w:rsidP="00DD615A">
      <w:pPr>
        <w:widowControl w:val="0"/>
        <w:ind w:left="-567" w:right="-170"/>
        <w:jc w:val="both"/>
        <w:rPr>
          <w:rFonts w:ascii="Arial" w:hAnsi="Arial" w:cs="Arial"/>
          <w:iCs/>
          <w:spacing w:val="-6"/>
          <w:sz w:val="18"/>
          <w:szCs w:val="18"/>
        </w:rPr>
      </w:pPr>
      <w:r w:rsidRPr="001010FB">
        <w:rPr>
          <w:rFonts w:ascii="Arial" w:hAnsi="Arial" w:cs="Arial"/>
          <w:iCs/>
          <w:sz w:val="18"/>
          <w:szCs w:val="18"/>
        </w:rPr>
        <w:t>*   należy podać nazwę podmiotu, jeżeli osoba zostanie udostępniona przez inny podmiot</w:t>
      </w:r>
      <w:r w:rsidR="00194952">
        <w:rPr>
          <w:rFonts w:ascii="Arial" w:hAnsi="Arial" w:cs="Arial"/>
          <w:iCs/>
          <w:sz w:val="18"/>
          <w:szCs w:val="18"/>
        </w:rPr>
        <w:t>.</w:t>
      </w:r>
      <w:r w:rsidRPr="001010FB">
        <w:rPr>
          <w:rFonts w:ascii="Arial" w:hAnsi="Arial" w:cs="Arial"/>
          <w:iCs/>
          <w:sz w:val="18"/>
          <w:szCs w:val="18"/>
        </w:rPr>
        <w:t xml:space="preserve"> Wykonawca winien przedstawić w ofercie dowód, że realizując zamówienie, będzie dysponował osobami skierowanymi do realizacji zamówienia. Za dowód Zamawiający uznaje w szczególności pisemne zobowiązanie takiego podmiotu do oddania Wykonawcy do dyspozycji niezbędnych zasobów na potrzeby realizacji zamówienia</w:t>
      </w:r>
      <w:r w:rsidR="001010FB">
        <w:rPr>
          <w:rFonts w:ascii="Arial" w:hAnsi="Arial" w:cs="Arial"/>
          <w:iCs/>
          <w:sz w:val="18"/>
          <w:szCs w:val="18"/>
        </w:rPr>
        <w:t xml:space="preserve"> </w:t>
      </w:r>
      <w:r w:rsidRPr="001010FB">
        <w:rPr>
          <w:rFonts w:ascii="Arial" w:hAnsi="Arial" w:cs="Arial"/>
          <w:iCs/>
          <w:spacing w:val="-6"/>
          <w:sz w:val="18"/>
          <w:szCs w:val="18"/>
        </w:rPr>
        <w:t>– zgodnie z zasadami określonymi w Rozdziale IV ust. 4 SIWZ.</w:t>
      </w:r>
    </w:p>
    <w:p w14:paraId="18EADB13" w14:textId="77777777" w:rsidR="001010FB" w:rsidRDefault="001010FB" w:rsidP="00F228FE">
      <w:pPr>
        <w:widowControl w:val="0"/>
        <w:ind w:right="-170"/>
        <w:jc w:val="both"/>
        <w:rPr>
          <w:rFonts w:ascii="Arial" w:hAnsi="Arial" w:cs="Arial"/>
          <w:iCs/>
          <w:sz w:val="18"/>
          <w:szCs w:val="18"/>
        </w:rPr>
      </w:pPr>
    </w:p>
    <w:p w14:paraId="09FEB21C" w14:textId="401CD2AF" w:rsidR="001A18B2" w:rsidRPr="00DD615A" w:rsidRDefault="001A18B2" w:rsidP="00DD615A">
      <w:pPr>
        <w:widowControl w:val="0"/>
        <w:ind w:left="-426" w:right="-170"/>
        <w:jc w:val="both"/>
        <w:rPr>
          <w:rFonts w:ascii="Arial" w:hAnsi="Arial" w:cs="Arial"/>
          <w:iCs/>
          <w:sz w:val="18"/>
          <w:szCs w:val="18"/>
          <w:u w:val="single"/>
        </w:rPr>
      </w:pPr>
      <w:r w:rsidRPr="005A3419">
        <w:rPr>
          <w:rFonts w:ascii="Arial" w:hAnsi="Arial" w:cs="Arial"/>
          <w:b/>
          <w:bCs/>
          <w:iCs/>
          <w:sz w:val="18"/>
          <w:szCs w:val="18"/>
        </w:rPr>
        <w:t xml:space="preserve">Jednocześnie oświadczam(y), że </w:t>
      </w:r>
      <w:r w:rsidR="00464D19" w:rsidRPr="00DD615A">
        <w:rPr>
          <w:rFonts w:ascii="Arial" w:hAnsi="Arial" w:cs="Arial"/>
          <w:b/>
          <w:bCs/>
          <w:iCs/>
          <w:sz w:val="18"/>
          <w:szCs w:val="18"/>
          <w:u w:val="single"/>
        </w:rPr>
        <w:t xml:space="preserve">wszystkie </w:t>
      </w:r>
      <w:r w:rsidRPr="00DD615A">
        <w:rPr>
          <w:rFonts w:ascii="Arial" w:hAnsi="Arial" w:cs="Arial"/>
          <w:b/>
          <w:bCs/>
          <w:iCs/>
          <w:sz w:val="18"/>
          <w:szCs w:val="18"/>
          <w:u w:val="single"/>
        </w:rPr>
        <w:t>osoby wskazane powyżej w wykazie</w:t>
      </w:r>
      <w:r w:rsidRPr="005A3419">
        <w:rPr>
          <w:rFonts w:ascii="Arial" w:hAnsi="Arial" w:cs="Arial"/>
          <w:b/>
          <w:bCs/>
          <w:iCs/>
          <w:sz w:val="18"/>
          <w:szCs w:val="18"/>
        </w:rPr>
        <w:t xml:space="preserve">, które będą uczestniczyć w wykonywaniu zamówienia, </w:t>
      </w:r>
      <w:r w:rsidRPr="00DD615A">
        <w:rPr>
          <w:rFonts w:ascii="Arial" w:hAnsi="Arial" w:cs="Arial"/>
          <w:b/>
          <w:bCs/>
          <w:iCs/>
          <w:sz w:val="18"/>
          <w:szCs w:val="18"/>
          <w:u w:val="single"/>
        </w:rPr>
        <w:t>posiadają wymagane uprawnienia</w:t>
      </w:r>
      <w:r w:rsidRPr="005A3419">
        <w:rPr>
          <w:rFonts w:ascii="Arial" w:hAnsi="Arial" w:cs="Arial"/>
          <w:b/>
          <w:bCs/>
          <w:iCs/>
          <w:sz w:val="18"/>
          <w:szCs w:val="18"/>
        </w:rPr>
        <w:t>, niezbędne do realizacji przedmiotowego zamówienia</w:t>
      </w:r>
      <w:r w:rsidR="005A3419" w:rsidRPr="005A3419">
        <w:rPr>
          <w:rFonts w:ascii="Arial" w:hAnsi="Arial" w:cs="Arial"/>
          <w:b/>
          <w:bCs/>
          <w:iCs/>
          <w:sz w:val="18"/>
          <w:szCs w:val="18"/>
        </w:rPr>
        <w:t xml:space="preserve">, </w:t>
      </w:r>
      <w:r w:rsidR="005A3419" w:rsidRPr="00DD615A">
        <w:rPr>
          <w:rFonts w:ascii="Arial" w:hAnsi="Arial" w:cs="Arial"/>
          <w:b/>
          <w:bCs/>
          <w:iCs/>
          <w:sz w:val="18"/>
          <w:szCs w:val="18"/>
          <w:u w:val="single"/>
        </w:rPr>
        <w:t>o których mowa w Rozdziale</w:t>
      </w:r>
      <w:r w:rsidR="005A3419" w:rsidRPr="00DD615A">
        <w:rPr>
          <w:rFonts w:ascii="Arial" w:hAnsi="Arial" w:cs="Arial"/>
          <w:iCs/>
          <w:sz w:val="18"/>
          <w:szCs w:val="18"/>
          <w:u w:val="single"/>
        </w:rPr>
        <w:t xml:space="preserve"> </w:t>
      </w:r>
      <w:r w:rsidR="005A3419" w:rsidRPr="00DD615A">
        <w:rPr>
          <w:rFonts w:ascii="Arial" w:eastAsia="Times New Roman" w:hAnsi="Arial" w:cs="Arial"/>
          <w:b/>
          <w:bCs/>
          <w:iCs/>
          <w:sz w:val="18"/>
          <w:szCs w:val="18"/>
          <w:u w:val="single"/>
          <w:lang w:eastAsia="ar-SA"/>
        </w:rPr>
        <w:t xml:space="preserve">IV </w:t>
      </w:r>
      <w:r w:rsidR="00DD615A" w:rsidRPr="00DD615A">
        <w:rPr>
          <w:rFonts w:ascii="Arial" w:eastAsia="Times New Roman" w:hAnsi="Arial" w:cs="Arial"/>
          <w:b/>
          <w:bCs/>
          <w:iCs/>
          <w:sz w:val="18"/>
          <w:szCs w:val="18"/>
          <w:u w:val="single"/>
          <w:lang w:eastAsia="ar-SA"/>
        </w:rPr>
        <w:t xml:space="preserve">SIWZ </w:t>
      </w:r>
      <w:r w:rsidR="005A3419" w:rsidRPr="00DD615A">
        <w:rPr>
          <w:rFonts w:ascii="Arial" w:eastAsia="Times New Roman" w:hAnsi="Arial" w:cs="Arial"/>
          <w:b/>
          <w:bCs/>
          <w:iCs/>
          <w:sz w:val="18"/>
          <w:szCs w:val="18"/>
          <w:u w:val="single"/>
          <w:lang w:eastAsia="ar-SA"/>
        </w:rPr>
        <w:t>ust. 1 pkt 1.4.2.</w:t>
      </w:r>
      <w:r w:rsidR="00DD615A" w:rsidRPr="00DD615A">
        <w:rPr>
          <w:rFonts w:ascii="Arial" w:eastAsia="Times New Roman" w:hAnsi="Arial" w:cs="Arial"/>
          <w:b/>
          <w:bCs/>
          <w:iCs/>
          <w:sz w:val="18"/>
          <w:szCs w:val="18"/>
          <w:u w:val="single"/>
          <w:lang w:eastAsia="ar-SA"/>
        </w:rPr>
        <w:t xml:space="preserve"> lit. d)</w:t>
      </w:r>
    </w:p>
    <w:p w14:paraId="78740C0F" w14:textId="77777777" w:rsidR="004908DB" w:rsidRPr="00E37CBC" w:rsidRDefault="004908DB" w:rsidP="004908DB">
      <w:pPr>
        <w:rPr>
          <w:rFonts w:ascii="Arial" w:hAnsi="Arial" w:cs="Arial"/>
          <w:iCs/>
          <w:sz w:val="18"/>
          <w:szCs w:val="18"/>
        </w:rPr>
      </w:pPr>
    </w:p>
    <w:p w14:paraId="16FF8A7F" w14:textId="77777777" w:rsidR="004908DB" w:rsidRPr="00E37CBC" w:rsidRDefault="004908DB" w:rsidP="004908DB">
      <w:pPr>
        <w:jc w:val="center"/>
        <w:rPr>
          <w:rFonts w:ascii="Arial" w:hAnsi="Arial" w:cs="Arial"/>
          <w:iCs/>
          <w:color w:val="FF0000"/>
          <w:sz w:val="18"/>
          <w:szCs w:val="18"/>
        </w:rPr>
      </w:pPr>
      <w:r w:rsidRPr="00E37CBC">
        <w:rPr>
          <w:rFonts w:ascii="Arial" w:hAnsi="Arial" w:cs="Arial"/>
          <w:iCs/>
          <w:color w:val="FF0000"/>
          <w:sz w:val="18"/>
          <w:szCs w:val="18"/>
        </w:rPr>
        <w:t>UWAGA!!!</w:t>
      </w:r>
    </w:p>
    <w:p w14:paraId="6470E51A" w14:textId="77777777" w:rsidR="004908DB" w:rsidRPr="00E37CBC" w:rsidRDefault="004908DB" w:rsidP="004908DB">
      <w:pPr>
        <w:jc w:val="center"/>
        <w:rPr>
          <w:rFonts w:ascii="Arial" w:hAnsi="Arial" w:cs="Arial"/>
          <w:iCs/>
          <w:color w:val="FF0000"/>
          <w:sz w:val="18"/>
          <w:szCs w:val="18"/>
        </w:rPr>
      </w:pPr>
    </w:p>
    <w:p w14:paraId="4C7E70B4" w14:textId="50E696C7" w:rsidR="00D33799" w:rsidRPr="00F228FE" w:rsidRDefault="004908DB" w:rsidP="00F228FE">
      <w:pPr>
        <w:jc w:val="center"/>
        <w:rPr>
          <w:rFonts w:ascii="Arial" w:hAnsi="Arial" w:cs="Arial"/>
          <w:iCs/>
          <w:sz w:val="18"/>
          <w:szCs w:val="18"/>
        </w:rPr>
      </w:pPr>
      <w:r w:rsidRPr="00E37CBC">
        <w:rPr>
          <w:rFonts w:ascii="Arial" w:hAnsi="Arial" w:cs="Arial"/>
          <w:iCs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</w:p>
    <w:sectPr w:rsidR="00D33799" w:rsidRPr="00F228FE" w:rsidSect="001A18B2">
      <w:footerReference w:type="default" r:id="rId8"/>
      <w:headerReference w:type="first" r:id="rId9"/>
      <w:footerReference w:type="first" r:id="rId10"/>
      <w:pgSz w:w="11900" w:h="16840"/>
      <w:pgMar w:top="1417" w:right="1417" w:bottom="1417" w:left="1417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4CA90A" w14:textId="77777777" w:rsidR="00BF283E" w:rsidRDefault="00BF283E" w:rsidP="00F816E4">
      <w:r>
        <w:separator/>
      </w:r>
    </w:p>
  </w:endnote>
  <w:endnote w:type="continuationSeparator" w:id="0">
    <w:p w14:paraId="70959B40" w14:textId="77777777" w:rsidR="00BF283E" w:rsidRDefault="00BF283E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Times New Roman"/>
    <w:charset w:val="58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44B923DC">
          <wp:simplePos x="0" y="0"/>
          <wp:positionH relativeFrom="margin">
            <wp:align>center</wp:align>
          </wp:positionH>
          <wp:positionV relativeFrom="paragraph">
            <wp:posOffset>-456096</wp:posOffset>
          </wp:positionV>
          <wp:extent cx="6971678" cy="688491"/>
          <wp:effectExtent l="0" t="0" r="635" b="0"/>
          <wp:wrapNone/>
          <wp:docPr id="144781005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7DD543" w14:textId="77777777" w:rsidR="00BF283E" w:rsidRDefault="00BF283E" w:rsidP="00F816E4">
      <w:r>
        <w:separator/>
      </w:r>
    </w:p>
  </w:footnote>
  <w:footnote w:type="continuationSeparator" w:id="0">
    <w:p w14:paraId="152B025C" w14:textId="77777777" w:rsidR="00BF283E" w:rsidRDefault="00BF283E" w:rsidP="00F816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2CAA7A5E">
          <wp:simplePos x="0" y="0"/>
          <wp:positionH relativeFrom="page">
            <wp:align>right</wp:align>
          </wp:positionH>
          <wp:positionV relativeFrom="paragraph">
            <wp:posOffset>-87962</wp:posOffset>
          </wp:positionV>
          <wp:extent cx="7294216" cy="1384774"/>
          <wp:effectExtent l="0" t="0" r="2540" b="6350"/>
          <wp:wrapNone/>
          <wp:docPr id="35" name="Obraz 3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75310372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7029"/>
    <w:rsid w:val="000329D8"/>
    <w:rsid w:val="000447DE"/>
    <w:rsid w:val="000648A9"/>
    <w:rsid w:val="000649C2"/>
    <w:rsid w:val="000701AE"/>
    <w:rsid w:val="00094CDB"/>
    <w:rsid w:val="000A4FF1"/>
    <w:rsid w:val="000A69AE"/>
    <w:rsid w:val="000B7BE0"/>
    <w:rsid w:val="000C2296"/>
    <w:rsid w:val="000D1B7C"/>
    <w:rsid w:val="000D3E47"/>
    <w:rsid w:val="000E0DBE"/>
    <w:rsid w:val="000F11DA"/>
    <w:rsid w:val="001010FB"/>
    <w:rsid w:val="00102FD6"/>
    <w:rsid w:val="0011503A"/>
    <w:rsid w:val="0011677B"/>
    <w:rsid w:val="0012051A"/>
    <w:rsid w:val="00124F60"/>
    <w:rsid w:val="00146BA3"/>
    <w:rsid w:val="00153513"/>
    <w:rsid w:val="00172113"/>
    <w:rsid w:val="00186E75"/>
    <w:rsid w:val="001874CD"/>
    <w:rsid w:val="00194952"/>
    <w:rsid w:val="001A0E07"/>
    <w:rsid w:val="001A18B2"/>
    <w:rsid w:val="001A2B00"/>
    <w:rsid w:val="001D7351"/>
    <w:rsid w:val="001F6BD2"/>
    <w:rsid w:val="00210F5B"/>
    <w:rsid w:val="002143EC"/>
    <w:rsid w:val="002259CD"/>
    <w:rsid w:val="00240220"/>
    <w:rsid w:val="00241E7E"/>
    <w:rsid w:val="00293275"/>
    <w:rsid w:val="002A38DC"/>
    <w:rsid w:val="002A4B1F"/>
    <w:rsid w:val="002A6D6D"/>
    <w:rsid w:val="002B0777"/>
    <w:rsid w:val="002B401B"/>
    <w:rsid w:val="002B68EE"/>
    <w:rsid w:val="002E1B9C"/>
    <w:rsid w:val="002E6A1B"/>
    <w:rsid w:val="003030B7"/>
    <w:rsid w:val="003110B2"/>
    <w:rsid w:val="00327551"/>
    <w:rsid w:val="003306CD"/>
    <w:rsid w:val="003324D9"/>
    <w:rsid w:val="003470A1"/>
    <w:rsid w:val="00355B26"/>
    <w:rsid w:val="00362600"/>
    <w:rsid w:val="00385FD4"/>
    <w:rsid w:val="00390685"/>
    <w:rsid w:val="003A33AA"/>
    <w:rsid w:val="003A3ADE"/>
    <w:rsid w:val="003C7680"/>
    <w:rsid w:val="003E22C6"/>
    <w:rsid w:val="003E4C71"/>
    <w:rsid w:val="003F04C3"/>
    <w:rsid w:val="004035B9"/>
    <w:rsid w:val="00403AA6"/>
    <w:rsid w:val="00427DD1"/>
    <w:rsid w:val="004323F8"/>
    <w:rsid w:val="00450B42"/>
    <w:rsid w:val="00452545"/>
    <w:rsid w:val="00464D19"/>
    <w:rsid w:val="00475119"/>
    <w:rsid w:val="004871EF"/>
    <w:rsid w:val="004908DB"/>
    <w:rsid w:val="004B2AC0"/>
    <w:rsid w:val="004D5E84"/>
    <w:rsid w:val="004E22A2"/>
    <w:rsid w:val="004E62CD"/>
    <w:rsid w:val="0050168B"/>
    <w:rsid w:val="00503B63"/>
    <w:rsid w:val="0051145B"/>
    <w:rsid w:val="00521347"/>
    <w:rsid w:val="005332B9"/>
    <w:rsid w:val="0054056B"/>
    <w:rsid w:val="00545478"/>
    <w:rsid w:val="005540C4"/>
    <w:rsid w:val="00581072"/>
    <w:rsid w:val="00581652"/>
    <w:rsid w:val="0059607F"/>
    <w:rsid w:val="00597ED1"/>
    <w:rsid w:val="005A3419"/>
    <w:rsid w:val="005C550C"/>
    <w:rsid w:val="005C59E7"/>
    <w:rsid w:val="00612B91"/>
    <w:rsid w:val="00624012"/>
    <w:rsid w:val="00632F50"/>
    <w:rsid w:val="006646F3"/>
    <w:rsid w:val="006663F9"/>
    <w:rsid w:val="0068069C"/>
    <w:rsid w:val="00697D4B"/>
    <w:rsid w:val="006A77EA"/>
    <w:rsid w:val="006B1F9F"/>
    <w:rsid w:val="006B3B5F"/>
    <w:rsid w:val="006C59AA"/>
    <w:rsid w:val="006D098F"/>
    <w:rsid w:val="006D0A87"/>
    <w:rsid w:val="006F341A"/>
    <w:rsid w:val="006F3B05"/>
    <w:rsid w:val="00703C05"/>
    <w:rsid w:val="00715C96"/>
    <w:rsid w:val="0072058D"/>
    <w:rsid w:val="007220DB"/>
    <w:rsid w:val="0073157F"/>
    <w:rsid w:val="0074195F"/>
    <w:rsid w:val="00741BEA"/>
    <w:rsid w:val="00745C83"/>
    <w:rsid w:val="00751141"/>
    <w:rsid w:val="0077644E"/>
    <w:rsid w:val="00783228"/>
    <w:rsid w:val="007976E7"/>
    <w:rsid w:val="007A1B17"/>
    <w:rsid w:val="007A2C6D"/>
    <w:rsid w:val="007B207C"/>
    <w:rsid w:val="007C251D"/>
    <w:rsid w:val="007F6D32"/>
    <w:rsid w:val="007F7DDA"/>
    <w:rsid w:val="00804AD5"/>
    <w:rsid w:val="00805B94"/>
    <w:rsid w:val="00817864"/>
    <w:rsid w:val="008345F7"/>
    <w:rsid w:val="00836291"/>
    <w:rsid w:val="00843795"/>
    <w:rsid w:val="008510C6"/>
    <w:rsid w:val="00860DEE"/>
    <w:rsid w:val="008631FD"/>
    <w:rsid w:val="00864ABF"/>
    <w:rsid w:val="008774AC"/>
    <w:rsid w:val="0088140C"/>
    <w:rsid w:val="00897D2A"/>
    <w:rsid w:val="008A06DE"/>
    <w:rsid w:val="008B192F"/>
    <w:rsid w:val="008B4F63"/>
    <w:rsid w:val="008C2742"/>
    <w:rsid w:val="008D6137"/>
    <w:rsid w:val="008E084A"/>
    <w:rsid w:val="008F69FA"/>
    <w:rsid w:val="009030A2"/>
    <w:rsid w:val="009113A5"/>
    <w:rsid w:val="0091181E"/>
    <w:rsid w:val="00926366"/>
    <w:rsid w:val="00936059"/>
    <w:rsid w:val="00944A8C"/>
    <w:rsid w:val="0097260A"/>
    <w:rsid w:val="00976E53"/>
    <w:rsid w:val="0098714A"/>
    <w:rsid w:val="00995E8E"/>
    <w:rsid w:val="009978AB"/>
    <w:rsid w:val="009B0842"/>
    <w:rsid w:val="009D7B51"/>
    <w:rsid w:val="00A0228B"/>
    <w:rsid w:val="00A143E9"/>
    <w:rsid w:val="00A17922"/>
    <w:rsid w:val="00A414AB"/>
    <w:rsid w:val="00A616DD"/>
    <w:rsid w:val="00A62B65"/>
    <w:rsid w:val="00A63B93"/>
    <w:rsid w:val="00AA60DD"/>
    <w:rsid w:val="00AA6190"/>
    <w:rsid w:val="00AB11B3"/>
    <w:rsid w:val="00AC5ACC"/>
    <w:rsid w:val="00B031A8"/>
    <w:rsid w:val="00B10254"/>
    <w:rsid w:val="00B127CF"/>
    <w:rsid w:val="00B33B72"/>
    <w:rsid w:val="00B4101F"/>
    <w:rsid w:val="00B416BB"/>
    <w:rsid w:val="00B42E4C"/>
    <w:rsid w:val="00B43DF7"/>
    <w:rsid w:val="00B466F7"/>
    <w:rsid w:val="00B6134B"/>
    <w:rsid w:val="00B85756"/>
    <w:rsid w:val="00B94CB0"/>
    <w:rsid w:val="00B9610E"/>
    <w:rsid w:val="00BB70A8"/>
    <w:rsid w:val="00BD6D22"/>
    <w:rsid w:val="00BE00C5"/>
    <w:rsid w:val="00BE0E1B"/>
    <w:rsid w:val="00BE3B23"/>
    <w:rsid w:val="00BE7A21"/>
    <w:rsid w:val="00BF283E"/>
    <w:rsid w:val="00BF4D28"/>
    <w:rsid w:val="00C10ECE"/>
    <w:rsid w:val="00C125AC"/>
    <w:rsid w:val="00C1609C"/>
    <w:rsid w:val="00C234BA"/>
    <w:rsid w:val="00C30AA7"/>
    <w:rsid w:val="00C8268B"/>
    <w:rsid w:val="00C82A20"/>
    <w:rsid w:val="00C878A8"/>
    <w:rsid w:val="00C90DD6"/>
    <w:rsid w:val="00CA1CA8"/>
    <w:rsid w:val="00CC1C07"/>
    <w:rsid w:val="00CC5D83"/>
    <w:rsid w:val="00CC679F"/>
    <w:rsid w:val="00CC6E44"/>
    <w:rsid w:val="00CD4DF7"/>
    <w:rsid w:val="00CE19C8"/>
    <w:rsid w:val="00CE2599"/>
    <w:rsid w:val="00CE27EB"/>
    <w:rsid w:val="00CE652A"/>
    <w:rsid w:val="00CF561B"/>
    <w:rsid w:val="00CF6DB5"/>
    <w:rsid w:val="00D0239D"/>
    <w:rsid w:val="00D04D38"/>
    <w:rsid w:val="00D12327"/>
    <w:rsid w:val="00D17215"/>
    <w:rsid w:val="00D23752"/>
    <w:rsid w:val="00D33799"/>
    <w:rsid w:val="00D367B3"/>
    <w:rsid w:val="00D46008"/>
    <w:rsid w:val="00D5361D"/>
    <w:rsid w:val="00D54FF7"/>
    <w:rsid w:val="00D616AB"/>
    <w:rsid w:val="00D61B94"/>
    <w:rsid w:val="00D7487A"/>
    <w:rsid w:val="00D912B9"/>
    <w:rsid w:val="00DA2488"/>
    <w:rsid w:val="00DA3E16"/>
    <w:rsid w:val="00DA5E3C"/>
    <w:rsid w:val="00DD615A"/>
    <w:rsid w:val="00DF6BDF"/>
    <w:rsid w:val="00E1330E"/>
    <w:rsid w:val="00E16351"/>
    <w:rsid w:val="00E20A97"/>
    <w:rsid w:val="00E22B83"/>
    <w:rsid w:val="00E252A1"/>
    <w:rsid w:val="00E3073B"/>
    <w:rsid w:val="00E4040D"/>
    <w:rsid w:val="00E513AF"/>
    <w:rsid w:val="00E54E29"/>
    <w:rsid w:val="00E556B6"/>
    <w:rsid w:val="00E56BD9"/>
    <w:rsid w:val="00E74A09"/>
    <w:rsid w:val="00EA4458"/>
    <w:rsid w:val="00EA68B2"/>
    <w:rsid w:val="00EB14DB"/>
    <w:rsid w:val="00ED18CE"/>
    <w:rsid w:val="00EE2F1F"/>
    <w:rsid w:val="00EE41DF"/>
    <w:rsid w:val="00F20EEE"/>
    <w:rsid w:val="00F21362"/>
    <w:rsid w:val="00F228FE"/>
    <w:rsid w:val="00F35F65"/>
    <w:rsid w:val="00F368B0"/>
    <w:rsid w:val="00F52E1A"/>
    <w:rsid w:val="00F7150D"/>
    <w:rsid w:val="00F816E4"/>
    <w:rsid w:val="00FA1C15"/>
    <w:rsid w:val="00FB22B0"/>
    <w:rsid w:val="00FC2E61"/>
    <w:rsid w:val="00FC47E4"/>
    <w:rsid w:val="00FD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66</TotalTime>
  <Pages>1</Pages>
  <Words>228</Words>
  <Characters>1372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1597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36</cp:revision>
  <cp:lastPrinted>2024-07-26T12:31:00Z</cp:lastPrinted>
  <dcterms:created xsi:type="dcterms:W3CDTF">2024-07-24T08:50:00Z</dcterms:created>
  <dcterms:modified xsi:type="dcterms:W3CDTF">2024-11-21T15:02:00Z</dcterms:modified>
</cp:coreProperties>
</file>