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443B" w14:textId="623D32DF" w:rsidR="0000184A" w:rsidRPr="008935E3" w:rsidRDefault="0000184A" w:rsidP="0000184A">
      <w:pPr>
        <w:pStyle w:val="Nagwek"/>
        <w:rPr>
          <w:rFonts w:ascii="Arial" w:hAnsi="Arial" w:cs="Arial"/>
          <w:b/>
          <w:bCs/>
          <w:sz w:val="22"/>
          <w:szCs w:val="22"/>
        </w:rPr>
      </w:pPr>
      <w:r w:rsidRPr="008935E3">
        <w:rPr>
          <w:rFonts w:ascii="Arial" w:hAnsi="Arial" w:cs="Arial"/>
          <w:sz w:val="22"/>
          <w:szCs w:val="22"/>
        </w:rPr>
        <w:t>Znak Sprawy:</w:t>
      </w:r>
      <w:r w:rsidR="00020DBA" w:rsidRPr="008935E3">
        <w:rPr>
          <w:rFonts w:ascii="Arial" w:hAnsi="Arial" w:cs="Arial"/>
          <w:sz w:val="22"/>
          <w:szCs w:val="22"/>
        </w:rPr>
        <w:t xml:space="preserve"> </w:t>
      </w:r>
      <w:r w:rsidR="006F27B9" w:rsidRPr="008935E3">
        <w:rPr>
          <w:rFonts w:ascii="Arial" w:hAnsi="Arial" w:cs="Arial"/>
          <w:b/>
          <w:bCs/>
          <w:sz w:val="22"/>
          <w:szCs w:val="22"/>
        </w:rPr>
        <w:t>1/ZP/CRK/2026</w:t>
      </w:r>
    </w:p>
    <w:p w14:paraId="2329CD2B" w14:textId="77777777" w:rsidR="00360BC3" w:rsidRPr="008935E3" w:rsidRDefault="00360BC3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p w14:paraId="15B0BCAC" w14:textId="77777777" w:rsidR="000719DC" w:rsidRPr="008935E3" w:rsidRDefault="000719DC" w:rsidP="0000184A">
      <w:pPr>
        <w:pStyle w:val="Nagwek"/>
        <w:rPr>
          <w:rFonts w:ascii="Arial" w:hAnsi="Arial" w:cs="Arial"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9506CF" w:rsidRPr="008935E3" w14:paraId="56F1500D" w14:textId="77777777" w:rsidTr="008935E3">
        <w:tc>
          <w:tcPr>
            <w:tcW w:w="5000" w:type="pct"/>
            <w:shd w:val="clear" w:color="auto" w:fill="D9D9D9"/>
          </w:tcPr>
          <w:p w14:paraId="3842C1FD" w14:textId="11366F18" w:rsidR="009506CF" w:rsidRPr="008935E3" w:rsidRDefault="009506CF" w:rsidP="00D10226">
            <w:pPr>
              <w:spacing w:before="120" w:after="120"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38804D0F" w14:textId="06685FDC" w:rsidR="008A06C7" w:rsidRPr="008935E3" w:rsidRDefault="008A06C7" w:rsidP="008A06C7">
            <w:pPr>
              <w:spacing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8935E3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Oświadczenie wykonawców wspólnie ubiegających się o udzielenie zamówienia</w:t>
            </w:r>
          </w:p>
          <w:p w14:paraId="2D18FFB5" w14:textId="77777777" w:rsidR="008A06C7" w:rsidRPr="008935E3" w:rsidRDefault="008A06C7" w:rsidP="008A06C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5E3">
              <w:rPr>
                <w:rFonts w:ascii="Arial" w:hAnsi="Arial" w:cs="Arial"/>
                <w:sz w:val="22"/>
                <w:szCs w:val="22"/>
              </w:rPr>
              <w:t>składane na podstawie art. 117 ust. 4 ustawy z dnia 11 września 2019 r.</w:t>
            </w:r>
          </w:p>
          <w:p w14:paraId="331692A1" w14:textId="7A98489D" w:rsidR="008A06C7" w:rsidRPr="008935E3" w:rsidRDefault="008A06C7" w:rsidP="008A06C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935E3">
              <w:rPr>
                <w:rFonts w:ascii="Arial" w:hAnsi="Arial" w:cs="Arial"/>
                <w:sz w:val="22"/>
                <w:szCs w:val="22"/>
              </w:rPr>
              <w:t>Prawo zamówień publicznych (dalej jako: ustawa P</w:t>
            </w:r>
            <w:r w:rsidR="008935E3">
              <w:rPr>
                <w:rFonts w:ascii="Arial" w:hAnsi="Arial" w:cs="Arial"/>
                <w:sz w:val="22"/>
                <w:szCs w:val="22"/>
              </w:rPr>
              <w:t>ZP)</w:t>
            </w:r>
          </w:p>
          <w:p w14:paraId="7A5EACD0" w14:textId="4BDDF4BB" w:rsidR="009506CF" w:rsidRPr="008935E3" w:rsidRDefault="008A06C7" w:rsidP="008A06C7">
            <w:pPr>
              <w:spacing w:after="120"/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8935E3">
              <w:rPr>
                <w:rFonts w:ascii="Arial" w:hAnsi="Arial" w:cs="Arial"/>
                <w:sz w:val="22"/>
                <w:szCs w:val="22"/>
                <w:u w:val="single"/>
              </w:rPr>
              <w:t xml:space="preserve">DOTYCZĄCE </w:t>
            </w:r>
            <w:r w:rsidR="006F27B9" w:rsidRPr="008935E3">
              <w:rPr>
                <w:rFonts w:ascii="Arial" w:hAnsi="Arial" w:cs="Arial"/>
                <w:sz w:val="22"/>
                <w:szCs w:val="22"/>
                <w:u w:val="single"/>
              </w:rPr>
              <w:t>USŁUG</w:t>
            </w:r>
            <w:r w:rsidRPr="008935E3">
              <w:rPr>
                <w:rFonts w:ascii="Arial" w:hAnsi="Arial" w:cs="Arial"/>
                <w:sz w:val="22"/>
                <w:szCs w:val="22"/>
                <w:u w:val="single"/>
              </w:rPr>
              <w:t>, KTÓRE WYKONAJĄ POSZCZEGÓLNI</w:t>
            </w:r>
            <w:r w:rsidR="008935E3">
              <w:rPr>
                <w:rFonts w:ascii="Arial" w:hAnsi="Arial" w:cs="Arial"/>
                <w:sz w:val="22"/>
                <w:szCs w:val="22"/>
                <w:u w:val="single"/>
              </w:rPr>
              <w:t xml:space="preserve"> </w:t>
            </w:r>
            <w:r w:rsidRPr="008935E3">
              <w:rPr>
                <w:rFonts w:ascii="Arial" w:hAnsi="Arial" w:cs="Arial"/>
                <w:sz w:val="22"/>
                <w:szCs w:val="22"/>
                <w:u w:val="single"/>
              </w:rPr>
              <w:t>WYKONAWCY</w:t>
            </w:r>
          </w:p>
          <w:p w14:paraId="1D18AEA9" w14:textId="77777777" w:rsidR="009506CF" w:rsidRPr="008935E3" w:rsidRDefault="009506CF" w:rsidP="00D1022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C6EF3A" w14:textId="77777777" w:rsidR="008935E3" w:rsidRDefault="008935E3" w:rsidP="00EF7C26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</w:p>
    <w:p w14:paraId="3EF8DEF9" w14:textId="3C6278F4" w:rsidR="00EF7C26" w:rsidRPr="008935E3" w:rsidRDefault="005E622E" w:rsidP="00EF7C26">
      <w:pPr>
        <w:pStyle w:val="Tekstpodstawowywcity"/>
        <w:spacing w:line="360" w:lineRule="auto"/>
        <w:ind w:firstLine="0"/>
        <w:rPr>
          <w:rFonts w:ascii="Arial" w:hAnsi="Arial" w:cs="Arial"/>
          <w:sz w:val="22"/>
          <w:szCs w:val="22"/>
        </w:rPr>
      </w:pPr>
      <w:r w:rsidRPr="008935E3">
        <w:rPr>
          <w:rFonts w:ascii="Arial" w:hAnsi="Arial" w:cs="Arial"/>
          <w:sz w:val="22"/>
          <w:szCs w:val="22"/>
        </w:rPr>
        <w:t>Na potrzeby postępowania o udzielenie zamówienia publicznego,</w:t>
      </w:r>
      <w:r w:rsidR="006E0FAA" w:rsidRPr="008935E3">
        <w:rPr>
          <w:rFonts w:ascii="Arial" w:hAnsi="Arial" w:cs="Arial"/>
          <w:sz w:val="22"/>
          <w:szCs w:val="22"/>
        </w:rPr>
        <w:t xml:space="preserve"> pn.:</w:t>
      </w:r>
    </w:p>
    <w:p w14:paraId="026F4EC2" w14:textId="77777777" w:rsidR="006F27B9" w:rsidRPr="008935E3" w:rsidRDefault="006F27B9" w:rsidP="006F27B9">
      <w:pPr>
        <w:jc w:val="both"/>
        <w:rPr>
          <w:rFonts w:ascii="Arial" w:hAnsi="Arial" w:cs="Arial"/>
          <w:b/>
          <w:sz w:val="22"/>
          <w:szCs w:val="22"/>
        </w:rPr>
      </w:pPr>
      <w:r w:rsidRPr="008935E3">
        <w:rPr>
          <w:rFonts w:ascii="Arial" w:hAnsi="Arial" w:cs="Arial"/>
          <w:b/>
          <w:sz w:val="22"/>
          <w:szCs w:val="22"/>
        </w:rPr>
        <w:t>Sporządzenie Programu Funkcjonalno-Użytkowego wraz z opracowaniem projektu Specyfikacji Warunków Zamówienia dla zadania polegającego na budowie elektrociepłowni na paliwa alternatywne i biomasę – nowego źródła energii dla Ostrowskiego Rynku Energetycznego</w:t>
      </w:r>
    </w:p>
    <w:p w14:paraId="540D456A" w14:textId="77777777" w:rsidR="00CA3BEC" w:rsidRPr="008935E3" w:rsidRDefault="00CA3BEC" w:rsidP="006A0227">
      <w:pPr>
        <w:rPr>
          <w:rFonts w:ascii="Arial" w:hAnsi="Arial" w:cs="Arial"/>
          <w:sz w:val="22"/>
          <w:szCs w:val="22"/>
        </w:rPr>
      </w:pPr>
    </w:p>
    <w:p w14:paraId="240B3A66" w14:textId="4A35768F" w:rsidR="00CA3BEC" w:rsidRPr="008935E3" w:rsidRDefault="00CA3BEC" w:rsidP="00CA3BEC">
      <w:pPr>
        <w:rPr>
          <w:rFonts w:ascii="Arial" w:eastAsia="Calibri" w:hAnsi="Arial" w:cs="Arial"/>
          <w:bCs/>
          <w:sz w:val="22"/>
          <w:szCs w:val="22"/>
          <w:lang w:eastAsia="en-US"/>
        </w:rPr>
      </w:pPr>
      <w:r w:rsidRPr="008935E3">
        <w:rPr>
          <w:rFonts w:ascii="Arial" w:eastAsia="Calibri" w:hAnsi="Arial" w:cs="Arial"/>
          <w:bCs/>
          <w:sz w:val="22"/>
          <w:szCs w:val="22"/>
          <w:lang w:eastAsia="en-US"/>
        </w:rPr>
        <w:t>My, Wykonawcy wspólnie ubiegający się o udzielenie zamówienia publicznego</w:t>
      </w:r>
      <w:r w:rsidR="008935E3">
        <w:rPr>
          <w:rFonts w:ascii="Arial" w:eastAsia="Calibri" w:hAnsi="Arial" w:cs="Arial"/>
          <w:bCs/>
          <w:sz w:val="22"/>
          <w:szCs w:val="22"/>
          <w:lang w:eastAsia="en-US"/>
        </w:rPr>
        <w:t>:</w:t>
      </w:r>
    </w:p>
    <w:p w14:paraId="79927AD9" w14:textId="77777777" w:rsidR="00CA3BEC" w:rsidRPr="008935E3" w:rsidRDefault="00CA3BEC" w:rsidP="00CA3BEC">
      <w:pPr>
        <w:rPr>
          <w:rFonts w:ascii="Arial" w:eastAsia="Calibri" w:hAnsi="Arial" w:cs="Arial"/>
          <w:bCs/>
          <w:sz w:val="22"/>
          <w:szCs w:val="22"/>
          <w:lang w:eastAsia="en-US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406"/>
        <w:gridCol w:w="2834"/>
        <w:gridCol w:w="1702"/>
        <w:gridCol w:w="2686"/>
      </w:tblGrid>
      <w:tr w:rsidR="00CA3BEC" w:rsidRPr="008935E3" w14:paraId="57895B58" w14:textId="77777777" w:rsidTr="008935E3">
        <w:trPr>
          <w:trHeight w:val="794"/>
        </w:trPr>
        <w:tc>
          <w:tcPr>
            <w:tcW w:w="1249" w:type="pct"/>
            <w:shd w:val="clear" w:color="auto" w:fill="E7E6E6" w:themeFill="background2"/>
            <w:vAlign w:val="center"/>
          </w:tcPr>
          <w:p w14:paraId="037FDDA2" w14:textId="250A6D11" w:rsidR="00CA3BEC" w:rsidRPr="008935E3" w:rsidRDefault="008935E3" w:rsidP="008935E3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5E3">
              <w:rPr>
                <w:rFonts w:ascii="Arial" w:hAnsi="Arial" w:cs="Arial"/>
                <w:b/>
                <w:bCs/>
              </w:rPr>
              <w:t>p</w:t>
            </w:r>
            <w:r w:rsidR="00CA3BEC" w:rsidRPr="008935E3">
              <w:rPr>
                <w:rFonts w:ascii="Arial" w:hAnsi="Arial" w:cs="Arial"/>
                <w:b/>
                <w:bCs/>
              </w:rPr>
              <w:t>ełna nazwa Wykonawcy</w:t>
            </w:r>
          </w:p>
        </w:tc>
        <w:tc>
          <w:tcPr>
            <w:tcW w:w="1472" w:type="pct"/>
            <w:shd w:val="clear" w:color="auto" w:fill="E7E6E6" w:themeFill="background2"/>
            <w:vAlign w:val="center"/>
          </w:tcPr>
          <w:p w14:paraId="5B663AA2" w14:textId="1CEE3A07" w:rsidR="00CA3BEC" w:rsidRPr="008935E3" w:rsidRDefault="008935E3" w:rsidP="008935E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</w:t>
            </w:r>
            <w:r w:rsidR="00CA3BEC" w:rsidRPr="008935E3">
              <w:rPr>
                <w:rFonts w:ascii="Arial" w:hAnsi="Arial" w:cs="Arial"/>
                <w:b/>
                <w:bCs/>
              </w:rPr>
              <w:t>iedziba</w:t>
            </w:r>
          </w:p>
          <w:p w14:paraId="7BE44E30" w14:textId="77777777" w:rsidR="00CA3BEC" w:rsidRPr="008935E3" w:rsidRDefault="00CA3BEC" w:rsidP="008935E3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5E3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884" w:type="pct"/>
            <w:shd w:val="clear" w:color="auto" w:fill="E7E6E6" w:themeFill="background2"/>
            <w:vAlign w:val="center"/>
          </w:tcPr>
          <w:p w14:paraId="00987284" w14:textId="77777777" w:rsidR="00CA3BEC" w:rsidRPr="008935E3" w:rsidRDefault="00CA3BEC" w:rsidP="008935E3">
            <w:pPr>
              <w:jc w:val="center"/>
              <w:rPr>
                <w:rFonts w:ascii="Arial" w:hAnsi="Arial" w:cs="Arial"/>
                <w:b/>
                <w:bCs/>
              </w:rPr>
            </w:pPr>
            <w:r w:rsidRPr="008935E3">
              <w:rPr>
                <w:rFonts w:ascii="Arial" w:hAnsi="Arial" w:cs="Arial"/>
                <w:b/>
                <w:bCs/>
              </w:rPr>
              <w:t>NIP</w:t>
            </w:r>
          </w:p>
        </w:tc>
        <w:tc>
          <w:tcPr>
            <w:tcW w:w="1395" w:type="pct"/>
            <w:shd w:val="clear" w:color="auto" w:fill="E7E6E6" w:themeFill="background2"/>
            <w:vAlign w:val="center"/>
          </w:tcPr>
          <w:p w14:paraId="736DD4CB" w14:textId="581093FC" w:rsidR="00CA3BEC" w:rsidRPr="008935E3" w:rsidRDefault="008935E3" w:rsidP="008935E3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</w:t>
            </w:r>
            <w:r w:rsidR="00CA3BEC" w:rsidRPr="008935E3">
              <w:rPr>
                <w:rFonts w:ascii="Arial" w:hAnsi="Arial" w:cs="Arial"/>
                <w:b/>
                <w:bCs/>
              </w:rPr>
              <w:t>soby uprawnione do Reprezentacji</w:t>
            </w:r>
          </w:p>
        </w:tc>
      </w:tr>
      <w:tr w:rsidR="00CA3BEC" w:rsidRPr="008935E3" w14:paraId="56E0BC86" w14:textId="77777777" w:rsidTr="008935E3">
        <w:trPr>
          <w:trHeight w:val="397"/>
        </w:trPr>
        <w:tc>
          <w:tcPr>
            <w:tcW w:w="1249" w:type="pct"/>
            <w:vAlign w:val="center"/>
          </w:tcPr>
          <w:p w14:paraId="4B821E0D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pct"/>
            <w:vAlign w:val="center"/>
          </w:tcPr>
          <w:p w14:paraId="59C7C5D1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5FFCCEBF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00945DD7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</w:tr>
      <w:tr w:rsidR="00CA3BEC" w:rsidRPr="008935E3" w14:paraId="553A320D" w14:textId="77777777" w:rsidTr="008935E3">
        <w:trPr>
          <w:trHeight w:val="397"/>
        </w:trPr>
        <w:tc>
          <w:tcPr>
            <w:tcW w:w="1249" w:type="pct"/>
            <w:vAlign w:val="center"/>
          </w:tcPr>
          <w:p w14:paraId="06AD3C19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pct"/>
            <w:vAlign w:val="center"/>
          </w:tcPr>
          <w:p w14:paraId="3EE73ABD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47C52C37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723E25BA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</w:tr>
      <w:tr w:rsidR="00CA3BEC" w:rsidRPr="008935E3" w14:paraId="5717D409" w14:textId="77777777" w:rsidTr="008935E3">
        <w:trPr>
          <w:trHeight w:val="397"/>
        </w:trPr>
        <w:tc>
          <w:tcPr>
            <w:tcW w:w="1249" w:type="pct"/>
            <w:vAlign w:val="center"/>
          </w:tcPr>
          <w:p w14:paraId="349F02B3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72" w:type="pct"/>
            <w:vAlign w:val="center"/>
          </w:tcPr>
          <w:p w14:paraId="53376F08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4" w:type="pct"/>
            <w:vAlign w:val="center"/>
          </w:tcPr>
          <w:p w14:paraId="10AB763A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1CE34D43" w14:textId="77777777" w:rsidR="00CA3BEC" w:rsidRPr="008935E3" w:rsidRDefault="00CA3BEC" w:rsidP="008935E3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6BAC73F2" w14:textId="77777777" w:rsidR="00EA4B65" w:rsidRPr="008935E3" w:rsidRDefault="00EA4B65" w:rsidP="006F27B9">
      <w:pPr>
        <w:pStyle w:val="Tekstpodstawowywcity"/>
        <w:spacing w:line="276" w:lineRule="auto"/>
        <w:ind w:firstLine="0"/>
        <w:rPr>
          <w:rFonts w:ascii="Arial" w:hAnsi="Arial" w:cs="Arial"/>
          <w:b/>
          <w:i/>
          <w:sz w:val="22"/>
          <w:szCs w:val="22"/>
        </w:rPr>
      </w:pPr>
    </w:p>
    <w:p w14:paraId="5985DC6C" w14:textId="51F3170E" w:rsidR="00766B05" w:rsidRDefault="008935E3" w:rsidP="000719DC">
      <w:pPr>
        <w:pStyle w:val="Tekstpodstawowywcity"/>
        <w:spacing w:line="360" w:lineRule="auto"/>
        <w:ind w:firstLine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</w:t>
      </w:r>
      <w:r w:rsidR="00CA3BEC" w:rsidRPr="008935E3">
        <w:rPr>
          <w:rFonts w:ascii="Arial" w:hAnsi="Arial" w:cs="Arial"/>
          <w:bCs/>
          <w:sz w:val="22"/>
          <w:szCs w:val="22"/>
        </w:rPr>
        <w:t>iniejszym o</w:t>
      </w:r>
      <w:r w:rsidR="006D68D8" w:rsidRPr="008935E3">
        <w:rPr>
          <w:rFonts w:ascii="Arial" w:hAnsi="Arial" w:cs="Arial"/>
          <w:bCs/>
          <w:sz w:val="22"/>
          <w:szCs w:val="22"/>
        </w:rPr>
        <w:t>świadczam</w:t>
      </w:r>
      <w:r w:rsidR="00CA3BEC" w:rsidRPr="008935E3">
        <w:rPr>
          <w:rFonts w:ascii="Arial" w:hAnsi="Arial" w:cs="Arial"/>
          <w:bCs/>
          <w:sz w:val="22"/>
          <w:szCs w:val="22"/>
        </w:rPr>
        <w:t>y</w:t>
      </w:r>
      <w:r w:rsidR="002A6B48" w:rsidRPr="008935E3">
        <w:rPr>
          <w:rFonts w:ascii="Arial" w:hAnsi="Arial" w:cs="Arial"/>
          <w:bCs/>
          <w:sz w:val="22"/>
          <w:szCs w:val="22"/>
        </w:rPr>
        <w:t>, że:</w:t>
      </w:r>
    </w:p>
    <w:p w14:paraId="495B82D5" w14:textId="4569F59F" w:rsidR="00766B05" w:rsidRPr="008935E3" w:rsidRDefault="00BA1730" w:rsidP="008935E3">
      <w:pPr>
        <w:rPr>
          <w:rFonts w:ascii="Arial" w:hAnsi="Arial" w:cs="Arial"/>
          <w:sz w:val="21"/>
          <w:szCs w:val="21"/>
        </w:rPr>
      </w:pPr>
      <w:r w:rsidRPr="008935E3">
        <w:rPr>
          <w:rFonts w:ascii="Arial" w:hAnsi="Arial" w:cs="Arial"/>
          <w:sz w:val="21"/>
          <w:szCs w:val="21"/>
        </w:rPr>
        <w:t>Warun</w:t>
      </w:r>
      <w:r w:rsidR="006F27B9" w:rsidRPr="008935E3">
        <w:rPr>
          <w:rFonts w:ascii="Arial" w:hAnsi="Arial" w:cs="Arial"/>
          <w:sz w:val="21"/>
          <w:szCs w:val="21"/>
        </w:rPr>
        <w:t>ki</w:t>
      </w:r>
      <w:r w:rsidR="008935E3" w:rsidRPr="008935E3">
        <w:rPr>
          <w:rFonts w:ascii="Arial" w:hAnsi="Arial" w:cs="Arial"/>
          <w:sz w:val="21"/>
          <w:szCs w:val="21"/>
        </w:rPr>
        <w:t xml:space="preserve"> </w:t>
      </w:r>
      <w:r w:rsidRPr="008935E3">
        <w:rPr>
          <w:rFonts w:ascii="Arial" w:hAnsi="Arial" w:cs="Arial"/>
          <w:sz w:val="21"/>
          <w:szCs w:val="21"/>
        </w:rPr>
        <w:t>opisan</w:t>
      </w:r>
      <w:r w:rsidR="006F27B9" w:rsidRPr="008935E3">
        <w:rPr>
          <w:rFonts w:ascii="Arial" w:hAnsi="Arial" w:cs="Arial"/>
          <w:sz w:val="21"/>
          <w:szCs w:val="21"/>
        </w:rPr>
        <w:t>e</w:t>
      </w:r>
      <w:r w:rsidRPr="008935E3">
        <w:rPr>
          <w:rFonts w:ascii="Arial" w:hAnsi="Arial" w:cs="Arial"/>
          <w:sz w:val="21"/>
          <w:szCs w:val="21"/>
        </w:rPr>
        <w:t xml:space="preserve"> w </w:t>
      </w:r>
      <w:r w:rsidR="006F27B9" w:rsidRPr="008935E3">
        <w:rPr>
          <w:rFonts w:ascii="Arial" w:hAnsi="Arial" w:cs="Arial"/>
          <w:sz w:val="21"/>
          <w:szCs w:val="21"/>
        </w:rPr>
        <w:t>Rozdziale 6</w:t>
      </w:r>
      <w:r w:rsidRPr="008935E3">
        <w:rPr>
          <w:rFonts w:ascii="Arial" w:hAnsi="Arial" w:cs="Arial"/>
          <w:sz w:val="21"/>
          <w:szCs w:val="21"/>
        </w:rPr>
        <w:t xml:space="preserve"> SWZ spełnia/</w:t>
      </w:r>
      <w:r w:rsidR="008935E3" w:rsidRPr="008935E3">
        <w:rPr>
          <w:rFonts w:ascii="Arial" w:hAnsi="Arial" w:cs="Arial"/>
          <w:sz w:val="21"/>
          <w:szCs w:val="21"/>
        </w:rPr>
        <w:t>spełni</w:t>
      </w:r>
      <w:r w:rsidRPr="008935E3">
        <w:rPr>
          <w:rFonts w:ascii="Arial" w:hAnsi="Arial" w:cs="Arial"/>
          <w:sz w:val="21"/>
          <w:szCs w:val="21"/>
        </w:rPr>
        <w:t>ają</w:t>
      </w:r>
      <w:r w:rsidR="008935E3" w:rsidRPr="008935E3">
        <w:rPr>
          <w:rFonts w:ascii="Arial" w:hAnsi="Arial" w:cs="Arial"/>
          <w:sz w:val="21"/>
          <w:szCs w:val="21"/>
        </w:rPr>
        <w:t>*</w:t>
      </w:r>
      <w:r w:rsidRPr="008935E3">
        <w:rPr>
          <w:rFonts w:ascii="Arial" w:hAnsi="Arial" w:cs="Arial"/>
          <w:sz w:val="21"/>
          <w:szCs w:val="21"/>
        </w:rPr>
        <w:t xml:space="preserve"> w naszym imieniu </w:t>
      </w:r>
      <w:r w:rsidR="008935E3" w:rsidRPr="008935E3">
        <w:rPr>
          <w:rFonts w:ascii="Arial" w:hAnsi="Arial" w:cs="Arial"/>
          <w:sz w:val="21"/>
          <w:szCs w:val="21"/>
        </w:rPr>
        <w:t>W</w:t>
      </w:r>
      <w:r w:rsidRPr="008935E3">
        <w:rPr>
          <w:rFonts w:ascii="Arial" w:hAnsi="Arial" w:cs="Arial"/>
          <w:sz w:val="21"/>
          <w:szCs w:val="21"/>
        </w:rPr>
        <w:t>ykonawca/</w:t>
      </w:r>
      <w:r w:rsidR="008935E3" w:rsidRPr="008935E3">
        <w:rPr>
          <w:rFonts w:ascii="Arial" w:hAnsi="Arial" w:cs="Arial"/>
          <w:sz w:val="21"/>
          <w:szCs w:val="21"/>
        </w:rPr>
        <w:t>Wykonawc</w:t>
      </w:r>
      <w:r w:rsidRPr="008935E3">
        <w:rPr>
          <w:rFonts w:ascii="Arial" w:hAnsi="Arial" w:cs="Arial"/>
          <w:sz w:val="21"/>
          <w:szCs w:val="21"/>
        </w:rPr>
        <w:t>y</w:t>
      </w:r>
      <w:r w:rsidR="008935E3" w:rsidRPr="008935E3">
        <w:rPr>
          <w:rFonts w:ascii="Arial" w:hAnsi="Arial" w:cs="Arial"/>
          <w:sz w:val="21"/>
          <w:szCs w:val="21"/>
        </w:rPr>
        <w:t>*</w:t>
      </w:r>
      <w:r w:rsidRPr="008935E3">
        <w:rPr>
          <w:rFonts w:ascii="Arial" w:hAnsi="Arial" w:cs="Arial"/>
          <w:sz w:val="21"/>
          <w:szCs w:val="21"/>
        </w:rPr>
        <w:t>:</w:t>
      </w:r>
    </w:p>
    <w:p w14:paraId="08BDA853" w14:textId="77777777" w:rsidR="00766B05" w:rsidRDefault="00766B05" w:rsidP="008935E3">
      <w:pPr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697"/>
        <w:gridCol w:w="2551"/>
        <w:gridCol w:w="2694"/>
        <w:gridCol w:w="2686"/>
      </w:tblGrid>
      <w:tr w:rsidR="00276154" w:rsidRPr="008935E3" w14:paraId="46D211CD" w14:textId="77777777" w:rsidTr="00276154">
        <w:trPr>
          <w:trHeight w:val="794"/>
        </w:trPr>
        <w:tc>
          <w:tcPr>
            <w:tcW w:w="881" w:type="pct"/>
            <w:shd w:val="clear" w:color="auto" w:fill="E7E6E6" w:themeFill="background2"/>
            <w:vAlign w:val="center"/>
          </w:tcPr>
          <w:p w14:paraId="6818E913" w14:textId="0ED9730F" w:rsidR="00276154" w:rsidRPr="008935E3" w:rsidRDefault="00276154" w:rsidP="00276154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warunek</w:t>
            </w:r>
          </w:p>
        </w:tc>
        <w:tc>
          <w:tcPr>
            <w:tcW w:w="1325" w:type="pct"/>
            <w:shd w:val="clear" w:color="auto" w:fill="E7E6E6" w:themeFill="background2"/>
            <w:vAlign w:val="center"/>
          </w:tcPr>
          <w:p w14:paraId="3B97BD4A" w14:textId="68C45E17" w:rsidR="00276154" w:rsidRPr="00276154" w:rsidRDefault="00276154" w:rsidP="00276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76154">
              <w:rPr>
                <w:rFonts w:ascii="Arial" w:hAnsi="Arial" w:cs="Arial"/>
                <w:b/>
                <w:bCs/>
              </w:rPr>
              <w:t>pełna nazwa Wykonawcy</w:t>
            </w:r>
          </w:p>
        </w:tc>
        <w:tc>
          <w:tcPr>
            <w:tcW w:w="1399" w:type="pct"/>
            <w:shd w:val="clear" w:color="auto" w:fill="E7E6E6" w:themeFill="background2"/>
            <w:vAlign w:val="center"/>
          </w:tcPr>
          <w:p w14:paraId="505A89B9" w14:textId="77777777" w:rsidR="00276154" w:rsidRPr="00276154" w:rsidRDefault="00276154" w:rsidP="00276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76154">
              <w:rPr>
                <w:rFonts w:ascii="Arial" w:hAnsi="Arial" w:cs="Arial"/>
                <w:b/>
                <w:bCs/>
              </w:rPr>
              <w:t>siedziba</w:t>
            </w:r>
          </w:p>
          <w:p w14:paraId="474599F2" w14:textId="3C62513A" w:rsidR="00276154" w:rsidRPr="00276154" w:rsidRDefault="00276154" w:rsidP="00276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76154">
              <w:rPr>
                <w:rFonts w:ascii="Arial" w:hAnsi="Arial" w:cs="Arial"/>
                <w:b/>
                <w:bCs/>
              </w:rPr>
              <w:t>(ulica, miejscowość)</w:t>
            </w:r>
          </w:p>
        </w:tc>
        <w:tc>
          <w:tcPr>
            <w:tcW w:w="1395" w:type="pct"/>
            <w:shd w:val="clear" w:color="auto" w:fill="E7E6E6" w:themeFill="background2"/>
            <w:vAlign w:val="center"/>
          </w:tcPr>
          <w:p w14:paraId="542FBF7D" w14:textId="63420A77" w:rsidR="00276154" w:rsidRPr="00276154" w:rsidRDefault="00276154" w:rsidP="00276154">
            <w:pPr>
              <w:jc w:val="center"/>
              <w:rPr>
                <w:rFonts w:ascii="Arial" w:hAnsi="Arial" w:cs="Arial"/>
                <w:b/>
                <w:bCs/>
              </w:rPr>
            </w:pPr>
            <w:r w:rsidRPr="00276154">
              <w:rPr>
                <w:rFonts w:ascii="Arial" w:hAnsi="Arial" w:cs="Arial"/>
                <w:b/>
                <w:bCs/>
              </w:rPr>
              <w:t>usługi, które będą wykonywane przez Wykonawcę</w:t>
            </w:r>
          </w:p>
        </w:tc>
      </w:tr>
      <w:tr w:rsidR="00276154" w:rsidRPr="008935E3" w14:paraId="0BC4E75B" w14:textId="77777777" w:rsidTr="00276154">
        <w:trPr>
          <w:trHeight w:val="397"/>
        </w:trPr>
        <w:tc>
          <w:tcPr>
            <w:tcW w:w="881" w:type="pct"/>
            <w:vAlign w:val="center"/>
          </w:tcPr>
          <w:p w14:paraId="0401B4D3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5" w:type="pct"/>
            <w:vAlign w:val="center"/>
          </w:tcPr>
          <w:p w14:paraId="5082C3D7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pct"/>
            <w:vAlign w:val="center"/>
          </w:tcPr>
          <w:p w14:paraId="439FE9FE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68E09BC6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</w:tr>
      <w:tr w:rsidR="00276154" w:rsidRPr="008935E3" w14:paraId="14CC6C2F" w14:textId="77777777" w:rsidTr="00276154">
        <w:trPr>
          <w:trHeight w:val="397"/>
        </w:trPr>
        <w:tc>
          <w:tcPr>
            <w:tcW w:w="881" w:type="pct"/>
            <w:vAlign w:val="center"/>
          </w:tcPr>
          <w:p w14:paraId="1BEC3B2B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5" w:type="pct"/>
            <w:vAlign w:val="center"/>
          </w:tcPr>
          <w:p w14:paraId="50A6A16F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pct"/>
            <w:vAlign w:val="center"/>
          </w:tcPr>
          <w:p w14:paraId="238BFDBC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4C91EA0A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</w:tr>
      <w:tr w:rsidR="00276154" w:rsidRPr="008935E3" w14:paraId="29C39460" w14:textId="77777777" w:rsidTr="00276154">
        <w:trPr>
          <w:trHeight w:val="397"/>
        </w:trPr>
        <w:tc>
          <w:tcPr>
            <w:tcW w:w="881" w:type="pct"/>
            <w:vAlign w:val="center"/>
          </w:tcPr>
          <w:p w14:paraId="015F05CB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25" w:type="pct"/>
            <w:vAlign w:val="center"/>
          </w:tcPr>
          <w:p w14:paraId="356DF17F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9" w:type="pct"/>
            <w:vAlign w:val="center"/>
          </w:tcPr>
          <w:p w14:paraId="55D66A2E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95" w:type="pct"/>
            <w:vAlign w:val="center"/>
          </w:tcPr>
          <w:p w14:paraId="1DB4523C" w14:textId="77777777" w:rsidR="00276154" w:rsidRPr="008935E3" w:rsidRDefault="00276154" w:rsidP="00276154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EE36438" w14:textId="77777777" w:rsidR="008935E3" w:rsidRDefault="008935E3" w:rsidP="008935E3">
      <w:pPr>
        <w:rPr>
          <w:rFonts w:ascii="Arial" w:hAnsi="Arial" w:cs="Arial"/>
          <w:sz w:val="22"/>
          <w:szCs w:val="22"/>
        </w:rPr>
      </w:pPr>
    </w:p>
    <w:p w14:paraId="20F38758" w14:textId="77777777" w:rsidR="008935E3" w:rsidRDefault="008935E3" w:rsidP="008935E3">
      <w:pPr>
        <w:rPr>
          <w:rFonts w:ascii="Arial" w:hAnsi="Arial" w:cs="Arial"/>
          <w:sz w:val="22"/>
          <w:szCs w:val="22"/>
        </w:rPr>
      </w:pPr>
    </w:p>
    <w:p w14:paraId="4AE231A5" w14:textId="77777777" w:rsidR="00AA0521" w:rsidRDefault="00AA0521" w:rsidP="008935E3">
      <w:pPr>
        <w:rPr>
          <w:rFonts w:ascii="Arial" w:hAnsi="Arial" w:cs="Arial"/>
          <w:sz w:val="22"/>
          <w:szCs w:val="22"/>
        </w:rPr>
      </w:pPr>
    </w:p>
    <w:p w14:paraId="4CAA7122" w14:textId="77777777" w:rsidR="00AA0521" w:rsidRDefault="00AA0521" w:rsidP="008935E3">
      <w:pPr>
        <w:rPr>
          <w:rFonts w:ascii="Arial" w:hAnsi="Arial" w:cs="Arial"/>
          <w:sz w:val="22"/>
          <w:szCs w:val="22"/>
        </w:rPr>
      </w:pPr>
    </w:p>
    <w:p w14:paraId="05BD24EA" w14:textId="77777777" w:rsidR="00AA0521" w:rsidRDefault="00AA0521" w:rsidP="008935E3">
      <w:pPr>
        <w:rPr>
          <w:rFonts w:ascii="Arial" w:hAnsi="Arial" w:cs="Arial"/>
          <w:sz w:val="22"/>
          <w:szCs w:val="22"/>
        </w:rPr>
      </w:pPr>
    </w:p>
    <w:p w14:paraId="146D35CC" w14:textId="77777777" w:rsidR="00AA0521" w:rsidRDefault="00AA0521" w:rsidP="008935E3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842"/>
        <w:gridCol w:w="1417"/>
        <w:gridCol w:w="3842"/>
      </w:tblGrid>
      <w:tr w:rsidR="008935E3" w:rsidRPr="00A665C8" w14:paraId="774D5823" w14:textId="77777777" w:rsidTr="000E5479">
        <w:trPr>
          <w:jc w:val="center"/>
        </w:trPr>
        <w:tc>
          <w:tcPr>
            <w:tcW w:w="3842" w:type="dxa"/>
            <w:vAlign w:val="center"/>
          </w:tcPr>
          <w:p w14:paraId="477B22BE" w14:textId="77777777" w:rsidR="008935E3" w:rsidRPr="00A665C8" w:rsidRDefault="008935E3" w:rsidP="000E547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bookmarkStart w:id="0" w:name="_Hlk226632855"/>
            <w:r w:rsidRPr="00A665C8">
              <w:rPr>
                <w:rFonts w:ascii="Arial" w:hAnsi="Arial" w:cs="Arial"/>
              </w:rPr>
              <w:t>_________________________</w:t>
            </w:r>
          </w:p>
        </w:tc>
        <w:tc>
          <w:tcPr>
            <w:tcW w:w="1417" w:type="dxa"/>
          </w:tcPr>
          <w:p w14:paraId="59F0A6DE" w14:textId="77777777" w:rsidR="008935E3" w:rsidRPr="00A665C8" w:rsidRDefault="008935E3" w:rsidP="000E547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</w:p>
        </w:tc>
        <w:tc>
          <w:tcPr>
            <w:tcW w:w="3842" w:type="dxa"/>
            <w:vAlign w:val="center"/>
          </w:tcPr>
          <w:p w14:paraId="003E764F" w14:textId="77777777" w:rsidR="008935E3" w:rsidRPr="00A665C8" w:rsidRDefault="008935E3" w:rsidP="000E547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</w:rPr>
            </w:pPr>
            <w:r w:rsidRPr="00A665C8">
              <w:rPr>
                <w:rFonts w:ascii="Arial" w:hAnsi="Arial" w:cs="Arial"/>
              </w:rPr>
              <w:t>_________________________</w:t>
            </w:r>
          </w:p>
        </w:tc>
      </w:tr>
      <w:tr w:rsidR="008935E3" w:rsidRPr="00A665C8" w14:paraId="46231582" w14:textId="77777777" w:rsidTr="000E5479">
        <w:trPr>
          <w:jc w:val="center"/>
        </w:trPr>
        <w:tc>
          <w:tcPr>
            <w:tcW w:w="3842" w:type="dxa"/>
          </w:tcPr>
          <w:p w14:paraId="6D3B33B2" w14:textId="77777777" w:rsidR="008935E3" w:rsidRPr="00A665C8" w:rsidRDefault="008935E3" w:rsidP="000E547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65C8">
              <w:rPr>
                <w:rFonts w:ascii="Arial" w:hAnsi="Arial" w:cs="Arial"/>
                <w:sz w:val="18"/>
                <w:szCs w:val="18"/>
              </w:rPr>
              <w:t>miejsce i data</w:t>
            </w:r>
          </w:p>
        </w:tc>
        <w:tc>
          <w:tcPr>
            <w:tcW w:w="1417" w:type="dxa"/>
          </w:tcPr>
          <w:p w14:paraId="133B1AFE" w14:textId="77777777" w:rsidR="008935E3" w:rsidRPr="00A665C8" w:rsidRDefault="008935E3" w:rsidP="000E5479">
            <w:pPr>
              <w:pStyle w:val="Akapitzlist"/>
              <w:spacing w:after="0" w:line="24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42" w:type="dxa"/>
          </w:tcPr>
          <w:p w14:paraId="5D874854" w14:textId="77777777" w:rsidR="008935E3" w:rsidRPr="00A665C8" w:rsidRDefault="008935E3" w:rsidP="000E5479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FF023F">
              <w:rPr>
                <w:rFonts w:ascii="Arial" w:hAnsi="Arial" w:cs="Arial"/>
                <w:sz w:val="18"/>
                <w:szCs w:val="18"/>
              </w:rPr>
              <w:t>odpis</w:t>
            </w:r>
          </w:p>
          <w:p w14:paraId="29EEB85A" w14:textId="77777777" w:rsidR="008935E3" w:rsidRPr="00A665C8" w:rsidRDefault="008935E3" w:rsidP="000E5479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0"/>
    </w:tbl>
    <w:p w14:paraId="7A6BD659" w14:textId="77777777" w:rsidR="00AA0521" w:rsidRDefault="00AA0521" w:rsidP="00AA0521">
      <w:pPr>
        <w:widowControl w:val="0"/>
        <w:adjustRightInd w:val="0"/>
        <w:spacing w:after="120" w:line="276" w:lineRule="auto"/>
        <w:ind w:left="4248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60ABD972" w14:textId="77777777" w:rsidR="00AA0521" w:rsidRDefault="00AA0521" w:rsidP="00AA0521">
      <w:pPr>
        <w:widowControl w:val="0"/>
        <w:adjustRightInd w:val="0"/>
        <w:spacing w:after="120" w:line="276" w:lineRule="auto"/>
        <w:ind w:left="4248"/>
        <w:textAlignment w:val="baseline"/>
        <w:rPr>
          <w:rFonts w:ascii="Arial" w:hAnsi="Arial" w:cs="Arial"/>
          <w:b/>
          <w:bCs/>
          <w:sz w:val="22"/>
          <w:szCs w:val="22"/>
          <w:vertAlign w:val="superscript"/>
        </w:rPr>
      </w:pPr>
    </w:p>
    <w:p w14:paraId="2E427B26" w14:textId="0FFBEBF9" w:rsidR="008935E3" w:rsidRPr="00AA0521" w:rsidRDefault="00AA0521" w:rsidP="00AA0521">
      <w:pPr>
        <w:widowControl w:val="0"/>
        <w:adjustRightInd w:val="0"/>
        <w:spacing w:after="120" w:line="276" w:lineRule="auto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E3369">
        <w:rPr>
          <w:rFonts w:ascii="Arial" w:hAnsi="Arial" w:cs="Arial"/>
          <w:sz w:val="18"/>
          <w:szCs w:val="18"/>
        </w:rPr>
        <w:t>* niepotrzebne skreślić</w:t>
      </w:r>
    </w:p>
    <w:sectPr w:rsidR="008935E3" w:rsidRPr="00AA0521" w:rsidSect="008935E3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23F81" w14:textId="77777777" w:rsidR="00F446D1" w:rsidRDefault="00F446D1">
      <w:r>
        <w:separator/>
      </w:r>
    </w:p>
  </w:endnote>
  <w:endnote w:type="continuationSeparator" w:id="0">
    <w:p w14:paraId="1D7B04AB" w14:textId="77777777" w:rsidR="00F446D1" w:rsidRDefault="00F44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2CA4A" w14:textId="77777777" w:rsidR="009A4CD3" w:rsidRDefault="002904F1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9A4C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674A67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145265934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5309C59E" w14:textId="21270261" w:rsidR="008935E3" w:rsidRPr="008935E3" w:rsidRDefault="008935E3">
            <w:pPr>
              <w:pStyle w:val="Stopk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8935E3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8935E3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8935E3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2CD9E4C7" w14:textId="7E63BAFF" w:rsidR="009A4CD3" w:rsidRPr="008935E3" w:rsidRDefault="009A4CD3" w:rsidP="00336EEB">
    <w:pPr>
      <w:pStyle w:val="Stopka"/>
      <w:ind w:right="360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4928DA" w14:textId="77777777" w:rsidR="00F446D1" w:rsidRDefault="00F446D1">
      <w:r>
        <w:separator/>
      </w:r>
    </w:p>
  </w:footnote>
  <w:footnote w:type="continuationSeparator" w:id="0">
    <w:p w14:paraId="6658E10B" w14:textId="77777777" w:rsidR="00F446D1" w:rsidRDefault="00F44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AD9B6" w14:textId="0C76FE47" w:rsidR="0001048B" w:rsidRPr="008935E3" w:rsidRDefault="008935E3" w:rsidP="008935E3">
    <w:pPr>
      <w:pStyle w:val="Nagwek"/>
      <w:jc w:val="right"/>
    </w:pPr>
    <w:r w:rsidRPr="00FE5365">
      <w:rPr>
        <w:rFonts w:ascii="Arial" w:hAnsi="Arial" w:cs="Arial"/>
        <w:sz w:val="18"/>
        <w:szCs w:val="18"/>
      </w:rPr>
      <w:t xml:space="preserve">Załącznik nr </w:t>
    </w:r>
    <w:r>
      <w:rPr>
        <w:rFonts w:ascii="Arial" w:hAnsi="Arial" w:cs="Arial"/>
        <w:sz w:val="18"/>
        <w:szCs w:val="18"/>
      </w:rPr>
      <w:t>8</w:t>
    </w:r>
    <w:r w:rsidRPr="00FE5365">
      <w:rPr>
        <w:rFonts w:ascii="Arial" w:hAnsi="Arial" w:cs="Arial"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13698"/>
    <w:multiLevelType w:val="hybridMultilevel"/>
    <w:tmpl w:val="5612808C"/>
    <w:lvl w:ilvl="0" w:tplc="CBF4C4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25401D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6" w15:restartNumberingAfterBreak="0">
    <w:nsid w:val="1FD1415B"/>
    <w:multiLevelType w:val="hybridMultilevel"/>
    <w:tmpl w:val="8C6ED3E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C1149"/>
    <w:multiLevelType w:val="hybridMultilevel"/>
    <w:tmpl w:val="08D881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2" w15:restartNumberingAfterBreak="0">
    <w:nsid w:val="3B5439AC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46653B"/>
    <w:multiLevelType w:val="hybridMultilevel"/>
    <w:tmpl w:val="BEA8EDE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9304A"/>
    <w:multiLevelType w:val="hybridMultilevel"/>
    <w:tmpl w:val="834C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4726A"/>
    <w:multiLevelType w:val="hybridMultilevel"/>
    <w:tmpl w:val="834C5B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D035A81"/>
    <w:multiLevelType w:val="hybridMultilevel"/>
    <w:tmpl w:val="64B4D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6821378">
    <w:abstractNumId w:val="20"/>
  </w:num>
  <w:num w:numId="2" w16cid:durableId="176504149">
    <w:abstractNumId w:val="1"/>
  </w:num>
  <w:num w:numId="3" w16cid:durableId="352462752">
    <w:abstractNumId w:val="16"/>
  </w:num>
  <w:num w:numId="4" w16cid:durableId="1721517522">
    <w:abstractNumId w:val="11"/>
  </w:num>
  <w:num w:numId="5" w16cid:durableId="1511063577">
    <w:abstractNumId w:val="10"/>
  </w:num>
  <w:num w:numId="6" w16cid:durableId="560991121">
    <w:abstractNumId w:val="2"/>
  </w:num>
  <w:num w:numId="7" w16cid:durableId="5132210">
    <w:abstractNumId w:val="9"/>
  </w:num>
  <w:num w:numId="8" w16cid:durableId="827668614">
    <w:abstractNumId w:val="4"/>
  </w:num>
  <w:num w:numId="9" w16cid:durableId="1854956888">
    <w:abstractNumId w:val="3"/>
  </w:num>
  <w:num w:numId="10" w16cid:durableId="2120248562">
    <w:abstractNumId w:val="7"/>
  </w:num>
  <w:num w:numId="11" w16cid:durableId="929775428">
    <w:abstractNumId w:val="14"/>
  </w:num>
  <w:num w:numId="12" w16cid:durableId="451484313">
    <w:abstractNumId w:val="5"/>
  </w:num>
  <w:num w:numId="13" w16cid:durableId="1414622399">
    <w:abstractNumId w:val="13"/>
  </w:num>
  <w:num w:numId="14" w16cid:durableId="156238101">
    <w:abstractNumId w:val="17"/>
  </w:num>
  <w:num w:numId="15" w16cid:durableId="1749376087">
    <w:abstractNumId w:val="8"/>
  </w:num>
  <w:num w:numId="16" w16cid:durableId="1633098535">
    <w:abstractNumId w:val="12"/>
  </w:num>
  <w:num w:numId="17" w16cid:durableId="747382574">
    <w:abstractNumId w:val="0"/>
  </w:num>
  <w:num w:numId="18" w16cid:durableId="2013336605">
    <w:abstractNumId w:val="21"/>
  </w:num>
  <w:num w:numId="19" w16cid:durableId="1577128304">
    <w:abstractNumId w:val="15"/>
  </w:num>
  <w:num w:numId="20" w16cid:durableId="447311491">
    <w:abstractNumId w:val="19"/>
  </w:num>
  <w:num w:numId="21" w16cid:durableId="1745839641">
    <w:abstractNumId w:val="18"/>
  </w:num>
  <w:num w:numId="22" w16cid:durableId="4541781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1F57"/>
    <w:rsid w:val="0000184A"/>
    <w:rsid w:val="00002B16"/>
    <w:rsid w:val="0001048B"/>
    <w:rsid w:val="00012997"/>
    <w:rsid w:val="00017B7B"/>
    <w:rsid w:val="00020DBA"/>
    <w:rsid w:val="00047168"/>
    <w:rsid w:val="000621A2"/>
    <w:rsid w:val="00065A28"/>
    <w:rsid w:val="000719DC"/>
    <w:rsid w:val="00075CEC"/>
    <w:rsid w:val="00086EF6"/>
    <w:rsid w:val="000B4C49"/>
    <w:rsid w:val="000E0467"/>
    <w:rsid w:val="000F791A"/>
    <w:rsid w:val="00106AC7"/>
    <w:rsid w:val="00111985"/>
    <w:rsid w:val="00147532"/>
    <w:rsid w:val="001614BA"/>
    <w:rsid w:val="001C3937"/>
    <w:rsid w:val="001F6DD9"/>
    <w:rsid w:val="00203003"/>
    <w:rsid w:val="00204613"/>
    <w:rsid w:val="00243450"/>
    <w:rsid w:val="00276154"/>
    <w:rsid w:val="00282B1E"/>
    <w:rsid w:val="002904F1"/>
    <w:rsid w:val="00294345"/>
    <w:rsid w:val="002A6B48"/>
    <w:rsid w:val="002B1E07"/>
    <w:rsid w:val="002B2EAB"/>
    <w:rsid w:val="002C2DE7"/>
    <w:rsid w:val="002C53CB"/>
    <w:rsid w:val="002C75E4"/>
    <w:rsid w:val="002D160C"/>
    <w:rsid w:val="002D3BDF"/>
    <w:rsid w:val="003024A8"/>
    <w:rsid w:val="00307E5F"/>
    <w:rsid w:val="00312A4F"/>
    <w:rsid w:val="00336EEB"/>
    <w:rsid w:val="00337BF5"/>
    <w:rsid w:val="00352B98"/>
    <w:rsid w:val="00356D50"/>
    <w:rsid w:val="00360BC3"/>
    <w:rsid w:val="003624A3"/>
    <w:rsid w:val="003A1757"/>
    <w:rsid w:val="003B5F7B"/>
    <w:rsid w:val="003E1997"/>
    <w:rsid w:val="003E5D20"/>
    <w:rsid w:val="003F6927"/>
    <w:rsid w:val="00415097"/>
    <w:rsid w:val="00422381"/>
    <w:rsid w:val="0042685F"/>
    <w:rsid w:val="0043102D"/>
    <w:rsid w:val="004578A9"/>
    <w:rsid w:val="00460820"/>
    <w:rsid w:val="004704CB"/>
    <w:rsid w:val="00476321"/>
    <w:rsid w:val="00477136"/>
    <w:rsid w:val="0049779F"/>
    <w:rsid w:val="004B3533"/>
    <w:rsid w:val="004C55DE"/>
    <w:rsid w:val="004D5C77"/>
    <w:rsid w:val="004E30C5"/>
    <w:rsid w:val="00500957"/>
    <w:rsid w:val="005030BA"/>
    <w:rsid w:val="00513F4B"/>
    <w:rsid w:val="0053301E"/>
    <w:rsid w:val="00533E9F"/>
    <w:rsid w:val="0056132E"/>
    <w:rsid w:val="00565216"/>
    <w:rsid w:val="00583ED5"/>
    <w:rsid w:val="00585A24"/>
    <w:rsid w:val="00597BBC"/>
    <w:rsid w:val="005A2D36"/>
    <w:rsid w:val="005A4312"/>
    <w:rsid w:val="005A5013"/>
    <w:rsid w:val="005B1524"/>
    <w:rsid w:val="005C0282"/>
    <w:rsid w:val="005C3627"/>
    <w:rsid w:val="005E144A"/>
    <w:rsid w:val="005E622E"/>
    <w:rsid w:val="005E700F"/>
    <w:rsid w:val="005F00B6"/>
    <w:rsid w:val="00614791"/>
    <w:rsid w:val="006204BA"/>
    <w:rsid w:val="006255B3"/>
    <w:rsid w:val="00641063"/>
    <w:rsid w:val="00664D2F"/>
    <w:rsid w:val="006806B5"/>
    <w:rsid w:val="00686C95"/>
    <w:rsid w:val="00697D36"/>
    <w:rsid w:val="006A0227"/>
    <w:rsid w:val="006B51E7"/>
    <w:rsid w:val="006C2CE7"/>
    <w:rsid w:val="006D68D8"/>
    <w:rsid w:val="006E037E"/>
    <w:rsid w:val="006E0FAA"/>
    <w:rsid w:val="006E77DA"/>
    <w:rsid w:val="006F27B9"/>
    <w:rsid w:val="0070113A"/>
    <w:rsid w:val="00704B6F"/>
    <w:rsid w:val="00736B31"/>
    <w:rsid w:val="00747C6F"/>
    <w:rsid w:val="00753DC1"/>
    <w:rsid w:val="00766B05"/>
    <w:rsid w:val="00775E2B"/>
    <w:rsid w:val="00780739"/>
    <w:rsid w:val="00781563"/>
    <w:rsid w:val="007823E9"/>
    <w:rsid w:val="007853C0"/>
    <w:rsid w:val="00795015"/>
    <w:rsid w:val="007951AD"/>
    <w:rsid w:val="007B38A6"/>
    <w:rsid w:val="007D36CE"/>
    <w:rsid w:val="007E6A07"/>
    <w:rsid w:val="008032C1"/>
    <w:rsid w:val="0081681A"/>
    <w:rsid w:val="00834017"/>
    <w:rsid w:val="00841FAF"/>
    <w:rsid w:val="008460DE"/>
    <w:rsid w:val="00882E9F"/>
    <w:rsid w:val="008843C0"/>
    <w:rsid w:val="008935E3"/>
    <w:rsid w:val="008A06C7"/>
    <w:rsid w:val="008A0D67"/>
    <w:rsid w:val="008B3C7B"/>
    <w:rsid w:val="008C2CBF"/>
    <w:rsid w:val="008D4CAF"/>
    <w:rsid w:val="008E370F"/>
    <w:rsid w:val="008F3B27"/>
    <w:rsid w:val="00920A14"/>
    <w:rsid w:val="009506CF"/>
    <w:rsid w:val="00952336"/>
    <w:rsid w:val="00972A50"/>
    <w:rsid w:val="00974A15"/>
    <w:rsid w:val="00996C31"/>
    <w:rsid w:val="009A21D7"/>
    <w:rsid w:val="009A4A2C"/>
    <w:rsid w:val="009A4CD3"/>
    <w:rsid w:val="009C1F57"/>
    <w:rsid w:val="009E72CA"/>
    <w:rsid w:val="009F0116"/>
    <w:rsid w:val="00A12FAB"/>
    <w:rsid w:val="00A24942"/>
    <w:rsid w:val="00A311C9"/>
    <w:rsid w:val="00A46EFE"/>
    <w:rsid w:val="00A50FE9"/>
    <w:rsid w:val="00A56756"/>
    <w:rsid w:val="00A66CFB"/>
    <w:rsid w:val="00A807A7"/>
    <w:rsid w:val="00AA0521"/>
    <w:rsid w:val="00AB6C06"/>
    <w:rsid w:val="00AB7377"/>
    <w:rsid w:val="00AD329C"/>
    <w:rsid w:val="00AD649D"/>
    <w:rsid w:val="00AF2E5B"/>
    <w:rsid w:val="00AF76EA"/>
    <w:rsid w:val="00B04D14"/>
    <w:rsid w:val="00B26102"/>
    <w:rsid w:val="00B4526E"/>
    <w:rsid w:val="00B45ED4"/>
    <w:rsid w:val="00B52341"/>
    <w:rsid w:val="00B54FB4"/>
    <w:rsid w:val="00B61AF6"/>
    <w:rsid w:val="00B7771E"/>
    <w:rsid w:val="00B810A6"/>
    <w:rsid w:val="00B949BD"/>
    <w:rsid w:val="00BA1730"/>
    <w:rsid w:val="00BE6092"/>
    <w:rsid w:val="00BF405A"/>
    <w:rsid w:val="00BF4CFC"/>
    <w:rsid w:val="00C05C4B"/>
    <w:rsid w:val="00C33407"/>
    <w:rsid w:val="00C37CD2"/>
    <w:rsid w:val="00C527C7"/>
    <w:rsid w:val="00C606B9"/>
    <w:rsid w:val="00C61345"/>
    <w:rsid w:val="00CA3BEC"/>
    <w:rsid w:val="00CA57DC"/>
    <w:rsid w:val="00CB3B1B"/>
    <w:rsid w:val="00CB3DE2"/>
    <w:rsid w:val="00CB6204"/>
    <w:rsid w:val="00CC527A"/>
    <w:rsid w:val="00CE5A75"/>
    <w:rsid w:val="00CF4169"/>
    <w:rsid w:val="00D327BC"/>
    <w:rsid w:val="00D32C49"/>
    <w:rsid w:val="00D37096"/>
    <w:rsid w:val="00D5318F"/>
    <w:rsid w:val="00D66CF6"/>
    <w:rsid w:val="00D74F94"/>
    <w:rsid w:val="00D7547D"/>
    <w:rsid w:val="00D96B96"/>
    <w:rsid w:val="00DD482A"/>
    <w:rsid w:val="00DE0396"/>
    <w:rsid w:val="00DE0405"/>
    <w:rsid w:val="00DE252B"/>
    <w:rsid w:val="00DF7460"/>
    <w:rsid w:val="00E32DC0"/>
    <w:rsid w:val="00E37A20"/>
    <w:rsid w:val="00E4204B"/>
    <w:rsid w:val="00E4420F"/>
    <w:rsid w:val="00E76F17"/>
    <w:rsid w:val="00EA4B65"/>
    <w:rsid w:val="00EB5766"/>
    <w:rsid w:val="00EC667E"/>
    <w:rsid w:val="00EE556A"/>
    <w:rsid w:val="00EF1D43"/>
    <w:rsid w:val="00EF7C26"/>
    <w:rsid w:val="00F2722D"/>
    <w:rsid w:val="00F446D1"/>
    <w:rsid w:val="00F46593"/>
    <w:rsid w:val="00F568D6"/>
    <w:rsid w:val="00F60002"/>
    <w:rsid w:val="00F70072"/>
    <w:rsid w:val="00F90368"/>
    <w:rsid w:val="00FA33C4"/>
    <w:rsid w:val="00FB0831"/>
    <w:rsid w:val="00FC1B6F"/>
    <w:rsid w:val="00FC3DB9"/>
    <w:rsid w:val="00FD06FE"/>
    <w:rsid w:val="00FF4A8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B9AD5F"/>
  <w15:docId w15:val="{9A36F21E-8122-4CE6-9C93-9E46B8F24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link w:val="StopkaZnak"/>
    <w:uiPriority w:val="99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uiPriority w:val="39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aliases w:val="L1,Numerowanie,List Paragraph,2 heading,A_wyliczenie,K-P_odwolanie,Akapit z listą5,maz_wyliczenie,opis dzialania,Akapit z listą BS,Kolorowa lista — akcent 11,sw tekst,normalny tekst,CW_Lista,Lista punktowana1,Lista punktowana2,List bullet"/>
    <w:basedOn w:val="Normalny"/>
    <w:link w:val="AkapitzlistZnak"/>
    <w:qFormat/>
    <w:rsid w:val="00585A2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Kolorowa lista — akcent 11 Znak,sw tekst Znak"/>
    <w:link w:val="Akapitzlist"/>
    <w:qFormat/>
    <w:locked/>
    <w:rsid w:val="00AF2E5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8935E3"/>
  </w:style>
  <w:style w:type="character" w:customStyle="1" w:styleId="StopkaZnak">
    <w:name w:val="Stopka Znak"/>
    <w:basedOn w:val="Domylnaczcionkaakapitu"/>
    <w:link w:val="Stopka"/>
    <w:uiPriority w:val="99"/>
    <w:rsid w:val="008935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NIES~1.JAN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5B950-A091-4267-9BBE-7B4DC81E36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1</Pages>
  <Words>163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Ratajczak</dc:creator>
  <cp:lastModifiedBy>LAPTOP_AB</cp:lastModifiedBy>
  <cp:revision>2</cp:revision>
  <cp:lastPrinted>2010-01-07T09:39:00Z</cp:lastPrinted>
  <dcterms:created xsi:type="dcterms:W3CDTF">2026-04-10T05:52:00Z</dcterms:created>
  <dcterms:modified xsi:type="dcterms:W3CDTF">2026-04-10T05:52:00Z</dcterms:modified>
</cp:coreProperties>
</file>