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9"/>
      </w:tblGrid>
      <w:tr w:rsidR="00FF023F" w14:paraId="127CDE4A" w14:textId="77777777" w:rsidTr="00FF023F">
        <w:trPr>
          <w:trHeight w:val="2268"/>
        </w:trPr>
        <w:tc>
          <w:tcPr>
            <w:tcW w:w="3969" w:type="dxa"/>
            <w:vAlign w:val="bottom"/>
          </w:tcPr>
          <w:p w14:paraId="173AFD37" w14:textId="77777777" w:rsidR="00FF023F" w:rsidRPr="00FF023F" w:rsidRDefault="00FF023F" w:rsidP="00FF023F">
            <w:pPr>
              <w:spacing w:line="480" w:lineRule="auto"/>
              <w:jc w:val="center"/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</w:pPr>
          </w:p>
          <w:p w14:paraId="4D10D1EA" w14:textId="77777777" w:rsidR="00FF023F" w:rsidRPr="00FF023F" w:rsidRDefault="00FF023F" w:rsidP="00FF023F">
            <w:pPr>
              <w:spacing w:line="480" w:lineRule="auto"/>
              <w:jc w:val="center"/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</w:pPr>
          </w:p>
          <w:p w14:paraId="1951DAEC" w14:textId="77777777" w:rsidR="00FF023F" w:rsidRPr="00FF023F" w:rsidRDefault="00FF023F" w:rsidP="00FF023F">
            <w:pPr>
              <w:spacing w:line="480" w:lineRule="auto"/>
              <w:jc w:val="center"/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</w:pPr>
          </w:p>
          <w:p w14:paraId="3F9A0349" w14:textId="14A030C6" w:rsidR="00FF023F" w:rsidRDefault="00FF023F" w:rsidP="00FF023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F023F">
              <w:rPr>
                <w:rFonts w:ascii="Arial" w:eastAsia="Calibri" w:hAnsi="Arial" w:cs="Arial"/>
                <w:bCs/>
                <w:sz w:val="18"/>
                <w:szCs w:val="18"/>
                <w:lang w:eastAsia="en-US"/>
              </w:rPr>
              <w:t>nazwa Wykonawcy, adres</w:t>
            </w:r>
          </w:p>
        </w:tc>
      </w:tr>
    </w:tbl>
    <w:p w14:paraId="3E2C8D01" w14:textId="77777777" w:rsidR="00EF0FC8" w:rsidRPr="00FF023F" w:rsidRDefault="00EF0FC8" w:rsidP="00FF023F">
      <w:pPr>
        <w:rPr>
          <w:rFonts w:ascii="Arial" w:hAnsi="Arial" w:cs="Arial"/>
          <w:sz w:val="22"/>
          <w:szCs w:val="22"/>
        </w:rPr>
      </w:pPr>
    </w:p>
    <w:p w14:paraId="4E2A3DEC" w14:textId="77777777" w:rsidR="005C5B73" w:rsidRPr="00FF023F" w:rsidRDefault="005C5B73" w:rsidP="00FF023F">
      <w:pPr>
        <w:rPr>
          <w:rFonts w:ascii="Arial" w:hAnsi="Arial" w:cs="Arial"/>
          <w:sz w:val="22"/>
          <w:szCs w:val="22"/>
        </w:rPr>
      </w:pPr>
    </w:p>
    <w:p w14:paraId="101659A6" w14:textId="4479FCB6" w:rsidR="00FF023F" w:rsidRPr="00FF023F" w:rsidRDefault="005C5B73" w:rsidP="00FF023F">
      <w:pPr>
        <w:rPr>
          <w:rFonts w:ascii="Arial" w:hAnsi="Arial" w:cs="Arial"/>
          <w:b/>
          <w:sz w:val="22"/>
          <w:szCs w:val="22"/>
        </w:rPr>
      </w:pPr>
      <w:r w:rsidRPr="00FF023F">
        <w:rPr>
          <w:rFonts w:ascii="Arial" w:hAnsi="Arial" w:cs="Arial"/>
          <w:sz w:val="22"/>
          <w:szCs w:val="22"/>
        </w:rPr>
        <w:t xml:space="preserve">Znak sprawy: </w:t>
      </w:r>
      <w:r w:rsidR="006B656A" w:rsidRPr="00FF023F">
        <w:rPr>
          <w:rFonts w:ascii="Arial" w:hAnsi="Arial" w:cs="Arial"/>
          <w:b/>
          <w:sz w:val="22"/>
          <w:szCs w:val="22"/>
        </w:rPr>
        <w:t>1</w:t>
      </w:r>
      <w:r w:rsidR="006E44C5" w:rsidRPr="00FF023F">
        <w:rPr>
          <w:rFonts w:ascii="Arial" w:hAnsi="Arial" w:cs="Arial"/>
          <w:b/>
          <w:sz w:val="22"/>
          <w:szCs w:val="22"/>
        </w:rPr>
        <w:t>/ZP/</w:t>
      </w:r>
      <w:r w:rsidR="00AD382A" w:rsidRPr="00FF023F">
        <w:rPr>
          <w:rFonts w:ascii="Arial" w:hAnsi="Arial" w:cs="Arial"/>
          <w:b/>
          <w:sz w:val="22"/>
          <w:szCs w:val="22"/>
        </w:rPr>
        <w:t>CRK/</w:t>
      </w:r>
      <w:r w:rsidR="006E44C5" w:rsidRPr="00FF023F">
        <w:rPr>
          <w:rFonts w:ascii="Arial" w:hAnsi="Arial" w:cs="Arial"/>
          <w:b/>
          <w:sz w:val="22"/>
          <w:szCs w:val="22"/>
        </w:rPr>
        <w:t>202</w:t>
      </w:r>
      <w:r w:rsidR="00FF023F">
        <w:rPr>
          <w:rFonts w:ascii="Arial" w:hAnsi="Arial" w:cs="Arial"/>
          <w:b/>
          <w:sz w:val="22"/>
          <w:szCs w:val="22"/>
        </w:rPr>
        <w:t>6</w:t>
      </w:r>
    </w:p>
    <w:p w14:paraId="3F54B664" w14:textId="77777777" w:rsidR="005C5B73" w:rsidRPr="00FF023F" w:rsidRDefault="005C5B73" w:rsidP="00FF023F">
      <w:pPr>
        <w:pStyle w:val="Nagwek2"/>
        <w:jc w:val="center"/>
        <w:rPr>
          <w:rFonts w:ascii="Arial" w:hAnsi="Arial" w:cs="Arial"/>
          <w:b/>
          <w:spacing w:val="20"/>
          <w:sz w:val="22"/>
          <w:szCs w:val="22"/>
        </w:rPr>
      </w:pPr>
    </w:p>
    <w:p w14:paraId="47066719" w14:textId="11127597" w:rsidR="00637559" w:rsidRPr="00FF023F" w:rsidRDefault="00637559" w:rsidP="00FF02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6" w:color="auto"/>
        </w:pBdr>
        <w:shd w:val="clear" w:color="auto" w:fill="D9D9D9" w:themeFill="background1" w:themeFillShade="D9"/>
        <w:jc w:val="center"/>
        <w:rPr>
          <w:rFonts w:ascii="Arial" w:hAnsi="Arial" w:cs="Arial"/>
          <w:sz w:val="22"/>
          <w:szCs w:val="22"/>
        </w:rPr>
      </w:pPr>
      <w:r w:rsidRPr="00FF023F">
        <w:rPr>
          <w:rFonts w:ascii="Arial" w:hAnsi="Arial" w:cs="Arial"/>
          <w:b/>
          <w:bCs/>
          <w:sz w:val="22"/>
          <w:szCs w:val="22"/>
        </w:rPr>
        <w:t>WYKAZ WYKONANYCH PROGRAMÓW FUNKCJONALNO-UŻYTKOWYCH</w:t>
      </w:r>
      <w:r w:rsidR="00C71228">
        <w:rPr>
          <w:rStyle w:val="Odwoanieprzypisukocowego"/>
          <w:rFonts w:ascii="Arial" w:hAnsi="Arial" w:cs="Arial"/>
          <w:b/>
          <w:bCs/>
          <w:sz w:val="22"/>
          <w:szCs w:val="22"/>
        </w:rPr>
        <w:endnoteReference w:id="1"/>
      </w:r>
    </w:p>
    <w:p w14:paraId="22F79141" w14:textId="77777777" w:rsidR="005C5B73" w:rsidRPr="00FF023F" w:rsidRDefault="005C5B73" w:rsidP="00FF023F">
      <w:pPr>
        <w:rPr>
          <w:rFonts w:ascii="Arial" w:hAnsi="Arial" w:cs="Arial"/>
          <w:sz w:val="22"/>
          <w:szCs w:val="22"/>
        </w:rPr>
      </w:pPr>
    </w:p>
    <w:p w14:paraId="0E8C280F" w14:textId="77777777" w:rsidR="00EF0FC8" w:rsidRPr="00FF023F" w:rsidRDefault="00EF0FC8" w:rsidP="00FF023F">
      <w:pPr>
        <w:rPr>
          <w:rFonts w:ascii="Arial" w:hAnsi="Arial" w:cs="Arial"/>
          <w:sz w:val="22"/>
          <w:szCs w:val="22"/>
        </w:rPr>
      </w:pPr>
    </w:p>
    <w:p w14:paraId="265EDC8D" w14:textId="32311896" w:rsidR="00B508E2" w:rsidRDefault="002B6E50" w:rsidP="00FF023F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bookmarkStart w:id="0" w:name="_Hlk88396566"/>
      <w:r w:rsidRPr="00FF023F">
        <w:rPr>
          <w:rFonts w:ascii="Arial" w:hAnsi="Arial" w:cs="Arial"/>
          <w:sz w:val="22"/>
          <w:szCs w:val="22"/>
        </w:rPr>
        <w:t xml:space="preserve">Składając ofertę w postępowaniu o udzielenie zamówienia publicznego prowadzonego w trybie podstawowym </w:t>
      </w:r>
      <w:r w:rsidRPr="00FF023F">
        <w:rPr>
          <w:rFonts w:ascii="Arial" w:hAnsi="Arial" w:cs="Arial"/>
          <w:sz w:val="22"/>
          <w:szCs w:val="22"/>
          <w:shd w:val="clear" w:color="auto" w:fill="FFFFFF"/>
        </w:rPr>
        <w:t xml:space="preserve">dobrowolnie (fakultatywnie) </w:t>
      </w:r>
      <w:r w:rsidRPr="00FF023F">
        <w:rPr>
          <w:rFonts w:ascii="Arial" w:hAnsi="Arial" w:cs="Arial"/>
          <w:b/>
          <w:sz w:val="22"/>
          <w:szCs w:val="22"/>
        </w:rPr>
        <w:t>w oparciu o art. 275 pkt. 1 ustawy z dnia 11 września 2019r. Prawo zamówień publicznych (Dz.U. z 202</w:t>
      </w:r>
      <w:r w:rsidR="004A6C8D" w:rsidRPr="00FF023F">
        <w:rPr>
          <w:rFonts w:ascii="Arial" w:hAnsi="Arial" w:cs="Arial"/>
          <w:b/>
          <w:sz w:val="22"/>
          <w:szCs w:val="22"/>
        </w:rPr>
        <w:t>4</w:t>
      </w:r>
      <w:r w:rsidR="00FF023F">
        <w:rPr>
          <w:rFonts w:ascii="Arial" w:hAnsi="Arial" w:cs="Arial"/>
          <w:b/>
          <w:sz w:val="22"/>
          <w:szCs w:val="22"/>
        </w:rPr>
        <w:t xml:space="preserve"> </w:t>
      </w:r>
      <w:r w:rsidRPr="00FF023F">
        <w:rPr>
          <w:rFonts w:ascii="Arial" w:hAnsi="Arial" w:cs="Arial"/>
          <w:b/>
          <w:sz w:val="22"/>
          <w:szCs w:val="22"/>
        </w:rPr>
        <w:t xml:space="preserve">r. poz. </w:t>
      </w:r>
      <w:r w:rsidR="004A6C8D" w:rsidRPr="00FF023F">
        <w:rPr>
          <w:rFonts w:ascii="Arial" w:hAnsi="Arial" w:cs="Arial"/>
          <w:b/>
          <w:sz w:val="22"/>
          <w:szCs w:val="22"/>
        </w:rPr>
        <w:t>1320</w:t>
      </w:r>
      <w:r w:rsidR="007355E7" w:rsidRPr="00FF023F">
        <w:rPr>
          <w:rFonts w:ascii="Arial" w:hAnsi="Arial" w:cs="Arial"/>
          <w:b/>
          <w:sz w:val="22"/>
          <w:szCs w:val="22"/>
        </w:rPr>
        <w:t xml:space="preserve"> z późn. zm.</w:t>
      </w:r>
      <w:r w:rsidRPr="00FF023F">
        <w:rPr>
          <w:rFonts w:ascii="Arial" w:hAnsi="Arial" w:cs="Arial"/>
          <w:b/>
          <w:sz w:val="22"/>
          <w:szCs w:val="22"/>
        </w:rPr>
        <w:t xml:space="preserve">), </w:t>
      </w:r>
      <w:r w:rsidRPr="00FF023F">
        <w:rPr>
          <w:rFonts w:ascii="Arial" w:hAnsi="Arial" w:cs="Arial"/>
          <w:bCs/>
          <w:sz w:val="22"/>
          <w:szCs w:val="22"/>
        </w:rPr>
        <w:t>zwanej dale</w:t>
      </w:r>
      <w:r w:rsidR="00FF023F">
        <w:rPr>
          <w:rFonts w:ascii="Arial" w:hAnsi="Arial" w:cs="Arial"/>
          <w:bCs/>
          <w:sz w:val="22"/>
          <w:szCs w:val="22"/>
        </w:rPr>
        <w:t>j „</w:t>
      </w:r>
      <w:r w:rsidRPr="00FF023F">
        <w:rPr>
          <w:rFonts w:ascii="Arial" w:hAnsi="Arial" w:cs="Arial"/>
          <w:bCs/>
          <w:sz w:val="22"/>
          <w:szCs w:val="22"/>
        </w:rPr>
        <w:t xml:space="preserve">ustawą </w:t>
      </w:r>
      <w:r w:rsidR="00FF023F" w:rsidRPr="00FF023F">
        <w:rPr>
          <w:rFonts w:ascii="Arial" w:hAnsi="Arial" w:cs="Arial"/>
          <w:bCs/>
          <w:sz w:val="22"/>
          <w:szCs w:val="22"/>
        </w:rPr>
        <w:t>P</w:t>
      </w:r>
      <w:r w:rsidR="00FF023F">
        <w:rPr>
          <w:rFonts w:ascii="Arial" w:hAnsi="Arial" w:cs="Arial"/>
          <w:bCs/>
          <w:sz w:val="22"/>
          <w:szCs w:val="22"/>
        </w:rPr>
        <w:t>ZP</w:t>
      </w:r>
      <w:r w:rsidR="00FF023F" w:rsidRPr="00FF023F">
        <w:rPr>
          <w:rFonts w:ascii="Arial" w:hAnsi="Arial" w:cs="Arial"/>
          <w:bCs/>
          <w:sz w:val="22"/>
          <w:szCs w:val="22"/>
        </w:rPr>
        <w:t>”</w:t>
      </w:r>
      <w:r w:rsidR="00FF023F" w:rsidRPr="00FF023F">
        <w:rPr>
          <w:rFonts w:ascii="Arial" w:hAnsi="Arial" w:cs="Arial"/>
          <w:b/>
          <w:sz w:val="22"/>
          <w:szCs w:val="22"/>
        </w:rPr>
        <w:t xml:space="preserve"> </w:t>
      </w:r>
      <w:r w:rsidR="00FF023F" w:rsidRPr="00FF023F">
        <w:rPr>
          <w:rFonts w:ascii="Arial" w:hAnsi="Arial" w:cs="Arial"/>
          <w:sz w:val="22"/>
          <w:szCs w:val="22"/>
        </w:rPr>
        <w:t>pn.</w:t>
      </w:r>
      <w:r w:rsidRPr="00FF023F">
        <w:rPr>
          <w:rFonts w:ascii="Arial" w:hAnsi="Arial" w:cs="Arial"/>
          <w:sz w:val="22"/>
          <w:szCs w:val="22"/>
        </w:rPr>
        <w:t xml:space="preserve">: </w:t>
      </w:r>
      <w:bookmarkEnd w:id="0"/>
    </w:p>
    <w:p w14:paraId="0CA2F691" w14:textId="77777777" w:rsidR="00FF023F" w:rsidRPr="00FF023F" w:rsidRDefault="00FF023F" w:rsidP="00FF023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48C4048D" w14:textId="2283F01E" w:rsidR="005C5B73" w:rsidRDefault="00637559" w:rsidP="00FF023F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FF023F">
        <w:rPr>
          <w:rFonts w:ascii="Arial" w:hAnsi="Arial" w:cs="Arial"/>
          <w:b/>
          <w:sz w:val="22"/>
          <w:szCs w:val="22"/>
        </w:rPr>
        <w:t>Sporządzenie Programu Funkcjonalno-Użytkowego wraz z opracowaniem projektu Specyfikacji Warunków Zamówienia dla zadania polegającego na budowie elektrociepłowni na paliwa alternatywne i biomasę – nowego źródła energii dla Ostrowskiego Rynku Energetycznego.</w:t>
      </w:r>
    </w:p>
    <w:p w14:paraId="59235E35" w14:textId="77777777" w:rsidR="00FF023F" w:rsidRPr="00FF023F" w:rsidRDefault="00FF023F" w:rsidP="00FF023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E92D842" w14:textId="42A7F808" w:rsidR="00637559" w:rsidRPr="00FF023F" w:rsidRDefault="00A85506" w:rsidP="00FF023F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FF023F">
        <w:rPr>
          <w:rFonts w:ascii="Arial" w:hAnsi="Arial" w:cs="Arial"/>
          <w:sz w:val="22"/>
          <w:szCs w:val="22"/>
        </w:rPr>
        <w:t>OŚWIADCZAM</w:t>
      </w:r>
      <w:r w:rsidR="00FF023F">
        <w:rPr>
          <w:rFonts w:ascii="Arial" w:hAnsi="Arial" w:cs="Arial"/>
          <w:sz w:val="22"/>
          <w:szCs w:val="22"/>
        </w:rPr>
        <w:t>/OŚWIADCZAMY*</w:t>
      </w:r>
      <w:r w:rsidRPr="00FF023F">
        <w:rPr>
          <w:rFonts w:ascii="Arial" w:hAnsi="Arial" w:cs="Arial"/>
          <w:sz w:val="22"/>
          <w:szCs w:val="22"/>
        </w:rPr>
        <w:t>, że</w:t>
      </w:r>
      <w:r w:rsidR="005C5B73" w:rsidRPr="00FF023F">
        <w:rPr>
          <w:rFonts w:ascii="Arial" w:hAnsi="Arial" w:cs="Arial"/>
          <w:sz w:val="22"/>
          <w:szCs w:val="22"/>
        </w:rPr>
        <w:t>: wykonałem</w:t>
      </w:r>
      <w:r w:rsidR="00FF023F">
        <w:rPr>
          <w:rFonts w:ascii="Arial" w:hAnsi="Arial" w:cs="Arial"/>
          <w:sz w:val="22"/>
          <w:szCs w:val="22"/>
        </w:rPr>
        <w:t>/</w:t>
      </w:r>
      <w:r w:rsidR="005C5B73" w:rsidRPr="00FF023F">
        <w:rPr>
          <w:rFonts w:ascii="Arial" w:hAnsi="Arial" w:cs="Arial"/>
          <w:sz w:val="22"/>
          <w:szCs w:val="22"/>
        </w:rPr>
        <w:t>wykonaliśmy</w:t>
      </w:r>
      <w:r w:rsidR="00FF023F">
        <w:rPr>
          <w:rFonts w:ascii="Arial" w:hAnsi="Arial" w:cs="Arial"/>
          <w:sz w:val="22"/>
          <w:szCs w:val="22"/>
        </w:rPr>
        <w:t>*</w:t>
      </w:r>
      <w:r w:rsidR="00A20713" w:rsidRPr="00FF023F">
        <w:rPr>
          <w:rFonts w:ascii="Arial" w:hAnsi="Arial" w:cs="Arial"/>
          <w:sz w:val="22"/>
          <w:szCs w:val="22"/>
        </w:rPr>
        <w:t xml:space="preserve"> </w:t>
      </w:r>
      <w:r w:rsidR="00637559" w:rsidRPr="00FF023F">
        <w:rPr>
          <w:rFonts w:ascii="Arial" w:hAnsi="Arial" w:cs="Arial"/>
          <w:sz w:val="22"/>
          <w:szCs w:val="22"/>
        </w:rPr>
        <w:t>w okresie ostatnich 5 lat przed upływem terminu składania ofert, a jeżeli okres prowadzenia działalności jest krótszy – to w tym okresie, co najmniej dwa Programy Funkcjonalno</w:t>
      </w:r>
      <w:r w:rsidR="00FF023F">
        <w:rPr>
          <w:rFonts w:ascii="Arial" w:hAnsi="Arial" w:cs="Arial"/>
          <w:sz w:val="22"/>
          <w:szCs w:val="22"/>
        </w:rPr>
        <w:t>-</w:t>
      </w:r>
      <w:r w:rsidR="00637559" w:rsidRPr="00FF023F">
        <w:rPr>
          <w:rFonts w:ascii="Arial" w:hAnsi="Arial" w:cs="Arial"/>
          <w:sz w:val="22"/>
          <w:szCs w:val="22"/>
        </w:rPr>
        <w:t>Użytkowe dla postępowań przetargowych dotyczących budowy instalacji termicznego przekształcania odpadów komunalnych</w:t>
      </w:r>
      <w:r w:rsidR="00FF023F">
        <w:rPr>
          <w:rFonts w:ascii="Arial" w:hAnsi="Arial" w:cs="Arial"/>
          <w:sz w:val="22"/>
          <w:szCs w:val="22"/>
        </w:rPr>
        <w:br/>
      </w:r>
      <w:r w:rsidR="00AD382A" w:rsidRPr="00FF023F">
        <w:rPr>
          <w:rFonts w:ascii="Arial" w:hAnsi="Arial" w:cs="Arial"/>
          <w:sz w:val="22"/>
          <w:szCs w:val="22"/>
        </w:rPr>
        <w:t xml:space="preserve">o przepustowości co najmniej 20 000 </w:t>
      </w:r>
      <w:r w:rsidR="00764209" w:rsidRPr="00FF023F">
        <w:rPr>
          <w:rFonts w:ascii="Arial" w:hAnsi="Arial" w:cs="Arial"/>
          <w:sz w:val="22"/>
          <w:szCs w:val="22"/>
        </w:rPr>
        <w:t>Mg</w:t>
      </w:r>
      <w:r w:rsidR="00AD382A" w:rsidRPr="00FF023F">
        <w:rPr>
          <w:rFonts w:ascii="Arial" w:hAnsi="Arial" w:cs="Arial"/>
          <w:sz w:val="22"/>
          <w:szCs w:val="22"/>
        </w:rPr>
        <w:t>/rok</w:t>
      </w:r>
      <w:r w:rsidR="00637559" w:rsidRPr="00FF023F">
        <w:rPr>
          <w:rFonts w:ascii="Arial" w:hAnsi="Arial" w:cs="Arial"/>
          <w:sz w:val="22"/>
          <w:szCs w:val="22"/>
        </w:rPr>
        <w:t>.</w:t>
      </w:r>
    </w:p>
    <w:p w14:paraId="77EED9CA" w14:textId="77777777" w:rsidR="00637559" w:rsidRPr="00FF023F" w:rsidRDefault="00637559" w:rsidP="00FF023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21262022" w14:textId="77777777" w:rsidR="00637559" w:rsidRDefault="00637559" w:rsidP="00FF023F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FF023F">
        <w:rPr>
          <w:rFonts w:ascii="Arial" w:hAnsi="Arial" w:cs="Arial"/>
          <w:sz w:val="22"/>
          <w:szCs w:val="22"/>
        </w:rPr>
        <w:t>Wykaz ten składany jest w celu potwierdzenia zdolności technicznej i zawodowej wykonawcy.</w:t>
      </w:r>
    </w:p>
    <w:p w14:paraId="1D96F9EC" w14:textId="77777777" w:rsidR="00FF023F" w:rsidRPr="00FF023F" w:rsidRDefault="00FF023F" w:rsidP="00FF023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4EAB74AB" w14:textId="77777777" w:rsidR="00637559" w:rsidRPr="00FF023F" w:rsidRDefault="00637559" w:rsidP="00FF023F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FF023F">
        <w:rPr>
          <w:rFonts w:ascii="Arial" w:hAnsi="Arial" w:cs="Arial"/>
          <w:sz w:val="22"/>
          <w:szCs w:val="22"/>
        </w:rPr>
        <w:t>Tabela wykazu PFU powinna zawierać:</w:t>
      </w:r>
    </w:p>
    <w:p w14:paraId="22A7A66E" w14:textId="276C00CC" w:rsidR="00637559" w:rsidRPr="00FF023F" w:rsidRDefault="00637559" w:rsidP="00FF023F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Arial" w:hAnsi="Arial" w:cs="Arial"/>
        </w:rPr>
      </w:pPr>
      <w:r w:rsidRPr="00FF023F">
        <w:rPr>
          <w:rFonts w:ascii="Arial" w:hAnsi="Arial" w:cs="Arial"/>
        </w:rPr>
        <w:t>zakres opracowania,</w:t>
      </w:r>
    </w:p>
    <w:p w14:paraId="14A8896E" w14:textId="29445B05" w:rsidR="00637559" w:rsidRPr="00FF023F" w:rsidRDefault="00637559" w:rsidP="00FF023F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Arial" w:hAnsi="Arial" w:cs="Arial"/>
        </w:rPr>
      </w:pPr>
      <w:r w:rsidRPr="00FF023F">
        <w:rPr>
          <w:rFonts w:ascii="Arial" w:hAnsi="Arial" w:cs="Arial"/>
        </w:rPr>
        <w:t>wartość zamówienia,</w:t>
      </w:r>
    </w:p>
    <w:p w14:paraId="20ACEEAB" w14:textId="09FABFEF" w:rsidR="00637559" w:rsidRPr="00FF023F" w:rsidRDefault="00637559" w:rsidP="00FF023F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Arial" w:hAnsi="Arial" w:cs="Arial"/>
        </w:rPr>
      </w:pPr>
      <w:r w:rsidRPr="00FF023F">
        <w:rPr>
          <w:rFonts w:ascii="Arial" w:hAnsi="Arial" w:cs="Arial"/>
        </w:rPr>
        <w:t>datę wykonania,</w:t>
      </w:r>
    </w:p>
    <w:p w14:paraId="254CE852" w14:textId="07FBBBCC" w:rsidR="00637559" w:rsidRPr="00FF023F" w:rsidRDefault="00637559" w:rsidP="00FF023F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Arial" w:hAnsi="Arial" w:cs="Arial"/>
        </w:rPr>
      </w:pPr>
      <w:r w:rsidRPr="00FF023F">
        <w:rPr>
          <w:rFonts w:ascii="Arial" w:hAnsi="Arial" w:cs="Arial"/>
        </w:rPr>
        <w:t>podmiot, na rzecz którego PFU zostało wykonane,</w:t>
      </w:r>
    </w:p>
    <w:p w14:paraId="12794F3C" w14:textId="2CB688EC" w:rsidR="00637559" w:rsidRPr="00FF023F" w:rsidRDefault="00637559" w:rsidP="00FF023F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Arial" w:hAnsi="Arial" w:cs="Arial"/>
        </w:rPr>
      </w:pPr>
      <w:r w:rsidRPr="00FF023F">
        <w:rPr>
          <w:rFonts w:ascii="Arial" w:hAnsi="Arial" w:cs="Arial"/>
        </w:rPr>
        <w:t>załączone dowody należytego wykonania (referencje lub inne dokumenty potwierdzające,</w:t>
      </w:r>
      <w:r w:rsidR="00FF023F">
        <w:rPr>
          <w:rFonts w:ascii="Arial" w:hAnsi="Arial" w:cs="Arial"/>
        </w:rPr>
        <w:br/>
      </w:r>
      <w:r w:rsidRPr="00FF023F">
        <w:rPr>
          <w:rFonts w:ascii="Arial" w:hAnsi="Arial" w:cs="Arial"/>
        </w:rPr>
        <w:t>a w przypadku braku możliwości uzyskania referencji – inne odpowiednie dokumenty).</w:t>
      </w:r>
    </w:p>
    <w:p w14:paraId="5909EEA2" w14:textId="77777777" w:rsidR="00FF023F" w:rsidRDefault="00FF023F">
      <w:pPr>
        <w:rPr>
          <w:rFonts w:ascii="Arial" w:hAnsi="Arial" w:cs="Arial"/>
          <w:sz w:val="22"/>
          <w:szCs w:val="22"/>
        </w:rPr>
      </w:pPr>
    </w:p>
    <w:p w14:paraId="4DBA09DF" w14:textId="77777777" w:rsidR="00FF023F" w:rsidRDefault="00FF023F">
      <w:pPr>
        <w:rPr>
          <w:rFonts w:ascii="Arial" w:hAnsi="Arial" w:cs="Arial"/>
          <w:sz w:val="22"/>
          <w:szCs w:val="22"/>
        </w:rPr>
      </w:pPr>
    </w:p>
    <w:p w14:paraId="71DB2A12" w14:textId="77777777" w:rsidR="00FF023F" w:rsidRDefault="00FF023F">
      <w:pPr>
        <w:rPr>
          <w:rFonts w:ascii="Arial" w:hAnsi="Arial" w:cs="Arial"/>
          <w:sz w:val="22"/>
          <w:szCs w:val="22"/>
        </w:rPr>
      </w:pPr>
    </w:p>
    <w:p w14:paraId="48ECA1FC" w14:textId="77777777" w:rsidR="00FF023F" w:rsidRDefault="00FF023F">
      <w:pPr>
        <w:rPr>
          <w:rFonts w:ascii="Arial" w:hAnsi="Arial" w:cs="Arial"/>
          <w:sz w:val="22"/>
          <w:szCs w:val="22"/>
        </w:rPr>
      </w:pPr>
    </w:p>
    <w:p w14:paraId="11CAACC8" w14:textId="77777777" w:rsidR="00FF023F" w:rsidRDefault="00FF023F">
      <w:pPr>
        <w:rPr>
          <w:rFonts w:ascii="Arial" w:hAnsi="Arial" w:cs="Arial"/>
          <w:sz w:val="22"/>
          <w:szCs w:val="22"/>
        </w:rPr>
      </w:pPr>
    </w:p>
    <w:p w14:paraId="3B90B986" w14:textId="77777777" w:rsidR="00FF023F" w:rsidRDefault="00FF023F">
      <w:pPr>
        <w:rPr>
          <w:rFonts w:ascii="Arial" w:hAnsi="Arial" w:cs="Arial"/>
          <w:sz w:val="22"/>
          <w:szCs w:val="22"/>
        </w:rPr>
      </w:pPr>
    </w:p>
    <w:p w14:paraId="7EE36880" w14:textId="77777777" w:rsidR="00FF023F" w:rsidRDefault="00FF023F">
      <w:pPr>
        <w:rPr>
          <w:rFonts w:ascii="Arial" w:hAnsi="Arial" w:cs="Arial"/>
          <w:sz w:val="22"/>
          <w:szCs w:val="22"/>
        </w:rPr>
      </w:pPr>
    </w:p>
    <w:p w14:paraId="58C1EBFB" w14:textId="77777777" w:rsidR="00FF023F" w:rsidRDefault="00FF023F">
      <w:pPr>
        <w:rPr>
          <w:rFonts w:ascii="Arial" w:hAnsi="Arial" w:cs="Arial"/>
          <w:sz w:val="22"/>
          <w:szCs w:val="22"/>
        </w:rPr>
      </w:pPr>
    </w:p>
    <w:p w14:paraId="2CE1126B" w14:textId="77777777" w:rsidR="00FF023F" w:rsidRDefault="00FF023F">
      <w:pPr>
        <w:rPr>
          <w:rFonts w:ascii="Arial" w:hAnsi="Arial" w:cs="Arial"/>
          <w:sz w:val="22"/>
          <w:szCs w:val="22"/>
        </w:rPr>
      </w:pPr>
    </w:p>
    <w:p w14:paraId="10A3F147" w14:textId="77777777" w:rsidR="00FF023F" w:rsidRDefault="00FF023F">
      <w:pPr>
        <w:rPr>
          <w:rFonts w:ascii="Arial" w:hAnsi="Arial" w:cs="Arial"/>
          <w:sz w:val="22"/>
          <w:szCs w:val="22"/>
        </w:rPr>
      </w:pPr>
    </w:p>
    <w:p w14:paraId="176C9158" w14:textId="77777777" w:rsidR="00FF023F" w:rsidRDefault="00FF023F">
      <w:pPr>
        <w:rPr>
          <w:rFonts w:ascii="Arial" w:hAnsi="Arial" w:cs="Arial"/>
          <w:sz w:val="18"/>
          <w:szCs w:val="18"/>
        </w:rPr>
      </w:pPr>
    </w:p>
    <w:p w14:paraId="2B8026B9" w14:textId="1367FD49" w:rsidR="00FF023F" w:rsidRDefault="00FF023F">
      <w:pPr>
        <w:rPr>
          <w:rFonts w:ascii="Arial" w:hAnsi="Arial" w:cs="Arial"/>
          <w:sz w:val="22"/>
          <w:szCs w:val="22"/>
        </w:rPr>
      </w:pPr>
      <w:r w:rsidRPr="004418D2">
        <w:rPr>
          <w:rFonts w:ascii="Arial" w:hAnsi="Arial" w:cs="Arial"/>
          <w:sz w:val="18"/>
          <w:szCs w:val="18"/>
        </w:rPr>
        <w:t>* niepotrzebne skreślić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"/>
        <w:gridCol w:w="1454"/>
        <w:gridCol w:w="1454"/>
        <w:gridCol w:w="1454"/>
        <w:gridCol w:w="1454"/>
        <w:gridCol w:w="1702"/>
        <w:gridCol w:w="1552"/>
      </w:tblGrid>
      <w:tr w:rsidR="00FF023F" w:rsidRPr="00FF023F" w14:paraId="2DC61DF3" w14:textId="77777777" w:rsidTr="00FF023F">
        <w:trPr>
          <w:cantSplit/>
          <w:trHeight w:val="1304"/>
        </w:trPr>
        <w:tc>
          <w:tcPr>
            <w:tcW w:w="290" w:type="pct"/>
            <w:shd w:val="clear" w:color="auto" w:fill="D9D9D9"/>
            <w:vAlign w:val="center"/>
          </w:tcPr>
          <w:p w14:paraId="6E5A60E5" w14:textId="77777777" w:rsidR="00637559" w:rsidRPr="00FF023F" w:rsidRDefault="00637559" w:rsidP="00FF023F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FF023F">
              <w:rPr>
                <w:rFonts w:ascii="Arial" w:hAnsi="Arial" w:cs="Arial"/>
              </w:rPr>
              <w:lastRenderedPageBreak/>
              <w:t>Lp.</w:t>
            </w:r>
          </w:p>
        </w:tc>
        <w:tc>
          <w:tcPr>
            <w:tcW w:w="755" w:type="pct"/>
            <w:shd w:val="clear" w:color="auto" w:fill="D9D9D9"/>
            <w:vAlign w:val="center"/>
          </w:tcPr>
          <w:p w14:paraId="1C441B4B" w14:textId="512681B8" w:rsidR="00637559" w:rsidRPr="00FF023F" w:rsidRDefault="00637559" w:rsidP="00FF023F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FF023F">
              <w:rPr>
                <w:rFonts w:ascii="Arial" w:hAnsi="Arial" w:cs="Arial"/>
              </w:rPr>
              <w:t>Nazwa PFU/projektu</w:t>
            </w:r>
          </w:p>
        </w:tc>
        <w:tc>
          <w:tcPr>
            <w:tcW w:w="755" w:type="pct"/>
            <w:shd w:val="clear" w:color="auto" w:fill="D9D9D9"/>
            <w:vAlign w:val="center"/>
          </w:tcPr>
          <w:p w14:paraId="7BD7C783" w14:textId="4D4B55C0" w:rsidR="00637559" w:rsidRPr="00FF023F" w:rsidRDefault="00637559" w:rsidP="00FF023F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FF023F">
              <w:rPr>
                <w:rFonts w:ascii="Arial" w:hAnsi="Arial" w:cs="Arial"/>
              </w:rPr>
              <w:t>Zakres opracowania</w:t>
            </w:r>
          </w:p>
        </w:tc>
        <w:tc>
          <w:tcPr>
            <w:tcW w:w="755" w:type="pct"/>
            <w:shd w:val="clear" w:color="auto" w:fill="D9D9D9"/>
            <w:vAlign w:val="center"/>
          </w:tcPr>
          <w:p w14:paraId="200DE06E" w14:textId="77777777" w:rsidR="00637559" w:rsidRPr="00FF023F" w:rsidRDefault="00637559" w:rsidP="00FF023F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FF023F">
              <w:rPr>
                <w:rFonts w:ascii="Arial" w:hAnsi="Arial" w:cs="Arial"/>
              </w:rPr>
              <w:t>Wartość zamówienia</w:t>
            </w:r>
          </w:p>
        </w:tc>
        <w:tc>
          <w:tcPr>
            <w:tcW w:w="755" w:type="pct"/>
            <w:shd w:val="clear" w:color="auto" w:fill="D9D9D9"/>
            <w:vAlign w:val="center"/>
          </w:tcPr>
          <w:p w14:paraId="4F67AEE8" w14:textId="77777777" w:rsidR="00637559" w:rsidRPr="00FF023F" w:rsidRDefault="00637559" w:rsidP="00FF023F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FF023F">
              <w:rPr>
                <w:rFonts w:ascii="Arial" w:hAnsi="Arial" w:cs="Arial"/>
              </w:rPr>
              <w:t>Data wykonania</w:t>
            </w:r>
          </w:p>
        </w:tc>
        <w:tc>
          <w:tcPr>
            <w:tcW w:w="884" w:type="pct"/>
            <w:shd w:val="clear" w:color="auto" w:fill="D9D9D9"/>
            <w:vAlign w:val="center"/>
          </w:tcPr>
          <w:p w14:paraId="57ADD70B" w14:textId="77777777" w:rsidR="00637559" w:rsidRPr="00FF023F" w:rsidRDefault="00637559" w:rsidP="00FF023F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FF023F">
              <w:rPr>
                <w:rFonts w:ascii="Arial" w:hAnsi="Arial" w:cs="Arial"/>
              </w:rPr>
              <w:t>Dane zamawiającego</w:t>
            </w:r>
          </w:p>
        </w:tc>
        <w:tc>
          <w:tcPr>
            <w:tcW w:w="807" w:type="pct"/>
            <w:shd w:val="clear" w:color="auto" w:fill="D9D9D9"/>
            <w:vAlign w:val="center"/>
          </w:tcPr>
          <w:p w14:paraId="431F95E4" w14:textId="77777777" w:rsidR="00637559" w:rsidRPr="00FF023F" w:rsidRDefault="00637559" w:rsidP="00FF023F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FF023F">
              <w:rPr>
                <w:rFonts w:ascii="Arial" w:hAnsi="Arial" w:cs="Arial"/>
              </w:rPr>
              <w:t>Dokumenty potwierdzające należyte wykonanie</w:t>
            </w:r>
          </w:p>
        </w:tc>
      </w:tr>
      <w:tr w:rsidR="00FF023F" w:rsidRPr="00FF023F" w14:paraId="678347DD" w14:textId="77777777" w:rsidTr="00FF023F">
        <w:trPr>
          <w:cantSplit/>
          <w:trHeight w:val="510"/>
        </w:trPr>
        <w:tc>
          <w:tcPr>
            <w:tcW w:w="290" w:type="pct"/>
            <w:vAlign w:val="center"/>
          </w:tcPr>
          <w:p w14:paraId="2477D01E" w14:textId="77777777" w:rsidR="00637559" w:rsidRPr="00FF023F" w:rsidRDefault="00637559" w:rsidP="00FF023F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55" w:type="pct"/>
            <w:vAlign w:val="center"/>
          </w:tcPr>
          <w:p w14:paraId="2377C466" w14:textId="77777777" w:rsidR="00637559" w:rsidRPr="00FF023F" w:rsidRDefault="00637559" w:rsidP="00FF023F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755" w:type="pct"/>
            <w:vAlign w:val="center"/>
          </w:tcPr>
          <w:p w14:paraId="44B64B0E" w14:textId="77777777" w:rsidR="00637559" w:rsidRPr="00FF023F" w:rsidRDefault="00637559" w:rsidP="00FF023F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755" w:type="pct"/>
            <w:vAlign w:val="center"/>
          </w:tcPr>
          <w:p w14:paraId="206A354D" w14:textId="77777777" w:rsidR="00637559" w:rsidRPr="00FF023F" w:rsidRDefault="00637559" w:rsidP="00FF023F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55" w:type="pct"/>
            <w:vAlign w:val="center"/>
          </w:tcPr>
          <w:p w14:paraId="258B7CF4" w14:textId="77777777" w:rsidR="00637559" w:rsidRPr="00FF023F" w:rsidRDefault="00637559" w:rsidP="00FF023F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884" w:type="pct"/>
            <w:vAlign w:val="center"/>
          </w:tcPr>
          <w:p w14:paraId="73455608" w14:textId="77777777" w:rsidR="00637559" w:rsidRPr="00FF023F" w:rsidRDefault="00637559" w:rsidP="00FF023F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807" w:type="pct"/>
            <w:vAlign w:val="center"/>
          </w:tcPr>
          <w:p w14:paraId="4602765A" w14:textId="77777777" w:rsidR="00637559" w:rsidRPr="00FF023F" w:rsidRDefault="00637559" w:rsidP="00FF023F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FF023F" w:rsidRPr="00FF023F" w14:paraId="3164B8A1" w14:textId="77777777" w:rsidTr="00FF023F">
        <w:trPr>
          <w:cantSplit/>
          <w:trHeight w:val="510"/>
        </w:trPr>
        <w:tc>
          <w:tcPr>
            <w:tcW w:w="290" w:type="pct"/>
            <w:vAlign w:val="center"/>
          </w:tcPr>
          <w:p w14:paraId="3268DC14" w14:textId="77777777" w:rsidR="00637559" w:rsidRPr="00FF023F" w:rsidRDefault="00637559" w:rsidP="00FF023F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55" w:type="pct"/>
            <w:vAlign w:val="center"/>
          </w:tcPr>
          <w:p w14:paraId="7BCFA93A" w14:textId="77777777" w:rsidR="00637559" w:rsidRPr="00FF023F" w:rsidRDefault="00637559" w:rsidP="00FF023F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755" w:type="pct"/>
            <w:vAlign w:val="center"/>
          </w:tcPr>
          <w:p w14:paraId="689C1E96" w14:textId="77777777" w:rsidR="00637559" w:rsidRPr="00FF023F" w:rsidRDefault="00637559" w:rsidP="00FF023F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755" w:type="pct"/>
            <w:vAlign w:val="center"/>
          </w:tcPr>
          <w:p w14:paraId="484E5EE5" w14:textId="77777777" w:rsidR="00637559" w:rsidRPr="00FF023F" w:rsidRDefault="00637559" w:rsidP="00FF023F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55" w:type="pct"/>
            <w:vAlign w:val="center"/>
          </w:tcPr>
          <w:p w14:paraId="019B6172" w14:textId="77777777" w:rsidR="00637559" w:rsidRPr="00FF023F" w:rsidRDefault="00637559" w:rsidP="00FF023F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884" w:type="pct"/>
            <w:vAlign w:val="center"/>
          </w:tcPr>
          <w:p w14:paraId="40F5F542" w14:textId="77777777" w:rsidR="00637559" w:rsidRPr="00FF023F" w:rsidRDefault="00637559" w:rsidP="00FF023F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807" w:type="pct"/>
            <w:vAlign w:val="center"/>
          </w:tcPr>
          <w:p w14:paraId="36CEAA36" w14:textId="77777777" w:rsidR="00637559" w:rsidRPr="00FF023F" w:rsidRDefault="00637559" w:rsidP="00FF023F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FF023F" w:rsidRPr="00FF023F" w14:paraId="4BDA6637" w14:textId="77777777" w:rsidTr="00FF023F">
        <w:trPr>
          <w:cantSplit/>
          <w:trHeight w:val="510"/>
        </w:trPr>
        <w:tc>
          <w:tcPr>
            <w:tcW w:w="290" w:type="pct"/>
            <w:vAlign w:val="center"/>
          </w:tcPr>
          <w:p w14:paraId="000BB842" w14:textId="77777777" w:rsidR="00637559" w:rsidRPr="00FF023F" w:rsidRDefault="00637559" w:rsidP="00FF023F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55" w:type="pct"/>
            <w:vAlign w:val="center"/>
          </w:tcPr>
          <w:p w14:paraId="5CA85F31" w14:textId="77777777" w:rsidR="00637559" w:rsidRPr="00FF023F" w:rsidRDefault="00637559" w:rsidP="00FF023F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755" w:type="pct"/>
            <w:vAlign w:val="center"/>
          </w:tcPr>
          <w:p w14:paraId="4258C2E1" w14:textId="77777777" w:rsidR="00637559" w:rsidRPr="00FF023F" w:rsidRDefault="00637559" w:rsidP="00FF023F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755" w:type="pct"/>
            <w:vAlign w:val="center"/>
          </w:tcPr>
          <w:p w14:paraId="6238FE50" w14:textId="77777777" w:rsidR="00637559" w:rsidRPr="00FF023F" w:rsidRDefault="00637559" w:rsidP="00FF023F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55" w:type="pct"/>
            <w:vAlign w:val="center"/>
          </w:tcPr>
          <w:p w14:paraId="3F813554" w14:textId="77777777" w:rsidR="00637559" w:rsidRPr="00FF023F" w:rsidRDefault="00637559" w:rsidP="00FF023F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884" w:type="pct"/>
            <w:vAlign w:val="center"/>
          </w:tcPr>
          <w:p w14:paraId="5AE7B16E" w14:textId="77777777" w:rsidR="00637559" w:rsidRPr="00FF023F" w:rsidRDefault="00637559" w:rsidP="00FF023F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807" w:type="pct"/>
            <w:vAlign w:val="center"/>
          </w:tcPr>
          <w:p w14:paraId="058EA19B" w14:textId="77777777" w:rsidR="00637559" w:rsidRPr="00FF023F" w:rsidRDefault="00637559" w:rsidP="00FF023F">
            <w:pPr>
              <w:spacing w:line="276" w:lineRule="auto"/>
              <w:rPr>
                <w:rFonts w:ascii="Arial" w:hAnsi="Arial" w:cs="Arial"/>
              </w:rPr>
            </w:pPr>
          </w:p>
        </w:tc>
      </w:tr>
    </w:tbl>
    <w:p w14:paraId="74285067" w14:textId="77777777" w:rsidR="00B508E2" w:rsidRPr="00FF023F" w:rsidRDefault="00B508E2" w:rsidP="00FF023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14901A95" w14:textId="23FE7702" w:rsidR="00637559" w:rsidRPr="00FF023F" w:rsidRDefault="00637559" w:rsidP="00FF023F">
      <w:pPr>
        <w:spacing w:line="276" w:lineRule="auto"/>
        <w:jc w:val="both"/>
        <w:rPr>
          <w:rFonts w:ascii="Arial" w:hAnsi="Arial" w:cs="Arial"/>
          <w:sz w:val="22"/>
          <w:szCs w:val="22"/>
          <w:u w:val="single"/>
        </w:rPr>
      </w:pPr>
      <w:r w:rsidRPr="00FF023F">
        <w:rPr>
          <w:rFonts w:ascii="Arial" w:hAnsi="Arial" w:cs="Arial"/>
          <w:sz w:val="22"/>
          <w:szCs w:val="22"/>
          <w:u w:val="single"/>
        </w:rPr>
        <w:t>Uwagi:</w:t>
      </w:r>
    </w:p>
    <w:p w14:paraId="1B5A3D29" w14:textId="17BBB94C" w:rsidR="00637559" w:rsidRPr="00FF023F" w:rsidRDefault="00637559" w:rsidP="00FF023F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FF023F">
        <w:rPr>
          <w:rFonts w:ascii="Arial" w:hAnsi="Arial" w:cs="Arial"/>
          <w:sz w:val="22"/>
          <w:szCs w:val="22"/>
        </w:rPr>
        <w:t>Dokumenty potwierdzające należyte wykonanie PFU należy dołączyć do Załącznika nr 6</w:t>
      </w:r>
      <w:r w:rsidR="00FF023F">
        <w:rPr>
          <w:rFonts w:ascii="Arial" w:hAnsi="Arial" w:cs="Arial"/>
          <w:sz w:val="22"/>
          <w:szCs w:val="22"/>
        </w:rPr>
        <w:t>.</w:t>
      </w:r>
    </w:p>
    <w:p w14:paraId="7CC1C43A" w14:textId="3091DE28" w:rsidR="004164B2" w:rsidRPr="00FF023F" w:rsidRDefault="004164B2" w:rsidP="00FF023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67046C63" w14:textId="77777777" w:rsidR="004164B2" w:rsidRPr="00FF023F" w:rsidRDefault="004164B2" w:rsidP="00FF023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251FEB91" w14:textId="549CEF51" w:rsidR="00637559" w:rsidRPr="00FF023F" w:rsidRDefault="00637559" w:rsidP="00FF023F">
      <w:pPr>
        <w:jc w:val="both"/>
        <w:rPr>
          <w:rFonts w:ascii="Arial" w:hAnsi="Arial" w:cs="Arial"/>
          <w:sz w:val="22"/>
          <w:szCs w:val="22"/>
        </w:rPr>
      </w:pPr>
    </w:p>
    <w:p w14:paraId="2395E7DF" w14:textId="48ED09A3" w:rsidR="00637559" w:rsidRPr="00FF023F" w:rsidRDefault="00637559" w:rsidP="00FF023F">
      <w:pPr>
        <w:jc w:val="both"/>
        <w:rPr>
          <w:rFonts w:ascii="Arial" w:hAnsi="Arial" w:cs="Arial"/>
          <w:sz w:val="22"/>
          <w:szCs w:val="22"/>
        </w:rPr>
      </w:pPr>
    </w:p>
    <w:p w14:paraId="45E687F2" w14:textId="442A9A36" w:rsidR="00425DD9" w:rsidRPr="00FF023F" w:rsidRDefault="00425DD9" w:rsidP="00FF023F">
      <w:pPr>
        <w:rPr>
          <w:rFonts w:ascii="Arial" w:hAnsi="Arial" w:cs="Arial"/>
          <w:sz w:val="22"/>
          <w:szCs w:val="22"/>
        </w:rPr>
      </w:pPr>
    </w:p>
    <w:p w14:paraId="316AF2AB" w14:textId="6EEC56EC" w:rsidR="004164B2" w:rsidRPr="00FF023F" w:rsidRDefault="004164B2" w:rsidP="00FF023F">
      <w:pPr>
        <w:rPr>
          <w:rFonts w:ascii="Arial" w:hAnsi="Arial" w:cs="Arial"/>
          <w:sz w:val="22"/>
          <w:szCs w:val="22"/>
        </w:rPr>
      </w:pPr>
    </w:p>
    <w:p w14:paraId="2F979B3B" w14:textId="662AF7BB" w:rsidR="004164B2" w:rsidRPr="00FF023F" w:rsidRDefault="004164B2" w:rsidP="00FF023F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842"/>
        <w:gridCol w:w="1417"/>
        <w:gridCol w:w="3842"/>
      </w:tblGrid>
      <w:tr w:rsidR="00FF023F" w:rsidRPr="00A665C8" w14:paraId="013CB371" w14:textId="77777777" w:rsidTr="00CF1028">
        <w:trPr>
          <w:jc w:val="center"/>
        </w:trPr>
        <w:tc>
          <w:tcPr>
            <w:tcW w:w="3842" w:type="dxa"/>
            <w:vAlign w:val="center"/>
          </w:tcPr>
          <w:p w14:paraId="36F5E82D" w14:textId="77777777" w:rsidR="00FF023F" w:rsidRPr="00A665C8" w:rsidRDefault="00FF023F" w:rsidP="00FF023F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</w:rPr>
            </w:pPr>
            <w:bookmarkStart w:id="1" w:name="_Hlk226632855"/>
            <w:r w:rsidRPr="00A665C8">
              <w:rPr>
                <w:rFonts w:ascii="Arial" w:hAnsi="Arial" w:cs="Arial"/>
              </w:rPr>
              <w:t>_________________________</w:t>
            </w:r>
          </w:p>
        </w:tc>
        <w:tc>
          <w:tcPr>
            <w:tcW w:w="1417" w:type="dxa"/>
          </w:tcPr>
          <w:p w14:paraId="12D8DF97" w14:textId="77777777" w:rsidR="00FF023F" w:rsidRPr="00A665C8" w:rsidRDefault="00FF023F" w:rsidP="00FF023F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3842" w:type="dxa"/>
            <w:vAlign w:val="center"/>
          </w:tcPr>
          <w:p w14:paraId="25066425" w14:textId="77777777" w:rsidR="00FF023F" w:rsidRPr="00A665C8" w:rsidRDefault="00FF023F" w:rsidP="00FF023F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</w:rPr>
            </w:pPr>
            <w:r w:rsidRPr="00A665C8">
              <w:rPr>
                <w:rFonts w:ascii="Arial" w:hAnsi="Arial" w:cs="Arial"/>
              </w:rPr>
              <w:t>_________________________</w:t>
            </w:r>
          </w:p>
        </w:tc>
      </w:tr>
      <w:tr w:rsidR="00FF023F" w:rsidRPr="00A665C8" w14:paraId="1B2B27D9" w14:textId="77777777" w:rsidTr="00CF1028">
        <w:trPr>
          <w:jc w:val="center"/>
        </w:trPr>
        <w:tc>
          <w:tcPr>
            <w:tcW w:w="3842" w:type="dxa"/>
          </w:tcPr>
          <w:p w14:paraId="10BC9AEB" w14:textId="77777777" w:rsidR="00FF023F" w:rsidRPr="00A665C8" w:rsidRDefault="00FF023F" w:rsidP="00FF023F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65C8">
              <w:rPr>
                <w:rFonts w:ascii="Arial" w:hAnsi="Arial" w:cs="Arial"/>
                <w:sz w:val="18"/>
                <w:szCs w:val="18"/>
              </w:rPr>
              <w:t>miejsce i data</w:t>
            </w:r>
          </w:p>
        </w:tc>
        <w:tc>
          <w:tcPr>
            <w:tcW w:w="1417" w:type="dxa"/>
          </w:tcPr>
          <w:p w14:paraId="2E8FEAF0" w14:textId="77777777" w:rsidR="00FF023F" w:rsidRPr="00A665C8" w:rsidRDefault="00FF023F" w:rsidP="00FF023F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42" w:type="dxa"/>
          </w:tcPr>
          <w:p w14:paraId="3298D03B" w14:textId="68CDE389" w:rsidR="00FF023F" w:rsidRPr="00FF023F" w:rsidRDefault="00FF023F" w:rsidP="00FF023F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</w:t>
            </w:r>
            <w:r w:rsidRPr="00FF023F">
              <w:rPr>
                <w:rFonts w:ascii="Arial" w:hAnsi="Arial" w:cs="Arial"/>
                <w:sz w:val="18"/>
                <w:szCs w:val="18"/>
              </w:rPr>
              <w:t>odpis i pieczęć imienna Wykonawcy</w:t>
            </w:r>
          </w:p>
          <w:p w14:paraId="6234B5B1" w14:textId="6F88C2AA" w:rsidR="00FF023F" w:rsidRPr="00A665C8" w:rsidRDefault="00FF023F" w:rsidP="00FF023F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F023F">
              <w:rPr>
                <w:rFonts w:ascii="Arial" w:hAnsi="Arial" w:cs="Arial"/>
                <w:sz w:val="18"/>
                <w:szCs w:val="18"/>
              </w:rPr>
              <w:t>lub osoby</w:t>
            </w:r>
            <w:r>
              <w:rPr>
                <w:rFonts w:ascii="Arial" w:hAnsi="Arial" w:cs="Arial"/>
                <w:sz w:val="18"/>
                <w:szCs w:val="18"/>
              </w:rPr>
              <w:t>/</w:t>
            </w:r>
            <w:r w:rsidRPr="00FF023F">
              <w:rPr>
                <w:rFonts w:ascii="Arial" w:hAnsi="Arial" w:cs="Arial"/>
                <w:sz w:val="18"/>
                <w:szCs w:val="18"/>
              </w:rPr>
              <w:t>osób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F023F">
              <w:rPr>
                <w:rFonts w:ascii="Arial" w:hAnsi="Arial" w:cs="Arial"/>
                <w:sz w:val="18"/>
                <w:szCs w:val="18"/>
              </w:rPr>
              <w:t>uprawnionyc</w:t>
            </w:r>
            <w:r>
              <w:rPr>
                <w:rFonts w:ascii="Arial" w:hAnsi="Arial" w:cs="Arial"/>
                <w:sz w:val="18"/>
                <w:szCs w:val="18"/>
              </w:rPr>
              <w:t>h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FF023F">
              <w:rPr>
                <w:rFonts w:ascii="Arial" w:hAnsi="Arial" w:cs="Arial"/>
                <w:sz w:val="18"/>
                <w:szCs w:val="18"/>
              </w:rPr>
              <w:t>do reprezentowania Wykonawcy</w:t>
            </w:r>
          </w:p>
        </w:tc>
      </w:tr>
      <w:bookmarkEnd w:id="1"/>
    </w:tbl>
    <w:p w14:paraId="196E9DD9" w14:textId="43AA4A4D" w:rsidR="004164B2" w:rsidRPr="00FF023F" w:rsidRDefault="004164B2" w:rsidP="00FF023F">
      <w:pPr>
        <w:rPr>
          <w:rFonts w:ascii="Arial" w:hAnsi="Arial" w:cs="Arial"/>
          <w:sz w:val="22"/>
          <w:szCs w:val="22"/>
        </w:rPr>
      </w:pPr>
    </w:p>
    <w:p w14:paraId="76F135D9" w14:textId="1EABC9C8" w:rsidR="004164B2" w:rsidRPr="00FF023F" w:rsidRDefault="004164B2" w:rsidP="00FF023F">
      <w:pPr>
        <w:rPr>
          <w:rFonts w:ascii="Arial" w:hAnsi="Arial" w:cs="Arial"/>
          <w:sz w:val="22"/>
          <w:szCs w:val="22"/>
        </w:rPr>
      </w:pPr>
    </w:p>
    <w:p w14:paraId="7588D006" w14:textId="366DCAB3" w:rsidR="004164B2" w:rsidRPr="00FF023F" w:rsidRDefault="004164B2" w:rsidP="00FF023F">
      <w:pPr>
        <w:rPr>
          <w:rFonts w:ascii="Arial" w:hAnsi="Arial" w:cs="Arial"/>
          <w:sz w:val="22"/>
          <w:szCs w:val="22"/>
        </w:rPr>
      </w:pPr>
    </w:p>
    <w:p w14:paraId="79C8B973" w14:textId="247F76E7" w:rsidR="004164B2" w:rsidRPr="00FF023F" w:rsidRDefault="004164B2" w:rsidP="00FF023F">
      <w:pPr>
        <w:rPr>
          <w:rFonts w:ascii="Arial" w:hAnsi="Arial" w:cs="Arial"/>
          <w:sz w:val="22"/>
          <w:szCs w:val="22"/>
        </w:rPr>
      </w:pPr>
    </w:p>
    <w:p w14:paraId="490134CA" w14:textId="4E52FE0D" w:rsidR="004164B2" w:rsidRPr="00FF023F" w:rsidRDefault="004164B2" w:rsidP="00FF023F">
      <w:pPr>
        <w:rPr>
          <w:rFonts w:ascii="Arial" w:hAnsi="Arial" w:cs="Arial"/>
          <w:sz w:val="22"/>
          <w:szCs w:val="22"/>
        </w:rPr>
      </w:pPr>
    </w:p>
    <w:p w14:paraId="60E91C4D" w14:textId="77777777" w:rsidR="004164B2" w:rsidRPr="00FF023F" w:rsidRDefault="004164B2" w:rsidP="00FF023F">
      <w:pPr>
        <w:rPr>
          <w:rFonts w:ascii="Arial" w:hAnsi="Arial" w:cs="Arial"/>
          <w:sz w:val="22"/>
          <w:szCs w:val="22"/>
        </w:rPr>
      </w:pPr>
    </w:p>
    <w:p w14:paraId="37FA3425" w14:textId="0310C3C1" w:rsidR="007066B5" w:rsidRDefault="007066B5" w:rsidP="00FF023F">
      <w:pPr>
        <w:jc w:val="both"/>
        <w:rPr>
          <w:rFonts w:ascii="Arial" w:hAnsi="Arial" w:cs="Arial"/>
          <w:sz w:val="22"/>
          <w:szCs w:val="22"/>
        </w:rPr>
      </w:pPr>
    </w:p>
    <w:p w14:paraId="1A05108F" w14:textId="77777777" w:rsidR="00C71228" w:rsidRDefault="00C71228" w:rsidP="00FF023F">
      <w:pPr>
        <w:jc w:val="both"/>
        <w:rPr>
          <w:rFonts w:ascii="Arial" w:hAnsi="Arial" w:cs="Arial"/>
          <w:sz w:val="22"/>
          <w:szCs w:val="22"/>
        </w:rPr>
      </w:pPr>
    </w:p>
    <w:p w14:paraId="24495C38" w14:textId="77777777" w:rsidR="00C71228" w:rsidRDefault="00C71228" w:rsidP="00FF023F">
      <w:pPr>
        <w:jc w:val="both"/>
        <w:rPr>
          <w:rFonts w:ascii="Arial" w:hAnsi="Arial" w:cs="Arial"/>
          <w:sz w:val="22"/>
          <w:szCs w:val="22"/>
        </w:rPr>
      </w:pPr>
    </w:p>
    <w:p w14:paraId="5DD06071" w14:textId="77777777" w:rsidR="00C71228" w:rsidRDefault="00C71228" w:rsidP="00FF023F">
      <w:pPr>
        <w:jc w:val="both"/>
        <w:rPr>
          <w:rFonts w:ascii="Arial" w:hAnsi="Arial" w:cs="Arial"/>
          <w:sz w:val="22"/>
          <w:szCs w:val="22"/>
        </w:rPr>
      </w:pPr>
    </w:p>
    <w:p w14:paraId="03621F84" w14:textId="77777777" w:rsidR="00C71228" w:rsidRDefault="00C71228" w:rsidP="00FF023F">
      <w:pPr>
        <w:jc w:val="both"/>
        <w:rPr>
          <w:rFonts w:ascii="Arial" w:hAnsi="Arial" w:cs="Arial"/>
          <w:sz w:val="22"/>
          <w:szCs w:val="22"/>
        </w:rPr>
      </w:pPr>
    </w:p>
    <w:p w14:paraId="03A0420C" w14:textId="77777777" w:rsidR="00C71228" w:rsidRDefault="00C71228" w:rsidP="00FF023F">
      <w:pPr>
        <w:jc w:val="both"/>
        <w:rPr>
          <w:rFonts w:ascii="Arial" w:hAnsi="Arial" w:cs="Arial"/>
          <w:sz w:val="22"/>
          <w:szCs w:val="22"/>
        </w:rPr>
      </w:pPr>
    </w:p>
    <w:p w14:paraId="00067F54" w14:textId="77777777" w:rsidR="00C71228" w:rsidRDefault="00C71228" w:rsidP="00FF023F">
      <w:pPr>
        <w:jc w:val="both"/>
        <w:rPr>
          <w:rFonts w:ascii="Arial" w:hAnsi="Arial" w:cs="Arial"/>
          <w:sz w:val="22"/>
          <w:szCs w:val="22"/>
        </w:rPr>
      </w:pPr>
    </w:p>
    <w:p w14:paraId="46EF941E" w14:textId="77777777" w:rsidR="00C71228" w:rsidRDefault="00C71228" w:rsidP="00FF023F">
      <w:pPr>
        <w:jc w:val="both"/>
        <w:rPr>
          <w:rFonts w:ascii="Arial" w:hAnsi="Arial" w:cs="Arial"/>
          <w:sz w:val="22"/>
          <w:szCs w:val="22"/>
        </w:rPr>
      </w:pPr>
    </w:p>
    <w:p w14:paraId="02EE7C63" w14:textId="77777777" w:rsidR="00C71228" w:rsidRDefault="00C71228" w:rsidP="00FF023F">
      <w:pPr>
        <w:jc w:val="both"/>
        <w:rPr>
          <w:rFonts w:ascii="Arial" w:hAnsi="Arial" w:cs="Arial"/>
          <w:sz w:val="22"/>
          <w:szCs w:val="22"/>
        </w:rPr>
      </w:pPr>
    </w:p>
    <w:p w14:paraId="6D739F65" w14:textId="77777777" w:rsidR="00C71228" w:rsidRDefault="00C71228" w:rsidP="00FF023F">
      <w:pPr>
        <w:jc w:val="both"/>
        <w:rPr>
          <w:rFonts w:ascii="Arial" w:hAnsi="Arial" w:cs="Arial"/>
          <w:sz w:val="22"/>
          <w:szCs w:val="22"/>
        </w:rPr>
      </w:pPr>
    </w:p>
    <w:p w14:paraId="0CA18AE8" w14:textId="77777777" w:rsidR="00C71228" w:rsidRDefault="00C71228" w:rsidP="00FF023F">
      <w:pPr>
        <w:jc w:val="both"/>
        <w:rPr>
          <w:rFonts w:ascii="Arial" w:hAnsi="Arial" w:cs="Arial"/>
          <w:sz w:val="22"/>
          <w:szCs w:val="22"/>
        </w:rPr>
      </w:pPr>
    </w:p>
    <w:p w14:paraId="2CE300F7" w14:textId="77777777" w:rsidR="00C71228" w:rsidRDefault="00C71228" w:rsidP="00FF023F">
      <w:pPr>
        <w:jc w:val="both"/>
        <w:rPr>
          <w:rFonts w:ascii="Arial" w:hAnsi="Arial" w:cs="Arial"/>
          <w:sz w:val="22"/>
          <w:szCs w:val="22"/>
        </w:rPr>
      </w:pPr>
    </w:p>
    <w:p w14:paraId="37B6624F" w14:textId="77777777" w:rsidR="00C71228" w:rsidRDefault="00C71228" w:rsidP="00FF023F">
      <w:pPr>
        <w:jc w:val="both"/>
        <w:rPr>
          <w:rFonts w:ascii="Arial" w:hAnsi="Arial" w:cs="Arial"/>
          <w:sz w:val="22"/>
          <w:szCs w:val="22"/>
        </w:rPr>
      </w:pPr>
    </w:p>
    <w:p w14:paraId="1CB5A51D" w14:textId="77777777" w:rsidR="00C71228" w:rsidRDefault="00C71228" w:rsidP="00FF023F">
      <w:pPr>
        <w:jc w:val="both"/>
        <w:rPr>
          <w:rFonts w:ascii="Arial" w:hAnsi="Arial" w:cs="Arial"/>
          <w:sz w:val="22"/>
          <w:szCs w:val="22"/>
        </w:rPr>
      </w:pPr>
    </w:p>
    <w:p w14:paraId="3A47D8D0" w14:textId="77777777" w:rsidR="00C71228" w:rsidRDefault="00C71228" w:rsidP="00FF023F">
      <w:pPr>
        <w:jc w:val="both"/>
        <w:rPr>
          <w:rFonts w:ascii="Arial" w:hAnsi="Arial" w:cs="Arial"/>
          <w:sz w:val="22"/>
          <w:szCs w:val="22"/>
        </w:rPr>
      </w:pPr>
    </w:p>
    <w:p w14:paraId="4B897B71" w14:textId="77777777" w:rsidR="00C71228" w:rsidRPr="00FF023F" w:rsidRDefault="00C71228" w:rsidP="00FF023F">
      <w:pPr>
        <w:jc w:val="both"/>
        <w:rPr>
          <w:rFonts w:ascii="Arial" w:hAnsi="Arial" w:cs="Arial"/>
          <w:sz w:val="22"/>
          <w:szCs w:val="22"/>
        </w:rPr>
      </w:pPr>
    </w:p>
    <w:sectPr w:rsidR="00C71228" w:rsidRPr="00FF023F" w:rsidSect="00FF023F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6" w:h="16838" w:code="9"/>
      <w:pgMar w:top="1134" w:right="1134" w:bottom="1134" w:left="1134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17D68C" w14:textId="77777777" w:rsidR="00D50457" w:rsidRDefault="00D50457">
      <w:r>
        <w:separator/>
      </w:r>
    </w:p>
  </w:endnote>
  <w:endnote w:type="continuationSeparator" w:id="0">
    <w:p w14:paraId="700375AE" w14:textId="77777777" w:rsidR="00D50457" w:rsidRDefault="00D50457">
      <w:r>
        <w:continuationSeparator/>
      </w:r>
    </w:p>
  </w:endnote>
  <w:endnote w:id="1">
    <w:p w14:paraId="0C35D14A" w14:textId="129A13BD" w:rsidR="00C71228" w:rsidRPr="00C71228" w:rsidRDefault="00C71228" w:rsidP="00C71228">
      <w:pPr>
        <w:pStyle w:val="Tekstprzypisukocowego"/>
        <w:spacing w:line="276" w:lineRule="auto"/>
        <w:jc w:val="both"/>
        <w:rPr>
          <w:rFonts w:ascii="Arial" w:hAnsi="Arial" w:cs="Arial"/>
        </w:rPr>
      </w:pPr>
      <w:r w:rsidRPr="00C71228">
        <w:rPr>
          <w:rStyle w:val="Odwoanieprzypisukocowego"/>
          <w:rFonts w:ascii="Arial" w:hAnsi="Arial" w:cs="Arial"/>
        </w:rPr>
        <w:endnoteRef/>
      </w:r>
      <w:r w:rsidRPr="00C71228">
        <w:rPr>
          <w:rFonts w:ascii="Arial" w:hAnsi="Arial" w:cs="Arial"/>
        </w:rPr>
        <w:t xml:space="preserve"> </w:t>
      </w:r>
      <w:r w:rsidRPr="00C71228">
        <w:rPr>
          <w:rFonts w:ascii="Arial" w:hAnsi="Arial" w:cs="Arial"/>
          <w:sz w:val="18"/>
          <w:szCs w:val="18"/>
        </w:rPr>
        <w:t xml:space="preserve">Stosownie do postanowień §9 ust. 1 pkt. 2 </w:t>
      </w:r>
      <w:r w:rsidRPr="00C71228">
        <w:rPr>
          <w:rFonts w:ascii="Arial" w:hAnsi="Arial" w:cs="Arial"/>
          <w:i/>
          <w:sz w:val="18"/>
          <w:szCs w:val="18"/>
        </w:rPr>
        <w:t>Ministra Rozwoju, Pracy i Technologii z dnia 23 grudnia 2020 r. w sprawie podmiotowych środków dowodowych oraz innych dokumentów lub oświadczeń, jakich może żądać zamawiający od wykonawcy</w:t>
      </w:r>
      <w:r w:rsidRPr="00C71228">
        <w:rPr>
          <w:rFonts w:ascii="Arial" w:hAnsi="Arial" w:cs="Arial"/>
          <w:sz w:val="18"/>
          <w:szCs w:val="18"/>
        </w:rPr>
        <w:t>, dowodami tymi są referencje bądź inne dokumenty sporządzone przez podmiot, na rzecz którego dostawy lub usługi zostały wykonane, a w przypadku świadczeń powtarzających się lub ciągłych są wykonywane, a jeżeli wykonawca z przyczyn niezależnych od niego nie jest w stanie uzyskać tych dokumentów – oświadczenie wykonawcy.</w:t>
      </w:r>
      <w:r>
        <w:rPr>
          <w:rFonts w:ascii="Arial" w:hAnsi="Arial" w:cs="Arial"/>
          <w:sz w:val="18"/>
          <w:szCs w:val="18"/>
        </w:rPr>
        <w:br/>
      </w:r>
      <w:r w:rsidRPr="00C71228">
        <w:rPr>
          <w:rFonts w:ascii="Arial" w:hAnsi="Arial" w:cs="Arial"/>
          <w:sz w:val="18"/>
          <w:szCs w:val="18"/>
        </w:rPr>
        <w:t>W przypadku świadczeń powtarzających się lub ciągłych nadal wykonywanych referencje bądź inne dokumenty potwierdzające ich należyte wykonywanie powinny być wystawione w okresie ostatnich 3 miesięcy przed upływem terminu składania ofert albo wniosków o dopuszczenie do udziału w postępowaniu.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34A9A9" w14:textId="77777777" w:rsidR="00EF0FC8" w:rsidRDefault="00B93E7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EF0FC8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EF0FC8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2A5D8160" w14:textId="77777777" w:rsidR="00EF0FC8" w:rsidRDefault="00EF0FC8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8"/>
        <w:szCs w:val="18"/>
      </w:rPr>
      <w:id w:val="-276024488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Content>
          <w:p w14:paraId="6CB7A55C" w14:textId="12BD0071" w:rsidR="00FF023F" w:rsidRPr="00FF023F" w:rsidRDefault="00FF023F">
            <w:pPr>
              <w:pStyle w:val="Stopka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F023F">
              <w:rPr>
                <w:rFonts w:ascii="Arial" w:hAnsi="Arial" w:cs="Arial"/>
                <w:sz w:val="18"/>
                <w:szCs w:val="18"/>
              </w:rPr>
              <w:t xml:space="preserve">Strona </w:t>
            </w:r>
            <w:r w:rsidRPr="00FF023F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FF023F">
              <w:rPr>
                <w:rFonts w:ascii="Arial" w:hAnsi="Arial" w:cs="Arial"/>
                <w:b/>
                <w:bCs/>
                <w:sz w:val="18"/>
                <w:szCs w:val="18"/>
              </w:rPr>
              <w:instrText>PAGE</w:instrText>
            </w:r>
            <w:r w:rsidRPr="00FF023F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FF023F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Pr="00FF023F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FF023F">
              <w:rPr>
                <w:rFonts w:ascii="Arial" w:hAnsi="Arial" w:cs="Arial"/>
                <w:sz w:val="18"/>
                <w:szCs w:val="18"/>
              </w:rPr>
              <w:t xml:space="preserve"> z </w:t>
            </w:r>
            <w:r w:rsidRPr="00FF023F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FF023F">
              <w:rPr>
                <w:rFonts w:ascii="Arial" w:hAnsi="Arial" w:cs="Arial"/>
                <w:b/>
                <w:bCs/>
                <w:sz w:val="18"/>
                <w:szCs w:val="18"/>
              </w:rPr>
              <w:instrText>NUMPAGES</w:instrText>
            </w:r>
            <w:r w:rsidRPr="00FF023F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FF023F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Pr="00FF023F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0EB18BA9" w14:textId="305CA1CB" w:rsidR="00EF0FC8" w:rsidRPr="00FF023F" w:rsidRDefault="00EF0FC8">
    <w:pPr>
      <w:pStyle w:val="Stopka"/>
      <w:tabs>
        <w:tab w:val="clear" w:pos="4536"/>
      </w:tabs>
      <w:jc w:val="center"/>
      <w:rPr>
        <w:rFonts w:ascii="Arial" w:hAnsi="Arial" w:cs="Arial"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7C63B9" w14:textId="77777777" w:rsidR="00EF0FC8" w:rsidRDefault="00EF0FC8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14:paraId="3A0A84F4" w14:textId="77777777" w:rsidR="00EF0FC8" w:rsidRDefault="00EF0FC8">
    <w:pPr>
      <w:pStyle w:val="Stopka"/>
      <w:tabs>
        <w:tab w:val="clear" w:pos="4536"/>
      </w:tabs>
      <w:jc w:val="center"/>
    </w:pPr>
  </w:p>
  <w:p w14:paraId="409B48D3" w14:textId="77777777" w:rsidR="00EF0FC8" w:rsidRDefault="00EF0FC8">
    <w:pPr>
      <w:pStyle w:val="Stopka"/>
      <w:tabs>
        <w:tab w:val="clear" w:pos="4536"/>
      </w:tabs>
      <w:jc w:val="center"/>
    </w:pPr>
    <w:r>
      <w:t>System Przetarg © DataComp</w:t>
    </w:r>
    <w:r>
      <w:tab/>
    </w:r>
    <w:r>
      <w:rPr>
        <w:rStyle w:val="Numerstrony"/>
      </w:rPr>
      <w:t xml:space="preserve">Strona: </w:t>
    </w:r>
    <w:r w:rsidR="00B93E7C"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 w:rsidR="00B93E7C">
      <w:rPr>
        <w:rStyle w:val="Numerstrony"/>
      </w:rPr>
      <w:fldChar w:fldCharType="separate"/>
    </w:r>
    <w:r>
      <w:rPr>
        <w:rStyle w:val="Numerstrony"/>
        <w:noProof/>
      </w:rPr>
      <w:t>1</w:t>
    </w:r>
    <w:r w:rsidR="00B93E7C">
      <w:rPr>
        <w:rStyle w:val="Numerstrony"/>
      </w:rPr>
      <w:fldChar w:fldCharType="end"/>
    </w:r>
    <w:r>
      <w:rPr>
        <w:rStyle w:val="Numerstrony"/>
      </w:rPr>
      <w:t>/</w:t>
    </w:r>
    <w:r w:rsidR="00B93E7C">
      <w:rPr>
        <w:rStyle w:val="Numerstrony"/>
      </w:rPr>
      <w:fldChar w:fldCharType="begin"/>
    </w:r>
    <w:r>
      <w:rPr>
        <w:rStyle w:val="Numerstrony"/>
      </w:rPr>
      <w:instrText xml:space="preserve"> NUMPAGES </w:instrText>
    </w:r>
    <w:r w:rsidR="00B93E7C">
      <w:rPr>
        <w:rStyle w:val="Numerstrony"/>
      </w:rPr>
      <w:fldChar w:fldCharType="separate"/>
    </w:r>
    <w:r w:rsidR="00885C2B">
      <w:rPr>
        <w:rStyle w:val="Numerstrony"/>
        <w:noProof/>
      </w:rPr>
      <w:t>2</w:t>
    </w:r>
    <w:r w:rsidR="00B93E7C"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B602CF" w14:textId="77777777" w:rsidR="00D50457" w:rsidRDefault="00D50457">
      <w:r>
        <w:separator/>
      </w:r>
    </w:p>
  </w:footnote>
  <w:footnote w:type="continuationSeparator" w:id="0">
    <w:p w14:paraId="3F7731F2" w14:textId="77777777" w:rsidR="00D50457" w:rsidRDefault="00D504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1C84D1" w14:textId="2AB0FB71" w:rsidR="00FF023F" w:rsidRDefault="00FF023F" w:rsidP="00FF023F">
    <w:pPr>
      <w:pStyle w:val="Nagwek"/>
      <w:jc w:val="right"/>
    </w:pPr>
    <w:r w:rsidRPr="00FE5365">
      <w:rPr>
        <w:rFonts w:ascii="Arial" w:hAnsi="Arial" w:cs="Arial"/>
        <w:sz w:val="18"/>
        <w:szCs w:val="18"/>
      </w:rPr>
      <w:t xml:space="preserve">Załącznik nr </w:t>
    </w:r>
    <w:r>
      <w:rPr>
        <w:rFonts w:ascii="Arial" w:hAnsi="Arial" w:cs="Arial"/>
        <w:sz w:val="18"/>
        <w:szCs w:val="18"/>
      </w:rPr>
      <w:t>6</w:t>
    </w:r>
    <w:r w:rsidRPr="00FE5365">
      <w:rPr>
        <w:rFonts w:ascii="Arial" w:hAnsi="Arial" w:cs="Arial"/>
        <w:sz w:val="18"/>
        <w:szCs w:val="18"/>
      </w:rPr>
      <w:t xml:space="preserve"> do SWZ</w:t>
    </w:r>
  </w:p>
  <w:p w14:paraId="0D4B531A" w14:textId="77777777" w:rsidR="00265576" w:rsidRPr="00FF023F" w:rsidRDefault="00265576" w:rsidP="00FF023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B62D59" w14:textId="77777777" w:rsidR="00EF0FC8" w:rsidRDefault="00EF0FC8">
    <w:pPr>
      <w:pStyle w:val="Nagwek"/>
      <w:tabs>
        <w:tab w:val="clear" w:pos="4536"/>
        <w:tab w:val="left" w:pos="3686"/>
        <w:tab w:val="left" w:pos="7371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13698"/>
    <w:multiLevelType w:val="hybridMultilevel"/>
    <w:tmpl w:val="5612808C"/>
    <w:lvl w:ilvl="0" w:tplc="CBF4C43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425401D0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D768F4"/>
    <w:multiLevelType w:val="hybridMultilevel"/>
    <w:tmpl w:val="3C32BE68"/>
    <w:lvl w:ilvl="0" w:tplc="E1144BBE">
      <w:numFmt w:val="bullet"/>
      <w:lvlText w:val="•"/>
      <w:lvlJc w:val="left"/>
      <w:pPr>
        <w:ind w:left="1065" w:hanging="705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602B0B"/>
    <w:multiLevelType w:val="hybridMultilevel"/>
    <w:tmpl w:val="E3165E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7A6284"/>
    <w:multiLevelType w:val="hybridMultilevel"/>
    <w:tmpl w:val="497EC9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8681039">
    <w:abstractNumId w:val="2"/>
  </w:num>
  <w:num w:numId="2" w16cid:durableId="1944800980">
    <w:abstractNumId w:val="0"/>
  </w:num>
  <w:num w:numId="3" w16cid:durableId="135338405">
    <w:abstractNumId w:val="3"/>
  </w:num>
  <w:num w:numId="4" w16cid:durableId="15994065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6B0"/>
    <w:rsid w:val="00005A23"/>
    <w:rsid w:val="00075249"/>
    <w:rsid w:val="00085EBE"/>
    <w:rsid w:val="000B76B0"/>
    <w:rsid w:val="000C7A74"/>
    <w:rsid w:val="00101109"/>
    <w:rsid w:val="001A00BB"/>
    <w:rsid w:val="001A0A65"/>
    <w:rsid w:val="001A0E60"/>
    <w:rsid w:val="001A2159"/>
    <w:rsid w:val="001B29BC"/>
    <w:rsid w:val="001B6F08"/>
    <w:rsid w:val="001B75CB"/>
    <w:rsid w:val="001D49D0"/>
    <w:rsid w:val="001E6022"/>
    <w:rsid w:val="0021432E"/>
    <w:rsid w:val="00215133"/>
    <w:rsid w:val="00232537"/>
    <w:rsid w:val="00237E00"/>
    <w:rsid w:val="00243450"/>
    <w:rsid w:val="00265576"/>
    <w:rsid w:val="00291D32"/>
    <w:rsid w:val="0029696D"/>
    <w:rsid w:val="002B6E50"/>
    <w:rsid w:val="002C6B8F"/>
    <w:rsid w:val="002D74CB"/>
    <w:rsid w:val="002F58C0"/>
    <w:rsid w:val="0031485A"/>
    <w:rsid w:val="003307A4"/>
    <w:rsid w:val="00334C2C"/>
    <w:rsid w:val="00337A6F"/>
    <w:rsid w:val="003650F3"/>
    <w:rsid w:val="00373625"/>
    <w:rsid w:val="00376E41"/>
    <w:rsid w:val="00392FCC"/>
    <w:rsid w:val="0039308A"/>
    <w:rsid w:val="003A1757"/>
    <w:rsid w:val="003D633B"/>
    <w:rsid w:val="003E1FDD"/>
    <w:rsid w:val="003F4007"/>
    <w:rsid w:val="004067FF"/>
    <w:rsid w:val="004164B2"/>
    <w:rsid w:val="00425DD9"/>
    <w:rsid w:val="00445088"/>
    <w:rsid w:val="00452E52"/>
    <w:rsid w:val="004860FC"/>
    <w:rsid w:val="004A5FA0"/>
    <w:rsid w:val="004A6C8D"/>
    <w:rsid w:val="004E6700"/>
    <w:rsid w:val="005225D2"/>
    <w:rsid w:val="00523459"/>
    <w:rsid w:val="00530A02"/>
    <w:rsid w:val="00532685"/>
    <w:rsid w:val="00535CFC"/>
    <w:rsid w:val="00550784"/>
    <w:rsid w:val="00573E35"/>
    <w:rsid w:val="005A5EA0"/>
    <w:rsid w:val="005C2CF7"/>
    <w:rsid w:val="005C5B73"/>
    <w:rsid w:val="005E6AE8"/>
    <w:rsid w:val="005E700F"/>
    <w:rsid w:val="005F4D1D"/>
    <w:rsid w:val="006105E0"/>
    <w:rsid w:val="00622980"/>
    <w:rsid w:val="00637559"/>
    <w:rsid w:val="00662706"/>
    <w:rsid w:val="00664625"/>
    <w:rsid w:val="00695F3C"/>
    <w:rsid w:val="006B3486"/>
    <w:rsid w:val="006B656A"/>
    <w:rsid w:val="006E44C5"/>
    <w:rsid w:val="007066B5"/>
    <w:rsid w:val="007355E7"/>
    <w:rsid w:val="007478AB"/>
    <w:rsid w:val="00764209"/>
    <w:rsid w:val="00775CC6"/>
    <w:rsid w:val="00786962"/>
    <w:rsid w:val="00791776"/>
    <w:rsid w:val="00792635"/>
    <w:rsid w:val="0079463D"/>
    <w:rsid w:val="007F6BBC"/>
    <w:rsid w:val="00805A36"/>
    <w:rsid w:val="00811BFE"/>
    <w:rsid w:val="00813709"/>
    <w:rsid w:val="00845A6F"/>
    <w:rsid w:val="008715C7"/>
    <w:rsid w:val="0088163B"/>
    <w:rsid w:val="00883F92"/>
    <w:rsid w:val="00885C2B"/>
    <w:rsid w:val="008928DA"/>
    <w:rsid w:val="008D436C"/>
    <w:rsid w:val="008E1236"/>
    <w:rsid w:val="008E7DB4"/>
    <w:rsid w:val="008F50C0"/>
    <w:rsid w:val="009179C0"/>
    <w:rsid w:val="0092446D"/>
    <w:rsid w:val="009254CB"/>
    <w:rsid w:val="00927C8A"/>
    <w:rsid w:val="00940CF3"/>
    <w:rsid w:val="0094416C"/>
    <w:rsid w:val="009674BE"/>
    <w:rsid w:val="00972A50"/>
    <w:rsid w:val="00993FF4"/>
    <w:rsid w:val="009A17C5"/>
    <w:rsid w:val="009C12B3"/>
    <w:rsid w:val="00A20713"/>
    <w:rsid w:val="00A43C8C"/>
    <w:rsid w:val="00A51CDA"/>
    <w:rsid w:val="00A541E2"/>
    <w:rsid w:val="00A54E78"/>
    <w:rsid w:val="00A85506"/>
    <w:rsid w:val="00AB67AC"/>
    <w:rsid w:val="00AC6543"/>
    <w:rsid w:val="00AD1948"/>
    <w:rsid w:val="00AD382A"/>
    <w:rsid w:val="00AF3992"/>
    <w:rsid w:val="00B046ED"/>
    <w:rsid w:val="00B055F8"/>
    <w:rsid w:val="00B11AE2"/>
    <w:rsid w:val="00B11B61"/>
    <w:rsid w:val="00B22B5C"/>
    <w:rsid w:val="00B22D9D"/>
    <w:rsid w:val="00B24B6E"/>
    <w:rsid w:val="00B508E2"/>
    <w:rsid w:val="00B55479"/>
    <w:rsid w:val="00B64685"/>
    <w:rsid w:val="00B7063D"/>
    <w:rsid w:val="00B93E7C"/>
    <w:rsid w:val="00BA450C"/>
    <w:rsid w:val="00BB652C"/>
    <w:rsid w:val="00C359FD"/>
    <w:rsid w:val="00C44227"/>
    <w:rsid w:val="00C71228"/>
    <w:rsid w:val="00C715CA"/>
    <w:rsid w:val="00CB6874"/>
    <w:rsid w:val="00CE09F1"/>
    <w:rsid w:val="00CF77D0"/>
    <w:rsid w:val="00D030BC"/>
    <w:rsid w:val="00D142F9"/>
    <w:rsid w:val="00D163F7"/>
    <w:rsid w:val="00D20A7B"/>
    <w:rsid w:val="00D25B2A"/>
    <w:rsid w:val="00D352DB"/>
    <w:rsid w:val="00D50457"/>
    <w:rsid w:val="00DC1505"/>
    <w:rsid w:val="00DC3EFC"/>
    <w:rsid w:val="00DE38C0"/>
    <w:rsid w:val="00DF5009"/>
    <w:rsid w:val="00E37792"/>
    <w:rsid w:val="00E41994"/>
    <w:rsid w:val="00E4204B"/>
    <w:rsid w:val="00E626D8"/>
    <w:rsid w:val="00E82F07"/>
    <w:rsid w:val="00E878EB"/>
    <w:rsid w:val="00E94A8E"/>
    <w:rsid w:val="00EC712C"/>
    <w:rsid w:val="00EF0FC8"/>
    <w:rsid w:val="00F22C66"/>
    <w:rsid w:val="00F25979"/>
    <w:rsid w:val="00F31757"/>
    <w:rsid w:val="00F748AA"/>
    <w:rsid w:val="00F85E7E"/>
    <w:rsid w:val="00F87835"/>
    <w:rsid w:val="00FA7150"/>
    <w:rsid w:val="00FB7B6D"/>
    <w:rsid w:val="00FD5B25"/>
    <w:rsid w:val="00FF023F"/>
    <w:rsid w:val="00FF3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B7CCC79"/>
  <w15:docId w15:val="{4B0FF5C9-C1C9-4C37-AF89-68923C9AD6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573E35"/>
  </w:style>
  <w:style w:type="paragraph" w:styleId="Nagwek1">
    <w:name w:val="heading 1"/>
    <w:basedOn w:val="Normalny"/>
    <w:next w:val="Normalny"/>
    <w:qFormat/>
    <w:rsid w:val="00573E35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rsid w:val="00573E35"/>
    <w:pPr>
      <w:keepNext/>
      <w:jc w:val="right"/>
      <w:outlineLvl w:val="1"/>
    </w:pPr>
    <w:rPr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573E35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573E35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573E35"/>
  </w:style>
  <w:style w:type="character" w:styleId="Odwoaniedokomentarza">
    <w:name w:val="annotation reference"/>
    <w:semiHidden/>
    <w:rsid w:val="00573E35"/>
    <w:rPr>
      <w:sz w:val="16"/>
    </w:rPr>
  </w:style>
  <w:style w:type="paragraph" w:styleId="Tekstkomentarza">
    <w:name w:val="annotation text"/>
    <w:basedOn w:val="Normalny"/>
    <w:semiHidden/>
    <w:rsid w:val="00573E35"/>
  </w:style>
  <w:style w:type="paragraph" w:styleId="Tytu">
    <w:name w:val="Title"/>
    <w:basedOn w:val="Normalny"/>
    <w:qFormat/>
    <w:rsid w:val="00573E35"/>
    <w:pPr>
      <w:spacing w:before="120" w:line="360" w:lineRule="auto"/>
      <w:jc w:val="center"/>
    </w:pPr>
    <w:rPr>
      <w:rFonts w:ascii="Arial" w:hAnsi="Arial"/>
      <w:b/>
      <w:sz w:val="22"/>
    </w:rPr>
  </w:style>
  <w:style w:type="paragraph" w:styleId="Tekstpodstawowy">
    <w:name w:val="Body Text"/>
    <w:basedOn w:val="Normalny"/>
    <w:rsid w:val="00573E35"/>
    <w:pPr>
      <w:spacing w:line="360" w:lineRule="auto"/>
    </w:pPr>
    <w:rPr>
      <w:rFonts w:ascii="Arial" w:hAnsi="Arial"/>
      <w:sz w:val="22"/>
    </w:rPr>
  </w:style>
  <w:style w:type="paragraph" w:styleId="Poprawka">
    <w:name w:val="Revision"/>
    <w:hidden/>
    <w:uiPriority w:val="99"/>
    <w:semiHidden/>
    <w:rsid w:val="00A20713"/>
  </w:style>
  <w:style w:type="paragraph" w:styleId="Akapitzlist">
    <w:name w:val="List Paragraph"/>
    <w:aliases w:val="L1,Numerowanie,List Paragraph,2 heading,A_wyliczenie,K-P_odwolanie,Akapit z listą5,maz_wyliczenie,opis dzialania,Akapit z listą BS,Kolorowa lista — akcent 11,sw tekst,normalny tekst,CW_Lista,Lista punktowana1,Lista punktowana2,List bullet"/>
    <w:basedOn w:val="Normalny"/>
    <w:link w:val="AkapitzlistZnak"/>
    <w:qFormat/>
    <w:rsid w:val="004A5FA0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Akapit z listą BS Znak,Kolorowa lista — akcent 11 Znak,sw tekst Znak"/>
    <w:link w:val="Akapitzlist"/>
    <w:uiPriority w:val="99"/>
    <w:qFormat/>
    <w:locked/>
    <w:rsid w:val="004A5FA0"/>
    <w:rPr>
      <w:rFonts w:ascii="Calibri" w:eastAsia="Calibri" w:hAnsi="Calibr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rsid w:val="00FF023F"/>
  </w:style>
  <w:style w:type="character" w:customStyle="1" w:styleId="StopkaZnak">
    <w:name w:val="Stopka Znak"/>
    <w:basedOn w:val="Domylnaczcionkaakapitu"/>
    <w:link w:val="Stopka"/>
    <w:uiPriority w:val="99"/>
    <w:rsid w:val="00FF023F"/>
  </w:style>
  <w:style w:type="table" w:styleId="Tabela-Siatka">
    <w:name w:val="Table Grid"/>
    <w:basedOn w:val="Standardowy"/>
    <w:rsid w:val="00FF02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semiHidden/>
    <w:unhideWhenUsed/>
    <w:rsid w:val="00C71228"/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C71228"/>
  </w:style>
  <w:style w:type="character" w:styleId="Odwoanieprzypisukocowego">
    <w:name w:val="endnote reference"/>
    <w:basedOn w:val="Domylnaczcionkaakapitu"/>
    <w:semiHidden/>
    <w:unhideWhenUsed/>
    <w:rsid w:val="00C71228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unhideWhenUsed/>
    <w:rsid w:val="00C71228"/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C71228"/>
  </w:style>
  <w:style w:type="character" w:styleId="Odwoanieprzypisudolnego">
    <w:name w:val="footnote reference"/>
    <w:basedOn w:val="Domylnaczcionkaakapitu"/>
    <w:semiHidden/>
    <w:unhideWhenUsed/>
    <w:rsid w:val="00C7122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98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GNIES~1.JAN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E9BC7F-D827-4E14-8094-C50358D51D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0</TotalTime>
  <Pages>2</Pages>
  <Words>276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pisma</vt:lpstr>
    </vt:vector>
  </TitlesOfParts>
  <Company>Datacomp</Company>
  <LinksUpToDate>false</LinksUpToDate>
  <CharactersWithSpaces>1931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pisma</dc:title>
  <dc:creator>Joanna Ratajczak</dc:creator>
  <cp:lastModifiedBy>LAPTOP_AB</cp:lastModifiedBy>
  <cp:revision>2</cp:revision>
  <cp:lastPrinted>2021-10-04T13:35:00Z</cp:lastPrinted>
  <dcterms:created xsi:type="dcterms:W3CDTF">2026-04-10T05:52:00Z</dcterms:created>
  <dcterms:modified xsi:type="dcterms:W3CDTF">2026-04-10T05:52:00Z</dcterms:modified>
</cp:coreProperties>
</file>