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44F90" w14:textId="77777777" w:rsidR="005103B9" w:rsidRPr="00015B7B" w:rsidRDefault="005103B9" w:rsidP="005103B9">
      <w:pPr>
        <w:spacing w:after="0" w:line="480" w:lineRule="auto"/>
        <w:rPr>
          <w:rFonts w:ascii="Arial" w:hAnsi="Arial" w:cs="Arial"/>
          <w:b/>
        </w:rPr>
      </w:pPr>
    </w:p>
    <w:p w14:paraId="19703BBC" w14:textId="77777777" w:rsidR="00015B7B" w:rsidRPr="00015B7B" w:rsidRDefault="00015B7B" w:rsidP="00015B7B">
      <w:pPr>
        <w:spacing w:after="0" w:line="276" w:lineRule="auto"/>
        <w:rPr>
          <w:rFonts w:ascii="Arial" w:hAnsi="Arial" w:cs="Arial"/>
          <w:b/>
        </w:rPr>
      </w:pPr>
      <w:r w:rsidRPr="00015B7B">
        <w:rPr>
          <w:rFonts w:ascii="Arial" w:hAnsi="Arial" w:cs="Arial"/>
        </w:rPr>
        <w:t>Znak sprawy:</w:t>
      </w:r>
      <w:r w:rsidRPr="00015B7B">
        <w:rPr>
          <w:rFonts w:ascii="Arial" w:hAnsi="Arial" w:cs="Arial"/>
          <w:b/>
        </w:rPr>
        <w:t xml:space="preserve"> 1/ZP/CRK/2026</w:t>
      </w:r>
    </w:p>
    <w:p w14:paraId="01B04C87" w14:textId="77777777" w:rsidR="00015B7B" w:rsidRPr="00015B7B" w:rsidRDefault="00015B7B" w:rsidP="00015B7B">
      <w:pPr>
        <w:spacing w:after="80" w:line="276" w:lineRule="auto"/>
        <w:ind w:left="5670"/>
        <w:rPr>
          <w:rFonts w:ascii="Arial" w:hAnsi="Arial" w:cs="Arial"/>
          <w:b/>
        </w:rPr>
      </w:pPr>
      <w:r w:rsidRPr="00015B7B">
        <w:rPr>
          <w:rFonts w:ascii="Arial" w:hAnsi="Arial" w:cs="Arial"/>
          <w:b/>
        </w:rPr>
        <w:t>Zamawiający:</w:t>
      </w:r>
    </w:p>
    <w:p w14:paraId="6374977B" w14:textId="77777777" w:rsidR="00015B7B" w:rsidRPr="00015B7B" w:rsidRDefault="00015B7B" w:rsidP="00015B7B">
      <w:pPr>
        <w:pStyle w:val="Tekstpodstawowy"/>
        <w:spacing w:after="0" w:line="276" w:lineRule="auto"/>
        <w:ind w:left="5670"/>
        <w:rPr>
          <w:rFonts w:ascii="Arial" w:hAnsi="Arial" w:cs="Arial"/>
          <w:sz w:val="22"/>
          <w:szCs w:val="22"/>
        </w:rPr>
      </w:pPr>
      <w:r w:rsidRPr="00015B7B">
        <w:rPr>
          <w:rFonts w:ascii="Arial" w:hAnsi="Arial" w:cs="Arial"/>
          <w:sz w:val="22"/>
          <w:szCs w:val="22"/>
        </w:rPr>
        <w:t>Centrum Rozwoju Komunalnego S.A.</w:t>
      </w:r>
    </w:p>
    <w:p w14:paraId="0AE42B9F" w14:textId="77777777" w:rsidR="00015B7B" w:rsidRPr="00015B7B" w:rsidRDefault="00015B7B" w:rsidP="00015B7B">
      <w:pPr>
        <w:pStyle w:val="Tekstpodstawowy"/>
        <w:spacing w:after="0" w:line="276" w:lineRule="auto"/>
        <w:ind w:left="5670"/>
        <w:rPr>
          <w:rFonts w:ascii="Arial" w:hAnsi="Arial" w:cs="Arial"/>
          <w:sz w:val="22"/>
          <w:szCs w:val="22"/>
        </w:rPr>
      </w:pPr>
      <w:r w:rsidRPr="00015B7B">
        <w:rPr>
          <w:rFonts w:ascii="Arial" w:hAnsi="Arial" w:cs="Arial"/>
          <w:sz w:val="22"/>
          <w:szCs w:val="22"/>
        </w:rPr>
        <w:t xml:space="preserve">ul. Partyzancka 27 </w:t>
      </w:r>
    </w:p>
    <w:p w14:paraId="6E6A2663" w14:textId="77777777" w:rsidR="00015B7B" w:rsidRPr="00015B7B" w:rsidRDefault="00015B7B" w:rsidP="00015B7B">
      <w:pPr>
        <w:pStyle w:val="Tekstpodstawowy"/>
        <w:spacing w:after="0" w:line="276" w:lineRule="auto"/>
        <w:ind w:left="5670"/>
        <w:rPr>
          <w:rFonts w:ascii="Arial" w:hAnsi="Arial" w:cs="Arial"/>
          <w:sz w:val="22"/>
          <w:szCs w:val="22"/>
        </w:rPr>
      </w:pPr>
      <w:r w:rsidRPr="00015B7B">
        <w:rPr>
          <w:rFonts w:ascii="Arial" w:hAnsi="Arial" w:cs="Arial"/>
          <w:sz w:val="22"/>
          <w:szCs w:val="22"/>
        </w:rPr>
        <w:t xml:space="preserve">63-400 Ostrów Wielkopolski </w:t>
      </w:r>
    </w:p>
    <w:p w14:paraId="794F8392" w14:textId="77777777" w:rsidR="00015B7B" w:rsidRPr="00015B7B" w:rsidRDefault="00015B7B" w:rsidP="00015B7B">
      <w:pPr>
        <w:spacing w:after="0" w:line="276" w:lineRule="auto"/>
        <w:rPr>
          <w:rFonts w:ascii="Arial" w:hAnsi="Arial" w:cs="Arial"/>
          <w:b/>
        </w:rPr>
      </w:pPr>
    </w:p>
    <w:p w14:paraId="7A776F8C" w14:textId="77777777" w:rsidR="00015B7B" w:rsidRPr="00015B7B" w:rsidRDefault="00015B7B" w:rsidP="00015B7B">
      <w:pPr>
        <w:spacing w:after="0" w:line="276" w:lineRule="auto"/>
        <w:rPr>
          <w:rFonts w:ascii="Arial" w:hAnsi="Arial" w:cs="Arial"/>
          <w:b/>
        </w:rPr>
      </w:pPr>
      <w:r w:rsidRPr="00015B7B">
        <w:rPr>
          <w:rFonts w:ascii="Arial" w:hAnsi="Arial" w:cs="Arial"/>
          <w:b/>
        </w:rPr>
        <w:t>Wykonawca:</w:t>
      </w:r>
    </w:p>
    <w:p w14:paraId="52FF4345" w14:textId="77777777" w:rsidR="00015B7B" w:rsidRPr="00015B7B" w:rsidRDefault="00015B7B" w:rsidP="00015B7B">
      <w:pPr>
        <w:spacing w:after="0" w:line="276" w:lineRule="auto"/>
        <w:rPr>
          <w:rFonts w:ascii="Arial" w:hAnsi="Arial" w:cs="Arial"/>
          <w:b/>
        </w:rPr>
      </w:pPr>
    </w:p>
    <w:p w14:paraId="25C4A02F" w14:textId="77777777" w:rsidR="00015B7B" w:rsidRPr="00015B7B" w:rsidRDefault="00015B7B" w:rsidP="00015B7B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 w:rsidRPr="00015B7B">
        <w:rPr>
          <w:rFonts w:ascii="Arial" w:hAnsi="Arial" w:cs="Arial"/>
        </w:rPr>
        <w:t>_______________________________</w:t>
      </w:r>
    </w:p>
    <w:p w14:paraId="0341F70E" w14:textId="77777777" w:rsidR="00015B7B" w:rsidRPr="00015B7B" w:rsidRDefault="00015B7B" w:rsidP="00015B7B">
      <w:pPr>
        <w:spacing w:after="0" w:line="276" w:lineRule="auto"/>
        <w:rPr>
          <w:rFonts w:ascii="Arial" w:hAnsi="Arial" w:cs="Arial"/>
          <w:b/>
        </w:rPr>
      </w:pPr>
    </w:p>
    <w:p w14:paraId="14AF8E9C" w14:textId="77777777" w:rsidR="00015B7B" w:rsidRPr="00015B7B" w:rsidRDefault="00015B7B" w:rsidP="00015B7B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 w:rsidRPr="00015B7B">
        <w:rPr>
          <w:rFonts w:ascii="Arial" w:hAnsi="Arial" w:cs="Arial"/>
        </w:rPr>
        <w:t>_______________________________</w:t>
      </w:r>
    </w:p>
    <w:p w14:paraId="2DFEA4D5" w14:textId="77777777" w:rsidR="00015B7B" w:rsidRPr="00015B7B" w:rsidRDefault="00015B7B" w:rsidP="00015B7B">
      <w:pPr>
        <w:spacing w:after="0" w:line="276" w:lineRule="auto"/>
        <w:rPr>
          <w:rFonts w:ascii="Arial" w:hAnsi="Arial" w:cs="Arial"/>
          <w:b/>
        </w:rPr>
      </w:pPr>
    </w:p>
    <w:p w14:paraId="1D0645AA" w14:textId="77777777" w:rsidR="00015B7B" w:rsidRPr="00015B7B" w:rsidRDefault="00015B7B" w:rsidP="00015B7B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 w:rsidRPr="00015B7B">
        <w:rPr>
          <w:rFonts w:ascii="Arial" w:hAnsi="Arial" w:cs="Arial"/>
        </w:rPr>
        <w:t>_______________________________</w:t>
      </w:r>
    </w:p>
    <w:p w14:paraId="14AB4CC6" w14:textId="77777777" w:rsidR="00015B7B" w:rsidRPr="00015B7B" w:rsidRDefault="00015B7B" w:rsidP="00015B7B">
      <w:pPr>
        <w:pStyle w:val="Tekstpodstawowywcity"/>
        <w:spacing w:line="276" w:lineRule="auto"/>
        <w:ind w:left="0" w:right="5810"/>
        <w:jc w:val="center"/>
        <w:rPr>
          <w:rFonts w:ascii="Arial" w:hAnsi="Arial" w:cs="Arial"/>
        </w:rPr>
      </w:pPr>
      <w:r w:rsidRPr="00015B7B">
        <w:rPr>
          <w:rFonts w:ascii="Arial" w:hAnsi="Arial" w:cs="Arial"/>
          <w:sz w:val="18"/>
          <w:szCs w:val="18"/>
        </w:rPr>
        <w:t>(pełna nazwa/firma, adres, w zależności od podmiotu: NIP/PESEL, KRS/CEiDG)</w:t>
      </w:r>
    </w:p>
    <w:p w14:paraId="0AACFC62" w14:textId="77777777" w:rsidR="00015B7B" w:rsidRPr="00015B7B" w:rsidRDefault="00015B7B" w:rsidP="00015B7B">
      <w:pPr>
        <w:spacing w:after="0" w:line="276" w:lineRule="auto"/>
        <w:rPr>
          <w:rFonts w:ascii="Arial" w:hAnsi="Arial" w:cs="Arial"/>
        </w:rPr>
      </w:pPr>
    </w:p>
    <w:p w14:paraId="295AF4C6" w14:textId="77777777" w:rsidR="00015B7B" w:rsidRPr="00015B7B" w:rsidRDefault="00015B7B" w:rsidP="00015B7B">
      <w:pPr>
        <w:spacing w:after="0" w:line="276" w:lineRule="auto"/>
        <w:rPr>
          <w:rFonts w:ascii="Arial" w:hAnsi="Arial" w:cs="Arial"/>
          <w:b/>
          <w:bCs/>
        </w:rPr>
      </w:pPr>
      <w:r w:rsidRPr="00015B7B">
        <w:rPr>
          <w:rFonts w:ascii="Arial" w:hAnsi="Arial" w:cs="Arial"/>
          <w:b/>
          <w:bCs/>
        </w:rPr>
        <w:t>reprezentowany przez:</w:t>
      </w:r>
    </w:p>
    <w:p w14:paraId="216D1A1C" w14:textId="77777777" w:rsidR="00015B7B" w:rsidRPr="00015B7B" w:rsidRDefault="00015B7B" w:rsidP="00015B7B">
      <w:pPr>
        <w:spacing w:after="0" w:line="276" w:lineRule="auto"/>
        <w:rPr>
          <w:rFonts w:ascii="Arial" w:hAnsi="Arial" w:cs="Arial"/>
        </w:rPr>
      </w:pPr>
    </w:p>
    <w:p w14:paraId="718F7744" w14:textId="77777777" w:rsidR="00015B7B" w:rsidRPr="00015B7B" w:rsidRDefault="00015B7B" w:rsidP="00015B7B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 w:rsidRPr="00015B7B">
        <w:rPr>
          <w:rFonts w:ascii="Arial" w:hAnsi="Arial" w:cs="Arial"/>
        </w:rPr>
        <w:t>_______________________________</w:t>
      </w:r>
    </w:p>
    <w:p w14:paraId="27DF5667" w14:textId="77777777" w:rsidR="00015B7B" w:rsidRPr="00015B7B" w:rsidRDefault="00015B7B" w:rsidP="00015B7B">
      <w:pPr>
        <w:spacing w:after="0" w:line="276" w:lineRule="auto"/>
        <w:rPr>
          <w:rFonts w:ascii="Arial" w:hAnsi="Arial" w:cs="Arial"/>
          <w:b/>
        </w:rPr>
      </w:pPr>
    </w:p>
    <w:p w14:paraId="3E027A12" w14:textId="77777777" w:rsidR="00015B7B" w:rsidRPr="00015B7B" w:rsidRDefault="00015B7B" w:rsidP="00015B7B">
      <w:pPr>
        <w:pStyle w:val="Tekstpodstawowywcity"/>
        <w:spacing w:after="0" w:line="276" w:lineRule="auto"/>
        <w:ind w:left="0" w:right="-1"/>
        <w:rPr>
          <w:rFonts w:ascii="Arial" w:hAnsi="Arial" w:cs="Arial"/>
        </w:rPr>
      </w:pPr>
      <w:r w:rsidRPr="00015B7B">
        <w:rPr>
          <w:rFonts w:ascii="Arial" w:hAnsi="Arial" w:cs="Arial"/>
        </w:rPr>
        <w:t>_______________________________</w:t>
      </w:r>
    </w:p>
    <w:p w14:paraId="0011D76A" w14:textId="77777777" w:rsidR="00015B7B" w:rsidRPr="00015B7B" w:rsidRDefault="00015B7B" w:rsidP="00015B7B">
      <w:pPr>
        <w:pStyle w:val="Tekstpodstawowywcity"/>
        <w:spacing w:line="276" w:lineRule="auto"/>
        <w:ind w:left="0" w:right="5810"/>
        <w:jc w:val="center"/>
        <w:rPr>
          <w:rFonts w:ascii="Arial" w:hAnsi="Arial" w:cs="Arial"/>
          <w:sz w:val="18"/>
          <w:szCs w:val="18"/>
        </w:rPr>
      </w:pPr>
      <w:r w:rsidRPr="00015B7B">
        <w:rPr>
          <w:rFonts w:ascii="Arial" w:hAnsi="Arial" w:cs="Arial"/>
          <w:sz w:val="18"/>
          <w:szCs w:val="18"/>
        </w:rPr>
        <w:t>(imię, nazwisko,</w:t>
      </w:r>
      <w:r w:rsidRPr="00015B7B">
        <w:rPr>
          <w:rFonts w:ascii="Arial" w:hAnsi="Arial" w:cs="Arial"/>
          <w:sz w:val="18"/>
          <w:szCs w:val="18"/>
        </w:rPr>
        <w:br/>
        <w:t>stanowisko/podstawa do reprezentacji)</w:t>
      </w:r>
    </w:p>
    <w:p w14:paraId="633EC8A0" w14:textId="77777777" w:rsidR="00484F88" w:rsidRPr="00015B7B" w:rsidRDefault="00484F88" w:rsidP="00C4103F">
      <w:pPr>
        <w:rPr>
          <w:rFonts w:ascii="Arial" w:hAnsi="Arial" w:cs="Arial"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81119" w:rsidRPr="00015B7B" w14:paraId="20D58067" w14:textId="77777777" w:rsidTr="00015B7B">
        <w:tc>
          <w:tcPr>
            <w:tcW w:w="5000" w:type="pct"/>
            <w:shd w:val="clear" w:color="auto" w:fill="D9D9D9"/>
          </w:tcPr>
          <w:p w14:paraId="25D7002D" w14:textId="77777777" w:rsidR="0092748C" w:rsidRPr="00015B7B" w:rsidRDefault="0092748C" w:rsidP="0092748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015B7B">
              <w:rPr>
                <w:rFonts w:ascii="Arial" w:hAnsi="Arial" w:cs="Arial"/>
                <w:b/>
              </w:rPr>
              <w:t>Oświadczenie Podmiotu udostępniającego zasoby</w:t>
            </w:r>
          </w:p>
          <w:p w14:paraId="442E7977" w14:textId="264204BC" w:rsidR="0092748C" w:rsidRPr="00015B7B" w:rsidRDefault="0092748C" w:rsidP="0092748C">
            <w:pPr>
              <w:jc w:val="both"/>
              <w:rPr>
                <w:rFonts w:ascii="Arial" w:hAnsi="Arial" w:cs="Arial"/>
              </w:rPr>
            </w:pPr>
            <w:r w:rsidRPr="00015B7B">
              <w:rPr>
                <w:rFonts w:ascii="Arial" w:hAnsi="Arial" w:cs="Arial"/>
              </w:rPr>
              <w:t>składane na podstawie art. 125 ust. 1 ustawy z dnia 11 września 2019 r.</w:t>
            </w:r>
            <w:r w:rsidR="00015B7B">
              <w:rPr>
                <w:rFonts w:ascii="Arial" w:hAnsi="Arial" w:cs="Arial"/>
              </w:rPr>
              <w:t xml:space="preserve"> </w:t>
            </w:r>
            <w:r w:rsidRPr="00015B7B">
              <w:rPr>
                <w:rFonts w:ascii="Arial" w:hAnsi="Arial" w:cs="Arial"/>
              </w:rPr>
              <w:t>Prawo zamówień publicznych (Dz.U. z 2024r. poz. 1320 z późn. zm.), zwanej dalej „ustawą Pzp”, dotyczące:</w:t>
            </w:r>
          </w:p>
          <w:p w14:paraId="45F6B022" w14:textId="77777777" w:rsidR="0092748C" w:rsidRPr="00015B7B" w:rsidRDefault="0092748C" w:rsidP="0092748C">
            <w:pPr>
              <w:spacing w:after="0"/>
              <w:jc w:val="center"/>
              <w:rPr>
                <w:rFonts w:ascii="Arial" w:hAnsi="Arial" w:cs="Arial"/>
                <w:b/>
                <w:u w:val="single"/>
              </w:rPr>
            </w:pPr>
            <w:r w:rsidRPr="00015B7B">
              <w:rPr>
                <w:rFonts w:ascii="Arial" w:hAnsi="Arial" w:cs="Arial"/>
                <w:b/>
                <w:u w:val="single"/>
              </w:rPr>
              <w:t>PRZESŁANEK WYKLUCZENIA Z POSTĘPOWANIA</w:t>
            </w:r>
          </w:p>
          <w:p w14:paraId="23CFE364" w14:textId="77777777" w:rsidR="0092748C" w:rsidRPr="00015B7B" w:rsidRDefault="0092748C" w:rsidP="0092748C">
            <w:pPr>
              <w:spacing w:after="0"/>
              <w:jc w:val="center"/>
              <w:rPr>
                <w:rFonts w:ascii="Arial" w:hAnsi="Arial" w:cs="Arial"/>
                <w:b/>
                <w:u w:val="single"/>
              </w:rPr>
            </w:pPr>
            <w:r w:rsidRPr="00015B7B">
              <w:rPr>
                <w:rFonts w:ascii="Arial" w:hAnsi="Arial" w:cs="Arial"/>
                <w:b/>
                <w:u w:val="single"/>
              </w:rPr>
              <w:t>ORAZ</w:t>
            </w:r>
          </w:p>
          <w:p w14:paraId="06BD2232" w14:textId="79534166" w:rsidR="00081119" w:rsidRPr="00015B7B" w:rsidRDefault="0092748C" w:rsidP="0092748C">
            <w:pPr>
              <w:jc w:val="center"/>
              <w:rPr>
                <w:rFonts w:ascii="Arial" w:hAnsi="Arial" w:cs="Arial"/>
              </w:rPr>
            </w:pPr>
            <w:r w:rsidRPr="00015B7B">
              <w:rPr>
                <w:rFonts w:ascii="Arial" w:hAnsi="Arial" w:cs="Arial"/>
                <w:b/>
                <w:u w:val="single"/>
              </w:rPr>
              <w:t>SPEŁNIANIA WARUNKÓW UDZIAŁU W POSTĘPOWANIU</w:t>
            </w:r>
          </w:p>
        </w:tc>
      </w:tr>
    </w:tbl>
    <w:p w14:paraId="39ABB7A6" w14:textId="77777777" w:rsidR="006F0034" w:rsidRPr="00015B7B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BB1390B" w14:textId="77777777" w:rsidR="004C4854" w:rsidRPr="00015B7B" w:rsidRDefault="004C4854" w:rsidP="004C4854">
      <w:pPr>
        <w:spacing w:after="0"/>
        <w:jc w:val="both"/>
        <w:rPr>
          <w:rFonts w:ascii="Arial" w:hAnsi="Arial" w:cs="Arial"/>
        </w:rPr>
      </w:pPr>
    </w:p>
    <w:p w14:paraId="28E61764" w14:textId="50E5F690" w:rsidR="005434B3" w:rsidRPr="00015B7B" w:rsidRDefault="001F027E" w:rsidP="00015B7B">
      <w:pPr>
        <w:spacing w:after="0" w:line="276" w:lineRule="auto"/>
        <w:jc w:val="both"/>
        <w:rPr>
          <w:rFonts w:ascii="Arial" w:hAnsi="Arial" w:cs="Arial"/>
        </w:rPr>
      </w:pPr>
      <w:r w:rsidRPr="00015B7B">
        <w:rPr>
          <w:rFonts w:ascii="Arial" w:hAnsi="Arial" w:cs="Arial"/>
        </w:rPr>
        <w:t>Na potrzeby postę</w:t>
      </w:r>
      <w:r w:rsidR="008D0487" w:rsidRPr="00015B7B">
        <w:rPr>
          <w:rFonts w:ascii="Arial" w:hAnsi="Arial" w:cs="Arial"/>
        </w:rPr>
        <w:t xml:space="preserve">powania o udzielenie </w:t>
      </w:r>
      <w:r w:rsidR="007936D6" w:rsidRPr="00015B7B">
        <w:rPr>
          <w:rFonts w:ascii="Arial" w:hAnsi="Arial" w:cs="Arial"/>
        </w:rPr>
        <w:t>zamówienia publicznego</w:t>
      </w:r>
      <w:r w:rsidR="005434B3" w:rsidRPr="00015B7B">
        <w:rPr>
          <w:rFonts w:ascii="Arial" w:hAnsi="Arial" w:cs="Arial"/>
        </w:rPr>
        <w:t xml:space="preserve"> prowadzonego przez</w:t>
      </w:r>
      <w:r w:rsidR="0063705B" w:rsidRPr="00015B7B">
        <w:rPr>
          <w:rFonts w:ascii="Arial" w:hAnsi="Arial" w:cs="Arial"/>
        </w:rPr>
        <w:t xml:space="preserve"> </w:t>
      </w:r>
      <w:r w:rsidR="004E5C93" w:rsidRPr="00015B7B">
        <w:rPr>
          <w:rFonts w:ascii="Arial" w:hAnsi="Arial" w:cs="Arial"/>
          <w:b/>
        </w:rPr>
        <w:t>Centrum Rozwoju Komunalnego S.A.</w:t>
      </w:r>
      <w:r w:rsidR="00015B7B">
        <w:rPr>
          <w:rFonts w:ascii="Arial" w:hAnsi="Arial" w:cs="Arial"/>
          <w:b/>
        </w:rPr>
        <w:t xml:space="preserve"> </w:t>
      </w:r>
      <w:r w:rsidR="002168A8" w:rsidRPr="00015B7B">
        <w:rPr>
          <w:rFonts w:ascii="Arial" w:hAnsi="Arial" w:cs="Arial"/>
        </w:rPr>
        <w:t>pn.</w:t>
      </w:r>
      <w:r w:rsidR="002B2AD9" w:rsidRPr="00015B7B">
        <w:rPr>
          <w:rFonts w:ascii="Arial" w:hAnsi="Arial" w:cs="Arial"/>
        </w:rPr>
        <w:t>:</w:t>
      </w:r>
      <w:r w:rsidR="002168A8" w:rsidRPr="00015B7B">
        <w:rPr>
          <w:rFonts w:ascii="Arial" w:hAnsi="Arial" w:cs="Arial"/>
        </w:rPr>
        <w:t xml:space="preserve"> </w:t>
      </w:r>
    </w:p>
    <w:p w14:paraId="00C15EC2" w14:textId="77777777" w:rsidR="004E5C93" w:rsidRPr="00015B7B" w:rsidRDefault="004E5C93" w:rsidP="004E5C93">
      <w:pPr>
        <w:spacing w:after="0" w:line="276" w:lineRule="auto"/>
        <w:jc w:val="both"/>
        <w:rPr>
          <w:rFonts w:ascii="Arial" w:hAnsi="Arial" w:cs="Arial"/>
        </w:rPr>
      </w:pPr>
    </w:p>
    <w:p w14:paraId="372777DE" w14:textId="5A72CA22" w:rsidR="004968F5" w:rsidRPr="00015B7B" w:rsidRDefault="004E5C93" w:rsidP="004E5C93">
      <w:pPr>
        <w:spacing w:after="0" w:line="276" w:lineRule="auto"/>
        <w:jc w:val="both"/>
        <w:rPr>
          <w:rFonts w:ascii="Arial" w:hAnsi="Arial" w:cs="Arial"/>
          <w:b/>
        </w:rPr>
      </w:pPr>
      <w:r w:rsidRPr="00015B7B">
        <w:rPr>
          <w:rFonts w:ascii="Arial" w:hAnsi="Arial" w:cs="Arial"/>
          <w:b/>
        </w:rPr>
        <w:t>Sporządzenie Programu Funkcjonalno-Użytkowego wraz z opracowaniem projektu Specyfikacji Warunków Zamówienia dla zadania polegającego na budowie elektrociepłowni na paliwa alternatywne i biomasę – nowego źródła energii dla Ostrowskiego Rynku Energetycznego</w:t>
      </w:r>
    </w:p>
    <w:p w14:paraId="06E00029" w14:textId="77777777" w:rsidR="004E5C93" w:rsidRPr="00015B7B" w:rsidRDefault="004E5C93" w:rsidP="00232DF0">
      <w:pPr>
        <w:spacing w:after="0" w:line="276" w:lineRule="auto"/>
        <w:jc w:val="both"/>
        <w:rPr>
          <w:rFonts w:ascii="Arial" w:hAnsi="Arial" w:cs="Arial"/>
          <w:b/>
          <w:i/>
        </w:rPr>
      </w:pPr>
    </w:p>
    <w:p w14:paraId="002E5419" w14:textId="28E1ECF8" w:rsidR="00F90CD1" w:rsidRDefault="00E65685" w:rsidP="00232DF0">
      <w:pPr>
        <w:spacing w:after="0" w:line="276" w:lineRule="auto"/>
        <w:jc w:val="both"/>
        <w:rPr>
          <w:rFonts w:ascii="Arial" w:hAnsi="Arial" w:cs="Arial"/>
        </w:rPr>
      </w:pPr>
      <w:r w:rsidRPr="00015B7B">
        <w:rPr>
          <w:rFonts w:ascii="Arial" w:hAnsi="Arial" w:cs="Arial"/>
        </w:rPr>
        <w:t>oświa</w:t>
      </w:r>
      <w:r w:rsidR="00825A09" w:rsidRPr="00015B7B">
        <w:rPr>
          <w:rFonts w:ascii="Arial" w:hAnsi="Arial" w:cs="Arial"/>
        </w:rPr>
        <w:t>dczam</w:t>
      </w:r>
      <w:r w:rsidRPr="00015B7B">
        <w:rPr>
          <w:rFonts w:ascii="Arial" w:hAnsi="Arial" w:cs="Arial"/>
        </w:rPr>
        <w:t>,</w:t>
      </w:r>
      <w:r w:rsidR="002B2AD9" w:rsidRPr="00015B7B">
        <w:rPr>
          <w:rFonts w:ascii="Arial" w:hAnsi="Arial" w:cs="Arial"/>
        </w:rPr>
        <w:t xml:space="preserve"> co następuje:</w:t>
      </w:r>
    </w:p>
    <w:p w14:paraId="2551ADDB" w14:textId="77777777" w:rsidR="00015B7B" w:rsidRPr="00015B7B" w:rsidRDefault="00015B7B" w:rsidP="00232DF0">
      <w:pPr>
        <w:spacing w:after="0" w:line="276" w:lineRule="auto"/>
        <w:jc w:val="both"/>
        <w:rPr>
          <w:rFonts w:ascii="Arial" w:hAnsi="Arial" w:cs="Arial"/>
        </w:rPr>
      </w:pPr>
    </w:p>
    <w:p w14:paraId="6C2520F5" w14:textId="77777777" w:rsidR="00015B7B" w:rsidRPr="00617A08" w:rsidRDefault="00015B7B" w:rsidP="00015B7B">
      <w:pPr>
        <w:pStyle w:val="Akapitzlist"/>
        <w:numPr>
          <w:ilvl w:val="0"/>
          <w:numId w:val="31"/>
        </w:numPr>
        <w:spacing w:after="0" w:line="276" w:lineRule="auto"/>
        <w:ind w:left="284" w:hanging="295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Posiadam uprawnienia do wykonywania określonej działalności lub czynności niezbędnych</w:t>
      </w:r>
      <w:r>
        <w:rPr>
          <w:rFonts w:ascii="Arial" w:hAnsi="Arial" w:cs="Arial"/>
        </w:rPr>
        <w:t xml:space="preserve"> </w:t>
      </w:r>
      <w:r w:rsidRPr="00617A08">
        <w:rPr>
          <w:rFonts w:ascii="Arial" w:hAnsi="Arial" w:cs="Arial"/>
        </w:rPr>
        <w:t>do realizacji zamówienia</w:t>
      </w:r>
      <w:r>
        <w:rPr>
          <w:rFonts w:ascii="Arial" w:hAnsi="Arial" w:cs="Arial"/>
        </w:rPr>
        <w:t>.</w:t>
      </w:r>
    </w:p>
    <w:p w14:paraId="676E36D6" w14:textId="77777777" w:rsidR="00015B7B" w:rsidRDefault="00015B7B" w:rsidP="00015B7B">
      <w:pPr>
        <w:pStyle w:val="Akapitzlist"/>
        <w:numPr>
          <w:ilvl w:val="0"/>
          <w:numId w:val="31"/>
        </w:numPr>
        <w:spacing w:after="0" w:line="276" w:lineRule="auto"/>
        <w:ind w:left="284" w:hanging="295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Posiadam wiedzę i doświadczenie oraz dysponuję odpowiednim potencjałem technicznym</w:t>
      </w:r>
      <w:r>
        <w:rPr>
          <w:rFonts w:ascii="Arial" w:hAnsi="Arial" w:cs="Arial"/>
        </w:rPr>
        <w:br/>
      </w:r>
      <w:r w:rsidRPr="00617A08">
        <w:rPr>
          <w:rFonts w:ascii="Arial" w:hAnsi="Arial" w:cs="Arial"/>
        </w:rPr>
        <w:t>i osobami zdolnymi do wykonania zamówienia</w:t>
      </w:r>
      <w:r>
        <w:rPr>
          <w:rFonts w:ascii="Arial" w:hAnsi="Arial" w:cs="Arial"/>
        </w:rPr>
        <w:t>.</w:t>
      </w:r>
    </w:p>
    <w:p w14:paraId="0A3A95E0" w14:textId="77777777" w:rsidR="00015B7B" w:rsidRPr="00617A08" w:rsidRDefault="00015B7B" w:rsidP="00015B7B">
      <w:pPr>
        <w:pStyle w:val="Akapitzlist"/>
        <w:numPr>
          <w:ilvl w:val="0"/>
          <w:numId w:val="3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lastRenderedPageBreak/>
        <w:t>Znajduję się w sytuacji ekonomicznej i finansowej zapewniającej prawidłowe wykonanie zamówienia</w:t>
      </w:r>
      <w:r>
        <w:rPr>
          <w:rFonts w:ascii="Arial" w:hAnsi="Arial" w:cs="Arial"/>
        </w:rPr>
        <w:t>.</w:t>
      </w:r>
    </w:p>
    <w:p w14:paraId="04945598" w14:textId="77777777" w:rsidR="00015B7B" w:rsidRPr="00617A08" w:rsidRDefault="00015B7B" w:rsidP="00015B7B">
      <w:pPr>
        <w:pStyle w:val="Akapitzlist"/>
        <w:numPr>
          <w:ilvl w:val="0"/>
          <w:numId w:val="3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Nie podlegam wykluczeniu z postępowania na podstawie art. 108 ust 1 ustawy P</w:t>
      </w:r>
      <w:r>
        <w:rPr>
          <w:rFonts w:ascii="Arial" w:hAnsi="Arial" w:cs="Arial"/>
        </w:rPr>
        <w:t>ZP</w:t>
      </w:r>
      <w:r w:rsidRPr="00617A08">
        <w:rPr>
          <w:rFonts w:ascii="Arial" w:hAnsi="Arial" w:cs="Arial"/>
        </w:rPr>
        <w:t>.</w:t>
      </w:r>
    </w:p>
    <w:p w14:paraId="49A469EE" w14:textId="77777777" w:rsidR="00015B7B" w:rsidRPr="00617A08" w:rsidRDefault="00015B7B" w:rsidP="00015B7B">
      <w:pPr>
        <w:pStyle w:val="Akapitzlist"/>
        <w:numPr>
          <w:ilvl w:val="0"/>
          <w:numId w:val="3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Nie podlegam wykluczeniu z postępowania na podstawie art. 109 ust. 1 pkt 4) i 7) ustawy P</w:t>
      </w:r>
      <w:r>
        <w:rPr>
          <w:rFonts w:ascii="Arial" w:hAnsi="Arial" w:cs="Arial"/>
        </w:rPr>
        <w:t>ZP.</w:t>
      </w:r>
    </w:p>
    <w:p w14:paraId="4380B4C4" w14:textId="77777777" w:rsidR="00015B7B" w:rsidRPr="00617A08" w:rsidRDefault="00015B7B" w:rsidP="00015B7B">
      <w:pPr>
        <w:pStyle w:val="Akapitzlist"/>
        <w:numPr>
          <w:ilvl w:val="0"/>
          <w:numId w:val="3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Spełniam określone przez Zamawiającego warunki udziału w postępowaniu wskazan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br/>
      </w:r>
      <w:r w:rsidRPr="00617A08">
        <w:rPr>
          <w:rFonts w:ascii="Arial" w:hAnsi="Arial" w:cs="Arial"/>
        </w:rPr>
        <w:t>w Rozdziale</w:t>
      </w:r>
      <w:r>
        <w:rPr>
          <w:rFonts w:ascii="Arial" w:hAnsi="Arial" w:cs="Arial"/>
        </w:rPr>
        <w:t xml:space="preserve"> </w:t>
      </w:r>
      <w:r w:rsidRPr="00617A08">
        <w:rPr>
          <w:rFonts w:ascii="Arial" w:hAnsi="Arial" w:cs="Arial"/>
        </w:rPr>
        <w:t>6 Specyfikacji Warunków Zamówienia</w:t>
      </w:r>
      <w:r>
        <w:rPr>
          <w:rFonts w:ascii="Arial" w:hAnsi="Arial" w:cs="Arial"/>
        </w:rPr>
        <w:t>.</w:t>
      </w:r>
    </w:p>
    <w:p w14:paraId="3BA38CDC" w14:textId="77777777" w:rsidR="00015B7B" w:rsidRDefault="00015B7B" w:rsidP="00015B7B">
      <w:pPr>
        <w:pStyle w:val="Akapitzlist"/>
        <w:numPr>
          <w:ilvl w:val="0"/>
          <w:numId w:val="3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(Dz.U. z 2025 r. poz. 514).</w:t>
      </w:r>
    </w:p>
    <w:p w14:paraId="0C5F9C9B" w14:textId="77777777" w:rsidR="00015B7B" w:rsidRDefault="00015B7B" w:rsidP="00015B7B">
      <w:pPr>
        <w:spacing w:after="0" w:line="276" w:lineRule="auto"/>
        <w:jc w:val="both"/>
        <w:rPr>
          <w:rFonts w:ascii="Arial" w:hAnsi="Arial" w:cs="Arial"/>
        </w:rPr>
      </w:pPr>
    </w:p>
    <w:p w14:paraId="4B07A121" w14:textId="77777777" w:rsidR="00015B7B" w:rsidRPr="00617A08" w:rsidRDefault="00015B7B" w:rsidP="00015B7B">
      <w:pPr>
        <w:spacing w:after="0" w:line="276" w:lineRule="auto"/>
        <w:jc w:val="both"/>
        <w:rPr>
          <w:rFonts w:ascii="Arial" w:hAnsi="Arial" w:cs="Arial"/>
        </w:rPr>
      </w:pPr>
    </w:p>
    <w:p w14:paraId="7EBD3904" w14:textId="77777777" w:rsidR="00015B7B" w:rsidRPr="00617A08" w:rsidRDefault="00015B7B" w:rsidP="00015B7B">
      <w:pPr>
        <w:spacing w:line="276" w:lineRule="auto"/>
        <w:rPr>
          <w:rFonts w:ascii="Arial" w:hAnsi="Arial" w:cs="Aria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015B7B" w:rsidRPr="00A665C8" w14:paraId="1D5EF6D0" w14:textId="77777777" w:rsidTr="00FE02AB">
        <w:trPr>
          <w:jc w:val="center"/>
        </w:trPr>
        <w:tc>
          <w:tcPr>
            <w:tcW w:w="3842" w:type="dxa"/>
            <w:vAlign w:val="center"/>
          </w:tcPr>
          <w:p w14:paraId="3C4139FA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bookmarkStart w:id="0" w:name="_Hlk226531866"/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2D59F879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6F9E0CD3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015B7B" w:rsidRPr="00A665C8" w14:paraId="2B6BC02C" w14:textId="77777777" w:rsidTr="00FE02AB">
        <w:trPr>
          <w:jc w:val="center"/>
        </w:trPr>
        <w:tc>
          <w:tcPr>
            <w:tcW w:w="3842" w:type="dxa"/>
          </w:tcPr>
          <w:p w14:paraId="5F2F3C4A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3228BB99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5FB1B8D1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400C1AC5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B83232" w14:textId="77777777" w:rsidR="00015B7B" w:rsidRDefault="00015B7B" w:rsidP="00015B7B">
      <w:pPr>
        <w:spacing w:after="0" w:line="276" w:lineRule="auto"/>
        <w:jc w:val="both"/>
        <w:rPr>
          <w:rFonts w:ascii="Arial" w:hAnsi="Arial" w:cs="Arial"/>
          <w:i/>
        </w:rPr>
      </w:pPr>
    </w:p>
    <w:p w14:paraId="386A9CAE" w14:textId="77777777" w:rsidR="00015B7B" w:rsidRPr="00617A08" w:rsidRDefault="00015B7B" w:rsidP="00015B7B">
      <w:pPr>
        <w:spacing w:after="0" w:line="276" w:lineRule="auto"/>
        <w:jc w:val="both"/>
        <w:rPr>
          <w:rFonts w:ascii="Arial" w:hAnsi="Arial" w:cs="Arial"/>
          <w:i/>
        </w:rPr>
      </w:pPr>
    </w:p>
    <w:p w14:paraId="6D0983FE" w14:textId="77777777" w:rsidR="00015B7B" w:rsidRPr="00617A08" w:rsidRDefault="00015B7B" w:rsidP="00015B7B">
      <w:pPr>
        <w:spacing w:after="0" w:line="276" w:lineRule="auto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>Jednocześnie</w:t>
      </w:r>
      <w:r>
        <w:rPr>
          <w:rFonts w:ascii="Arial" w:hAnsi="Arial" w:cs="Arial"/>
        </w:rPr>
        <w:t>:</w:t>
      </w:r>
    </w:p>
    <w:bookmarkEnd w:id="0"/>
    <w:p w14:paraId="21199DBD" w14:textId="77777777" w:rsidR="00015B7B" w:rsidRPr="00617A08" w:rsidRDefault="00015B7B" w:rsidP="00015B7B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</w:p>
    <w:p w14:paraId="6EC515E0" w14:textId="77777777" w:rsidR="00015B7B" w:rsidRDefault="00015B7B" w:rsidP="00015B7B">
      <w:pPr>
        <w:pStyle w:val="Akapitzlist"/>
        <w:numPr>
          <w:ilvl w:val="0"/>
          <w:numId w:val="3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 xml:space="preserve">Oświadczam, że zachodzą w stosunku do mnie podstawy wykluczenia z postępowania na podstawie art. </w:t>
      </w:r>
      <w:r>
        <w:rPr>
          <w:rFonts w:ascii="Arial" w:hAnsi="Arial" w:cs="Arial"/>
        </w:rPr>
        <w:t>__________</w:t>
      </w:r>
      <w:r w:rsidRPr="00617A08">
        <w:rPr>
          <w:rFonts w:ascii="Arial" w:hAnsi="Arial" w:cs="Arial"/>
        </w:rPr>
        <w:t xml:space="preserve"> ustawy P</w:t>
      </w:r>
      <w:r>
        <w:rPr>
          <w:rFonts w:ascii="Arial" w:hAnsi="Arial" w:cs="Arial"/>
        </w:rPr>
        <w:t>ZP</w:t>
      </w:r>
      <w:r w:rsidRPr="00617A08">
        <w:rPr>
          <w:rFonts w:ascii="Arial" w:hAnsi="Arial" w:cs="Arial"/>
        </w:rPr>
        <w:t xml:space="preserve"> </w:t>
      </w:r>
      <w:r w:rsidRPr="00617A08">
        <w:rPr>
          <w:rFonts w:ascii="Arial" w:hAnsi="Arial" w:cs="Arial"/>
          <w:i/>
        </w:rPr>
        <w:t>(podać mającą zastosowanie podstawę wykluczenia</w:t>
      </w:r>
      <w:r>
        <w:rPr>
          <w:rFonts w:ascii="Arial" w:hAnsi="Arial" w:cs="Arial"/>
          <w:i/>
        </w:rPr>
        <w:br/>
      </w:r>
      <w:r w:rsidRPr="00617A08">
        <w:rPr>
          <w:rFonts w:ascii="Arial" w:hAnsi="Arial" w:cs="Arial"/>
          <w:i/>
        </w:rPr>
        <w:t>z art. 108 ust. 1 lub spośród wymienionych z art. 109 ust. 1 ustawy P</w:t>
      </w:r>
      <w:r>
        <w:rPr>
          <w:rFonts w:ascii="Arial" w:hAnsi="Arial" w:cs="Arial"/>
          <w:i/>
        </w:rPr>
        <w:t>ZP</w:t>
      </w:r>
      <w:r w:rsidRPr="00617A08">
        <w:rPr>
          <w:rFonts w:ascii="Arial" w:hAnsi="Arial" w:cs="Arial"/>
          <w:i/>
        </w:rPr>
        <w:t>).</w:t>
      </w:r>
      <w:r w:rsidRPr="00617A08">
        <w:rPr>
          <w:rFonts w:ascii="Arial" w:hAnsi="Arial" w:cs="Arial"/>
        </w:rPr>
        <w:t xml:space="preserve"> Jednocześnie oświadczam, że w związku z ww. okolicznością, na podstawie art. 110 ust. 2 ustawy P</w:t>
      </w:r>
      <w:r>
        <w:rPr>
          <w:rFonts w:ascii="Arial" w:hAnsi="Arial" w:cs="Arial"/>
        </w:rPr>
        <w:t>ZP</w:t>
      </w:r>
      <w:r w:rsidRPr="00617A08">
        <w:rPr>
          <w:rFonts w:ascii="Arial" w:hAnsi="Arial" w:cs="Arial"/>
        </w:rPr>
        <w:t xml:space="preserve"> podjąłem następujące środki naprawcze: </w:t>
      </w:r>
    </w:p>
    <w:p w14:paraId="19E537C0" w14:textId="77777777" w:rsidR="00015B7B" w:rsidRDefault="00015B7B" w:rsidP="00015B7B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988085" w14:textId="77777777" w:rsidR="00015B7B" w:rsidRDefault="00015B7B" w:rsidP="00015B7B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</w:p>
    <w:p w14:paraId="3A871189" w14:textId="77777777" w:rsidR="00015B7B" w:rsidRPr="00617A08" w:rsidRDefault="00015B7B" w:rsidP="00015B7B">
      <w:pPr>
        <w:pStyle w:val="Akapitzlist"/>
        <w:spacing w:after="0" w:line="480" w:lineRule="auto"/>
        <w:ind w:left="0"/>
        <w:jc w:val="both"/>
        <w:rPr>
          <w:rFonts w:ascii="Arial" w:hAnsi="Arial" w:cs="Aria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015B7B" w:rsidRPr="00A665C8" w14:paraId="4FC9035B" w14:textId="77777777" w:rsidTr="00FE02AB">
        <w:trPr>
          <w:jc w:val="center"/>
        </w:trPr>
        <w:tc>
          <w:tcPr>
            <w:tcW w:w="3842" w:type="dxa"/>
            <w:vAlign w:val="center"/>
          </w:tcPr>
          <w:p w14:paraId="6AB8767B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41A631FD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1FD88091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015B7B" w:rsidRPr="00A665C8" w14:paraId="17D309A3" w14:textId="77777777" w:rsidTr="00FE02AB">
        <w:trPr>
          <w:jc w:val="center"/>
        </w:trPr>
        <w:tc>
          <w:tcPr>
            <w:tcW w:w="3842" w:type="dxa"/>
          </w:tcPr>
          <w:p w14:paraId="6D929B3D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2C5A638E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22AA03BF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6F5E82F6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2565D8" w14:textId="77777777" w:rsidR="00015B7B" w:rsidRPr="00617A08" w:rsidRDefault="00015B7B" w:rsidP="00015B7B">
      <w:pPr>
        <w:spacing w:after="0" w:line="276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33C0C8B7" w14:textId="77777777" w:rsidR="00015B7B" w:rsidRDefault="00015B7B" w:rsidP="00015B7B">
      <w:pPr>
        <w:pStyle w:val="Akapitzlist"/>
        <w:numPr>
          <w:ilvl w:val="0"/>
          <w:numId w:val="30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617A08">
        <w:rPr>
          <w:rFonts w:ascii="Arial" w:hAnsi="Arial" w:cs="Arial"/>
        </w:rPr>
        <w:t xml:space="preserve">Oświadczam, że wszystkie informacje podane w powyższych oświadczeniach są aktualne </w:t>
      </w:r>
      <w:r w:rsidRPr="00617A0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5E0E5A2" w14:textId="77777777" w:rsidR="00015B7B" w:rsidRDefault="00015B7B" w:rsidP="00015B7B">
      <w:pPr>
        <w:spacing w:after="0" w:line="276" w:lineRule="auto"/>
        <w:jc w:val="both"/>
        <w:rPr>
          <w:rFonts w:ascii="Arial" w:hAnsi="Arial" w:cs="Arial"/>
        </w:rPr>
      </w:pPr>
    </w:p>
    <w:p w14:paraId="1FD62077" w14:textId="77777777" w:rsidR="00015B7B" w:rsidRPr="0008762A" w:rsidRDefault="00015B7B" w:rsidP="00015B7B">
      <w:pPr>
        <w:spacing w:after="0" w:line="276" w:lineRule="auto"/>
        <w:jc w:val="both"/>
        <w:rPr>
          <w:rFonts w:ascii="Arial" w:hAnsi="Arial" w:cs="Arial"/>
        </w:rPr>
      </w:pPr>
    </w:p>
    <w:p w14:paraId="74A839F0" w14:textId="77777777" w:rsidR="00015B7B" w:rsidRPr="00617A08" w:rsidRDefault="00015B7B" w:rsidP="00015B7B">
      <w:pPr>
        <w:spacing w:after="0" w:line="276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015B7B" w:rsidRPr="00A665C8" w14:paraId="63A2BC35" w14:textId="77777777" w:rsidTr="00FE02AB">
        <w:trPr>
          <w:jc w:val="center"/>
        </w:trPr>
        <w:tc>
          <w:tcPr>
            <w:tcW w:w="3842" w:type="dxa"/>
            <w:vAlign w:val="center"/>
          </w:tcPr>
          <w:p w14:paraId="74C39BAE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0F3846D8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7D027DD8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015B7B" w:rsidRPr="00A665C8" w14:paraId="2D49A539" w14:textId="77777777" w:rsidTr="00FE02AB">
        <w:trPr>
          <w:jc w:val="center"/>
        </w:trPr>
        <w:tc>
          <w:tcPr>
            <w:tcW w:w="3842" w:type="dxa"/>
          </w:tcPr>
          <w:p w14:paraId="751B1717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2B51C564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7B0E66DD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podpis</w:t>
            </w:r>
          </w:p>
          <w:p w14:paraId="728D2ECF" w14:textId="77777777" w:rsidR="00015B7B" w:rsidRPr="00A665C8" w:rsidRDefault="00015B7B" w:rsidP="00FE02AB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9236DB" w14:textId="77777777" w:rsidR="00484F88" w:rsidRPr="00015B7B" w:rsidRDefault="00484F88" w:rsidP="00015B7B">
      <w:pPr>
        <w:spacing w:after="0" w:line="276" w:lineRule="auto"/>
        <w:jc w:val="both"/>
        <w:rPr>
          <w:rFonts w:ascii="Arial" w:hAnsi="Arial" w:cs="Arial"/>
        </w:rPr>
      </w:pPr>
    </w:p>
    <w:sectPr w:rsidR="00484F88" w:rsidRPr="00015B7B" w:rsidSect="00015B7B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A5E83" w14:textId="77777777" w:rsidR="0001454E" w:rsidRDefault="0001454E" w:rsidP="0038231F">
      <w:pPr>
        <w:spacing w:after="0" w:line="240" w:lineRule="auto"/>
      </w:pPr>
      <w:r>
        <w:separator/>
      </w:r>
    </w:p>
  </w:endnote>
  <w:endnote w:type="continuationSeparator" w:id="0">
    <w:p w14:paraId="1D2DFE6C" w14:textId="77777777" w:rsidR="0001454E" w:rsidRDefault="000145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D1E3" w14:textId="77777777" w:rsidR="00F8042D" w:rsidRPr="00015B7B" w:rsidRDefault="00F8042D">
    <w:pPr>
      <w:pStyle w:val="Stopka"/>
      <w:jc w:val="right"/>
      <w:rPr>
        <w:rFonts w:ascii="Arial" w:hAnsi="Arial" w:cs="Arial"/>
        <w:sz w:val="18"/>
        <w:szCs w:val="18"/>
      </w:rPr>
    </w:pPr>
    <w:r w:rsidRPr="00015B7B">
      <w:rPr>
        <w:rFonts w:ascii="Arial" w:hAnsi="Arial" w:cs="Arial"/>
        <w:sz w:val="18"/>
        <w:szCs w:val="18"/>
      </w:rPr>
      <w:t xml:space="preserve">Strona </w:t>
    </w:r>
    <w:r w:rsidR="00DA0232" w:rsidRPr="00015B7B">
      <w:rPr>
        <w:rFonts w:ascii="Arial" w:hAnsi="Arial" w:cs="Arial"/>
        <w:b/>
        <w:bCs/>
        <w:sz w:val="18"/>
        <w:szCs w:val="18"/>
      </w:rPr>
      <w:fldChar w:fldCharType="begin"/>
    </w:r>
    <w:r w:rsidRPr="00015B7B">
      <w:rPr>
        <w:rFonts w:ascii="Arial" w:hAnsi="Arial" w:cs="Arial"/>
        <w:b/>
        <w:bCs/>
        <w:sz w:val="18"/>
        <w:szCs w:val="18"/>
      </w:rPr>
      <w:instrText>PAGE</w:instrText>
    </w:r>
    <w:r w:rsidR="00DA0232" w:rsidRPr="00015B7B">
      <w:rPr>
        <w:rFonts w:ascii="Arial" w:hAnsi="Arial" w:cs="Arial"/>
        <w:b/>
        <w:bCs/>
        <w:sz w:val="18"/>
        <w:szCs w:val="18"/>
      </w:rPr>
      <w:fldChar w:fldCharType="separate"/>
    </w:r>
    <w:r w:rsidR="00681002" w:rsidRPr="00015B7B">
      <w:rPr>
        <w:rFonts w:ascii="Arial" w:hAnsi="Arial" w:cs="Arial"/>
        <w:b/>
        <w:bCs/>
        <w:noProof/>
        <w:sz w:val="18"/>
        <w:szCs w:val="18"/>
      </w:rPr>
      <w:t>8</w:t>
    </w:r>
    <w:r w:rsidR="00DA0232" w:rsidRPr="00015B7B">
      <w:rPr>
        <w:rFonts w:ascii="Arial" w:hAnsi="Arial" w:cs="Arial"/>
        <w:b/>
        <w:bCs/>
        <w:sz w:val="18"/>
        <w:szCs w:val="18"/>
      </w:rPr>
      <w:fldChar w:fldCharType="end"/>
    </w:r>
    <w:r w:rsidRPr="00015B7B">
      <w:rPr>
        <w:rFonts w:ascii="Arial" w:hAnsi="Arial" w:cs="Arial"/>
        <w:sz w:val="18"/>
        <w:szCs w:val="18"/>
      </w:rPr>
      <w:t xml:space="preserve"> z </w:t>
    </w:r>
    <w:r w:rsidR="00DA0232" w:rsidRPr="00015B7B">
      <w:rPr>
        <w:rFonts w:ascii="Arial" w:hAnsi="Arial" w:cs="Arial"/>
        <w:b/>
        <w:bCs/>
        <w:sz w:val="18"/>
        <w:szCs w:val="18"/>
      </w:rPr>
      <w:fldChar w:fldCharType="begin"/>
    </w:r>
    <w:r w:rsidRPr="00015B7B">
      <w:rPr>
        <w:rFonts w:ascii="Arial" w:hAnsi="Arial" w:cs="Arial"/>
        <w:b/>
        <w:bCs/>
        <w:sz w:val="18"/>
        <w:szCs w:val="18"/>
      </w:rPr>
      <w:instrText>NUMPAGES</w:instrText>
    </w:r>
    <w:r w:rsidR="00DA0232" w:rsidRPr="00015B7B">
      <w:rPr>
        <w:rFonts w:ascii="Arial" w:hAnsi="Arial" w:cs="Arial"/>
        <w:b/>
        <w:bCs/>
        <w:sz w:val="18"/>
        <w:szCs w:val="18"/>
      </w:rPr>
      <w:fldChar w:fldCharType="separate"/>
    </w:r>
    <w:r w:rsidR="00681002" w:rsidRPr="00015B7B">
      <w:rPr>
        <w:rFonts w:ascii="Arial" w:hAnsi="Arial" w:cs="Arial"/>
        <w:b/>
        <w:bCs/>
        <w:noProof/>
        <w:sz w:val="18"/>
        <w:szCs w:val="18"/>
      </w:rPr>
      <w:t>8</w:t>
    </w:r>
    <w:r w:rsidR="00DA0232" w:rsidRPr="00015B7B">
      <w:rPr>
        <w:rFonts w:ascii="Arial" w:hAnsi="Arial" w:cs="Arial"/>
        <w:b/>
        <w:bCs/>
        <w:sz w:val="18"/>
        <w:szCs w:val="18"/>
      </w:rPr>
      <w:fldChar w:fldCharType="end"/>
    </w:r>
  </w:p>
  <w:p w14:paraId="5489B5A7" w14:textId="77777777" w:rsidR="001C6945" w:rsidRPr="00015B7B" w:rsidRDefault="001C6945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A0BE4" w14:textId="77777777" w:rsidR="0001454E" w:rsidRDefault="0001454E" w:rsidP="0038231F">
      <w:pPr>
        <w:spacing w:after="0" w:line="240" w:lineRule="auto"/>
      </w:pPr>
      <w:r>
        <w:separator/>
      </w:r>
    </w:p>
  </w:footnote>
  <w:footnote w:type="continuationSeparator" w:id="0">
    <w:p w14:paraId="6F3774F7" w14:textId="77777777" w:rsidR="0001454E" w:rsidRDefault="0001454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7960C" w14:textId="1E1027EF" w:rsidR="00015B7B" w:rsidRPr="00617A08" w:rsidRDefault="00015B7B" w:rsidP="00015B7B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sz w:val="18"/>
        <w:szCs w:val="18"/>
      </w:rPr>
    </w:pPr>
    <w:r w:rsidRPr="00617A08">
      <w:rPr>
        <w:rFonts w:ascii="Arial" w:hAnsi="Arial" w:cs="Arial"/>
        <w:sz w:val="18"/>
        <w:szCs w:val="18"/>
      </w:rPr>
      <w:tab/>
    </w:r>
    <w:r w:rsidRPr="00617A08">
      <w:rPr>
        <w:rFonts w:ascii="Arial" w:hAnsi="Arial" w:cs="Arial"/>
        <w:sz w:val="18"/>
        <w:szCs w:val="18"/>
      </w:rPr>
      <w:tab/>
      <w:t xml:space="preserve"> Załącznik nr </w:t>
    </w:r>
    <w:r>
      <w:rPr>
        <w:rFonts w:ascii="Arial" w:hAnsi="Arial" w:cs="Arial"/>
        <w:sz w:val="18"/>
        <w:szCs w:val="18"/>
      </w:rPr>
      <w:t>3</w:t>
    </w:r>
    <w:r w:rsidRPr="00617A08">
      <w:rPr>
        <w:rFonts w:ascii="Arial" w:hAnsi="Arial" w:cs="Arial"/>
        <w:sz w:val="18"/>
        <w:szCs w:val="18"/>
      </w:rPr>
      <w:t xml:space="preserve"> do SWZ</w:t>
    </w:r>
  </w:p>
  <w:p w14:paraId="51437065" w14:textId="7EA47DE4" w:rsidR="00DF22C2" w:rsidRPr="00015B7B" w:rsidRDefault="00015B7B" w:rsidP="00015B7B">
    <w:pPr>
      <w:pStyle w:val="Nagwek"/>
      <w:tabs>
        <w:tab w:val="clear" w:pos="4536"/>
        <w:tab w:val="clear" w:pos="9072"/>
        <w:tab w:val="left" w:pos="1350"/>
      </w:tabs>
      <w:rPr>
        <w:sz w:val="20"/>
        <w:szCs w:val="20"/>
      </w:rPr>
    </w:pPr>
    <w:r w:rsidRPr="00617A08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100F8FCA"/>
    <w:lvl w:ilvl="0" w:tplc="FFFFFFFF">
      <w:start w:val="4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upp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A3ACD"/>
    <w:multiLevelType w:val="hybridMultilevel"/>
    <w:tmpl w:val="6EC86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610EBB0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44BBB"/>
    <w:multiLevelType w:val="hybridMultilevel"/>
    <w:tmpl w:val="8C5878F2"/>
    <w:lvl w:ilvl="0" w:tplc="64AC75F8">
      <w:start w:val="4"/>
      <w:numFmt w:val="lowerLetter"/>
      <w:lvlText w:val="%1)"/>
      <w:lvlJc w:val="left"/>
      <w:pPr>
        <w:ind w:left="1161" w:hanging="36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50661"/>
    <w:multiLevelType w:val="hybridMultilevel"/>
    <w:tmpl w:val="BC1CF354"/>
    <w:lvl w:ilvl="0" w:tplc="81843D6E">
      <w:start w:val="4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E0C9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20F748FF"/>
    <w:multiLevelType w:val="hybridMultilevel"/>
    <w:tmpl w:val="56265B2A"/>
    <w:lvl w:ilvl="0" w:tplc="FFFFFFFF">
      <w:start w:val="1"/>
      <w:numFmt w:val="lowerLetter"/>
      <w:lvlText w:val="%1)"/>
      <w:lvlJc w:val="left"/>
      <w:pPr>
        <w:ind w:left="1161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881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601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32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04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76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8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20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921" w:hanging="180"/>
      </w:pPr>
      <w:rPr>
        <w:rFonts w:cs="Times New Roman"/>
      </w:rPr>
    </w:lvl>
  </w:abstractNum>
  <w:abstractNum w:abstractNumId="11" w15:restartNumberingAfterBreak="0">
    <w:nsid w:val="255F5E1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F5BA8"/>
    <w:multiLevelType w:val="hybridMultilevel"/>
    <w:tmpl w:val="415CBB60"/>
    <w:lvl w:ilvl="0" w:tplc="B47CAE8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F4747B"/>
    <w:multiLevelType w:val="hybridMultilevel"/>
    <w:tmpl w:val="536849E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CA72D5"/>
    <w:multiLevelType w:val="hybridMultilevel"/>
    <w:tmpl w:val="867E30DA"/>
    <w:lvl w:ilvl="0" w:tplc="2B10709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E8064A">
      <w:start w:val="1"/>
      <w:numFmt w:val="decimal"/>
      <w:lvlText w:val="%2)"/>
      <w:lvlJc w:val="left"/>
      <w:pPr>
        <w:ind w:left="841"/>
      </w:pPr>
      <w:rPr>
        <w:rFonts w:ascii="Calibri" w:eastAsia="Calibri" w:hAnsi="Calibr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7C7BEE">
      <w:start w:val="1"/>
      <w:numFmt w:val="lowerLetter"/>
      <w:lvlText w:val="%3.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E2F7E2">
      <w:start w:val="1"/>
      <w:numFmt w:val="decimal"/>
      <w:lvlText w:val="%4"/>
      <w:lvlJc w:val="left"/>
      <w:pPr>
        <w:ind w:left="2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DCD9D0">
      <w:start w:val="1"/>
      <w:numFmt w:val="lowerLetter"/>
      <w:lvlText w:val="%5"/>
      <w:lvlJc w:val="left"/>
      <w:pPr>
        <w:ind w:left="3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816CC5A">
      <w:start w:val="1"/>
      <w:numFmt w:val="lowerRoman"/>
      <w:lvlText w:val="%6"/>
      <w:lvlJc w:val="left"/>
      <w:pPr>
        <w:ind w:left="3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CE29C6">
      <w:start w:val="1"/>
      <w:numFmt w:val="decimal"/>
      <w:lvlText w:val="%7"/>
      <w:lvlJc w:val="left"/>
      <w:pPr>
        <w:ind w:left="4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D06C7E">
      <w:start w:val="1"/>
      <w:numFmt w:val="lowerLetter"/>
      <w:lvlText w:val="%8"/>
      <w:lvlJc w:val="left"/>
      <w:pPr>
        <w:ind w:left="5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065B76">
      <w:start w:val="1"/>
      <w:numFmt w:val="lowerRoman"/>
      <w:lvlText w:val="%9"/>
      <w:lvlJc w:val="left"/>
      <w:pPr>
        <w:ind w:left="5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8333159"/>
    <w:multiLevelType w:val="hybridMultilevel"/>
    <w:tmpl w:val="D04C8A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357B70"/>
    <w:multiLevelType w:val="hybridMultilevel"/>
    <w:tmpl w:val="8B7A5ACE"/>
    <w:lvl w:ilvl="0" w:tplc="E3D2A348">
      <w:start w:val="2"/>
      <w:numFmt w:val="lowerLetter"/>
      <w:lvlText w:val="%1)"/>
      <w:lvlJc w:val="left"/>
      <w:pPr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D7807"/>
    <w:multiLevelType w:val="hybridMultilevel"/>
    <w:tmpl w:val="EAF0919C"/>
    <w:lvl w:ilvl="0" w:tplc="3B4EA2C8">
      <w:start w:val="6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4BF1"/>
    <w:multiLevelType w:val="hybridMultilevel"/>
    <w:tmpl w:val="DDFE1D5C"/>
    <w:lvl w:ilvl="0" w:tplc="C58C4852">
      <w:start w:val="6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250E5"/>
    <w:multiLevelType w:val="hybridMultilevel"/>
    <w:tmpl w:val="5D4EFF1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F6D8D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51BD8"/>
    <w:multiLevelType w:val="hybridMultilevel"/>
    <w:tmpl w:val="A5DA0B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A91DB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6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8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0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2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4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6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8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0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21" w:hanging="180"/>
      </w:pPr>
      <w:rPr>
        <w:rFonts w:cs="Times New Roman"/>
      </w:rPr>
    </w:lvl>
  </w:abstractNum>
  <w:num w:numId="1" w16cid:durableId="1133475195">
    <w:abstractNumId w:val="22"/>
  </w:num>
  <w:num w:numId="2" w16cid:durableId="577516726">
    <w:abstractNumId w:val="1"/>
  </w:num>
  <w:num w:numId="3" w16cid:durableId="995229919">
    <w:abstractNumId w:val="21"/>
  </w:num>
  <w:num w:numId="4" w16cid:durableId="1283922215">
    <w:abstractNumId w:val="26"/>
  </w:num>
  <w:num w:numId="5" w16cid:durableId="1886525477">
    <w:abstractNumId w:val="23"/>
  </w:num>
  <w:num w:numId="6" w16cid:durableId="582030255">
    <w:abstractNumId w:val="20"/>
  </w:num>
  <w:num w:numId="7" w16cid:durableId="343947314">
    <w:abstractNumId w:val="2"/>
  </w:num>
  <w:num w:numId="8" w16cid:durableId="1577402792">
    <w:abstractNumId w:val="9"/>
  </w:num>
  <w:num w:numId="9" w16cid:durableId="647976147">
    <w:abstractNumId w:val="7"/>
  </w:num>
  <w:num w:numId="10" w16cid:durableId="1638296645">
    <w:abstractNumId w:val="12"/>
  </w:num>
  <w:num w:numId="11" w16cid:durableId="964312037">
    <w:abstractNumId w:val="8"/>
  </w:num>
  <w:num w:numId="12" w16cid:durableId="2042390649">
    <w:abstractNumId w:val="13"/>
  </w:num>
  <w:num w:numId="13" w16cid:durableId="1843544794">
    <w:abstractNumId w:val="16"/>
  </w:num>
  <w:num w:numId="14" w16cid:durableId="133185353">
    <w:abstractNumId w:val="15"/>
  </w:num>
  <w:num w:numId="15" w16cid:durableId="1340039861">
    <w:abstractNumId w:val="0"/>
  </w:num>
  <w:num w:numId="16" w16cid:durableId="10584782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8199180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6307860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2696763">
    <w:abstractNumId w:val="14"/>
  </w:num>
  <w:num w:numId="20" w16cid:durableId="1750809017">
    <w:abstractNumId w:val="25"/>
  </w:num>
  <w:num w:numId="21" w16cid:durableId="331761126">
    <w:abstractNumId w:val="24"/>
  </w:num>
  <w:num w:numId="22" w16cid:durableId="554312306">
    <w:abstractNumId w:val="6"/>
  </w:num>
  <w:num w:numId="23" w16cid:durableId="1468276180">
    <w:abstractNumId w:val="18"/>
  </w:num>
  <w:num w:numId="24" w16cid:durableId="413236307">
    <w:abstractNumId w:val="5"/>
  </w:num>
  <w:num w:numId="25" w16cid:durableId="1202790531">
    <w:abstractNumId w:val="19"/>
  </w:num>
  <w:num w:numId="26" w16cid:durableId="1480852133">
    <w:abstractNumId w:val="17"/>
  </w:num>
  <w:num w:numId="27" w16cid:durableId="1363435706">
    <w:abstractNumId w:val="4"/>
  </w:num>
  <w:num w:numId="28" w16cid:durableId="289089153">
    <w:abstractNumId w:val="10"/>
  </w:num>
  <w:num w:numId="29" w16cid:durableId="47029462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 w16cid:durableId="969169415">
    <w:abstractNumId w:val="3"/>
  </w:num>
  <w:num w:numId="31" w16cid:durableId="182380908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33"/>
    <w:rsid w:val="000036B2"/>
    <w:rsid w:val="000038DB"/>
    <w:rsid w:val="00003DFD"/>
    <w:rsid w:val="0001318B"/>
    <w:rsid w:val="0001454E"/>
    <w:rsid w:val="00015B7B"/>
    <w:rsid w:val="00022B68"/>
    <w:rsid w:val="00023477"/>
    <w:rsid w:val="000247FF"/>
    <w:rsid w:val="00025C8D"/>
    <w:rsid w:val="000303EE"/>
    <w:rsid w:val="00053C4D"/>
    <w:rsid w:val="0005473D"/>
    <w:rsid w:val="00073C3D"/>
    <w:rsid w:val="00074243"/>
    <w:rsid w:val="000809B6"/>
    <w:rsid w:val="00081119"/>
    <w:rsid w:val="000857C0"/>
    <w:rsid w:val="000B1025"/>
    <w:rsid w:val="000B54D1"/>
    <w:rsid w:val="000B6474"/>
    <w:rsid w:val="000C021E"/>
    <w:rsid w:val="000C18AF"/>
    <w:rsid w:val="000D6F17"/>
    <w:rsid w:val="000D73C4"/>
    <w:rsid w:val="000E3A40"/>
    <w:rsid w:val="000E4D37"/>
    <w:rsid w:val="00101696"/>
    <w:rsid w:val="00110593"/>
    <w:rsid w:val="001306EC"/>
    <w:rsid w:val="00133323"/>
    <w:rsid w:val="001333C1"/>
    <w:rsid w:val="001411F5"/>
    <w:rsid w:val="00150276"/>
    <w:rsid w:val="00151596"/>
    <w:rsid w:val="00160A7A"/>
    <w:rsid w:val="001902D2"/>
    <w:rsid w:val="001A638F"/>
    <w:rsid w:val="001C6945"/>
    <w:rsid w:val="001D23A0"/>
    <w:rsid w:val="001D65C5"/>
    <w:rsid w:val="001D6A14"/>
    <w:rsid w:val="001E0650"/>
    <w:rsid w:val="001E3D48"/>
    <w:rsid w:val="001F027E"/>
    <w:rsid w:val="00203A40"/>
    <w:rsid w:val="00205C89"/>
    <w:rsid w:val="00207932"/>
    <w:rsid w:val="002168A8"/>
    <w:rsid w:val="0022344C"/>
    <w:rsid w:val="00226739"/>
    <w:rsid w:val="00232DF0"/>
    <w:rsid w:val="002426FF"/>
    <w:rsid w:val="00243450"/>
    <w:rsid w:val="00247AFC"/>
    <w:rsid w:val="00255142"/>
    <w:rsid w:val="00256CEC"/>
    <w:rsid w:val="00261A94"/>
    <w:rsid w:val="00262D61"/>
    <w:rsid w:val="00272C67"/>
    <w:rsid w:val="00283684"/>
    <w:rsid w:val="00284368"/>
    <w:rsid w:val="00290174"/>
    <w:rsid w:val="00290B01"/>
    <w:rsid w:val="0029207B"/>
    <w:rsid w:val="00292198"/>
    <w:rsid w:val="002B009A"/>
    <w:rsid w:val="002B2AD9"/>
    <w:rsid w:val="002B4222"/>
    <w:rsid w:val="002C1C7B"/>
    <w:rsid w:val="002C4137"/>
    <w:rsid w:val="002C4948"/>
    <w:rsid w:val="002C4B72"/>
    <w:rsid w:val="002E641A"/>
    <w:rsid w:val="00313417"/>
    <w:rsid w:val="00313911"/>
    <w:rsid w:val="00325A1C"/>
    <w:rsid w:val="00327218"/>
    <w:rsid w:val="00333209"/>
    <w:rsid w:val="00337073"/>
    <w:rsid w:val="00343DBD"/>
    <w:rsid w:val="003472B2"/>
    <w:rsid w:val="00350CD9"/>
    <w:rsid w:val="00351F8A"/>
    <w:rsid w:val="003567EA"/>
    <w:rsid w:val="00364235"/>
    <w:rsid w:val="003715A3"/>
    <w:rsid w:val="0038231F"/>
    <w:rsid w:val="003A1757"/>
    <w:rsid w:val="003B2070"/>
    <w:rsid w:val="003B214C"/>
    <w:rsid w:val="003B7238"/>
    <w:rsid w:val="003C3B64"/>
    <w:rsid w:val="003D5405"/>
    <w:rsid w:val="003E4470"/>
    <w:rsid w:val="003F024C"/>
    <w:rsid w:val="00404341"/>
    <w:rsid w:val="0041426C"/>
    <w:rsid w:val="00422B29"/>
    <w:rsid w:val="00434CC2"/>
    <w:rsid w:val="00442809"/>
    <w:rsid w:val="00451068"/>
    <w:rsid w:val="004541F9"/>
    <w:rsid w:val="004609F1"/>
    <w:rsid w:val="004651B5"/>
    <w:rsid w:val="004761C6"/>
    <w:rsid w:val="0047664E"/>
    <w:rsid w:val="00476E7D"/>
    <w:rsid w:val="00480E34"/>
    <w:rsid w:val="00482F6E"/>
    <w:rsid w:val="004837D7"/>
    <w:rsid w:val="00484F88"/>
    <w:rsid w:val="004968F5"/>
    <w:rsid w:val="004A09FA"/>
    <w:rsid w:val="004C1B85"/>
    <w:rsid w:val="004C275C"/>
    <w:rsid w:val="004C4854"/>
    <w:rsid w:val="004C6087"/>
    <w:rsid w:val="004D37D5"/>
    <w:rsid w:val="004D678E"/>
    <w:rsid w:val="004D7E48"/>
    <w:rsid w:val="004E5C93"/>
    <w:rsid w:val="004F23F7"/>
    <w:rsid w:val="004F40EF"/>
    <w:rsid w:val="004F77E1"/>
    <w:rsid w:val="00505B49"/>
    <w:rsid w:val="005103B9"/>
    <w:rsid w:val="00512A1E"/>
    <w:rsid w:val="00513755"/>
    <w:rsid w:val="00520174"/>
    <w:rsid w:val="005348A6"/>
    <w:rsid w:val="005434B3"/>
    <w:rsid w:val="0055257E"/>
    <w:rsid w:val="005641F0"/>
    <w:rsid w:val="00572A18"/>
    <w:rsid w:val="0058275F"/>
    <w:rsid w:val="00587FD6"/>
    <w:rsid w:val="005A47BD"/>
    <w:rsid w:val="005B6CF5"/>
    <w:rsid w:val="005C39CA"/>
    <w:rsid w:val="005C6E07"/>
    <w:rsid w:val="005D556D"/>
    <w:rsid w:val="005E03D1"/>
    <w:rsid w:val="005E0ECB"/>
    <w:rsid w:val="005E176A"/>
    <w:rsid w:val="005E24AA"/>
    <w:rsid w:val="005E4F25"/>
    <w:rsid w:val="005E579C"/>
    <w:rsid w:val="005E700F"/>
    <w:rsid w:val="00607535"/>
    <w:rsid w:val="0061764C"/>
    <w:rsid w:val="00620DC0"/>
    <w:rsid w:val="00634311"/>
    <w:rsid w:val="0063705B"/>
    <w:rsid w:val="00641874"/>
    <w:rsid w:val="00641DF1"/>
    <w:rsid w:val="00660524"/>
    <w:rsid w:val="006676AE"/>
    <w:rsid w:val="006773BC"/>
    <w:rsid w:val="00681002"/>
    <w:rsid w:val="00683491"/>
    <w:rsid w:val="006842B2"/>
    <w:rsid w:val="0069173D"/>
    <w:rsid w:val="006A1E73"/>
    <w:rsid w:val="006A3A1F"/>
    <w:rsid w:val="006A52B6"/>
    <w:rsid w:val="006B24B8"/>
    <w:rsid w:val="006B2A31"/>
    <w:rsid w:val="006C1046"/>
    <w:rsid w:val="006C21B4"/>
    <w:rsid w:val="006D4710"/>
    <w:rsid w:val="006E26B5"/>
    <w:rsid w:val="006F0034"/>
    <w:rsid w:val="006F3D32"/>
    <w:rsid w:val="006F64C4"/>
    <w:rsid w:val="0070016A"/>
    <w:rsid w:val="00710937"/>
    <w:rsid w:val="007118F0"/>
    <w:rsid w:val="00716C1E"/>
    <w:rsid w:val="0072560B"/>
    <w:rsid w:val="00746532"/>
    <w:rsid w:val="0075067C"/>
    <w:rsid w:val="00751725"/>
    <w:rsid w:val="00756C8F"/>
    <w:rsid w:val="00757EFB"/>
    <w:rsid w:val="007840F2"/>
    <w:rsid w:val="0079286A"/>
    <w:rsid w:val="007936D6"/>
    <w:rsid w:val="007961C8"/>
    <w:rsid w:val="00797622"/>
    <w:rsid w:val="007B01C8"/>
    <w:rsid w:val="007B5E82"/>
    <w:rsid w:val="007B6736"/>
    <w:rsid w:val="007D5B61"/>
    <w:rsid w:val="007D741F"/>
    <w:rsid w:val="007E2F69"/>
    <w:rsid w:val="007E717C"/>
    <w:rsid w:val="007E7D5F"/>
    <w:rsid w:val="007F02F4"/>
    <w:rsid w:val="00804F07"/>
    <w:rsid w:val="00820F39"/>
    <w:rsid w:val="00822A9C"/>
    <w:rsid w:val="00825A09"/>
    <w:rsid w:val="008267DC"/>
    <w:rsid w:val="00830AB1"/>
    <w:rsid w:val="00833FCD"/>
    <w:rsid w:val="00840B9E"/>
    <w:rsid w:val="00842991"/>
    <w:rsid w:val="008660A8"/>
    <w:rsid w:val="00875402"/>
    <w:rsid w:val="008757E1"/>
    <w:rsid w:val="00885847"/>
    <w:rsid w:val="00892E48"/>
    <w:rsid w:val="00892FB6"/>
    <w:rsid w:val="008960E6"/>
    <w:rsid w:val="008C5709"/>
    <w:rsid w:val="008C6DF8"/>
    <w:rsid w:val="008D0487"/>
    <w:rsid w:val="008E1BD6"/>
    <w:rsid w:val="008F3B4E"/>
    <w:rsid w:val="008F5905"/>
    <w:rsid w:val="009056BE"/>
    <w:rsid w:val="00910833"/>
    <w:rsid w:val="0091264E"/>
    <w:rsid w:val="00916CE4"/>
    <w:rsid w:val="00925E33"/>
    <w:rsid w:val="0092748C"/>
    <w:rsid w:val="009301A2"/>
    <w:rsid w:val="00932D5C"/>
    <w:rsid w:val="009440B7"/>
    <w:rsid w:val="009462BD"/>
    <w:rsid w:val="00950F2A"/>
    <w:rsid w:val="00952535"/>
    <w:rsid w:val="00956C26"/>
    <w:rsid w:val="00960337"/>
    <w:rsid w:val="009647B2"/>
    <w:rsid w:val="00971796"/>
    <w:rsid w:val="00975019"/>
    <w:rsid w:val="00975C49"/>
    <w:rsid w:val="0098656D"/>
    <w:rsid w:val="00994891"/>
    <w:rsid w:val="00997D0F"/>
    <w:rsid w:val="009A17C5"/>
    <w:rsid w:val="009B058C"/>
    <w:rsid w:val="009B6171"/>
    <w:rsid w:val="009C064A"/>
    <w:rsid w:val="009C4DA8"/>
    <w:rsid w:val="009C50A2"/>
    <w:rsid w:val="009C7756"/>
    <w:rsid w:val="009D20D9"/>
    <w:rsid w:val="009E5A85"/>
    <w:rsid w:val="00A01928"/>
    <w:rsid w:val="00A04FEA"/>
    <w:rsid w:val="00A15F7E"/>
    <w:rsid w:val="00A166B0"/>
    <w:rsid w:val="00A22DCF"/>
    <w:rsid w:val="00A24C2D"/>
    <w:rsid w:val="00A261A3"/>
    <w:rsid w:val="00A276E4"/>
    <w:rsid w:val="00A278FD"/>
    <w:rsid w:val="00A3062E"/>
    <w:rsid w:val="00A347DE"/>
    <w:rsid w:val="00A406BB"/>
    <w:rsid w:val="00A6333F"/>
    <w:rsid w:val="00A70D4C"/>
    <w:rsid w:val="00A84F32"/>
    <w:rsid w:val="00AB00AC"/>
    <w:rsid w:val="00AD7416"/>
    <w:rsid w:val="00AE6FF2"/>
    <w:rsid w:val="00AF291A"/>
    <w:rsid w:val="00AF408B"/>
    <w:rsid w:val="00AF5F20"/>
    <w:rsid w:val="00B0088C"/>
    <w:rsid w:val="00B022B7"/>
    <w:rsid w:val="00B14527"/>
    <w:rsid w:val="00B14C5D"/>
    <w:rsid w:val="00B15219"/>
    <w:rsid w:val="00B15FD3"/>
    <w:rsid w:val="00B17D90"/>
    <w:rsid w:val="00B34079"/>
    <w:rsid w:val="00B346FD"/>
    <w:rsid w:val="00B36ABD"/>
    <w:rsid w:val="00B428B8"/>
    <w:rsid w:val="00B54D65"/>
    <w:rsid w:val="00B60C9C"/>
    <w:rsid w:val="00B73C24"/>
    <w:rsid w:val="00B8005E"/>
    <w:rsid w:val="00B8116F"/>
    <w:rsid w:val="00B90E42"/>
    <w:rsid w:val="00BA5872"/>
    <w:rsid w:val="00BB0C3C"/>
    <w:rsid w:val="00BB100C"/>
    <w:rsid w:val="00BD04D1"/>
    <w:rsid w:val="00BD1813"/>
    <w:rsid w:val="00BE162B"/>
    <w:rsid w:val="00BE33B3"/>
    <w:rsid w:val="00BF31BF"/>
    <w:rsid w:val="00C00974"/>
    <w:rsid w:val="00C014B5"/>
    <w:rsid w:val="00C113BF"/>
    <w:rsid w:val="00C14F19"/>
    <w:rsid w:val="00C2566B"/>
    <w:rsid w:val="00C25815"/>
    <w:rsid w:val="00C316E9"/>
    <w:rsid w:val="00C4103F"/>
    <w:rsid w:val="00C46081"/>
    <w:rsid w:val="00C57DEB"/>
    <w:rsid w:val="00C60206"/>
    <w:rsid w:val="00C737A7"/>
    <w:rsid w:val="00C81012"/>
    <w:rsid w:val="00C8126F"/>
    <w:rsid w:val="00C909B9"/>
    <w:rsid w:val="00CA356F"/>
    <w:rsid w:val="00CA7610"/>
    <w:rsid w:val="00CD0851"/>
    <w:rsid w:val="00CD561F"/>
    <w:rsid w:val="00CF6D2D"/>
    <w:rsid w:val="00CF6E91"/>
    <w:rsid w:val="00D00ADF"/>
    <w:rsid w:val="00D23F3D"/>
    <w:rsid w:val="00D2702A"/>
    <w:rsid w:val="00D34D9A"/>
    <w:rsid w:val="00D409DE"/>
    <w:rsid w:val="00D42C9B"/>
    <w:rsid w:val="00D46812"/>
    <w:rsid w:val="00D531D5"/>
    <w:rsid w:val="00D7532C"/>
    <w:rsid w:val="00D80086"/>
    <w:rsid w:val="00D83AED"/>
    <w:rsid w:val="00D92542"/>
    <w:rsid w:val="00DA0232"/>
    <w:rsid w:val="00DA32AA"/>
    <w:rsid w:val="00DA6EC7"/>
    <w:rsid w:val="00DB536D"/>
    <w:rsid w:val="00DC6A13"/>
    <w:rsid w:val="00DD1058"/>
    <w:rsid w:val="00DD146A"/>
    <w:rsid w:val="00DD3E9D"/>
    <w:rsid w:val="00DE1F8B"/>
    <w:rsid w:val="00DE5B5A"/>
    <w:rsid w:val="00DF22C2"/>
    <w:rsid w:val="00DF2F3E"/>
    <w:rsid w:val="00DF4A6D"/>
    <w:rsid w:val="00E022A1"/>
    <w:rsid w:val="00E11CCE"/>
    <w:rsid w:val="00E21B42"/>
    <w:rsid w:val="00E24546"/>
    <w:rsid w:val="00E24A69"/>
    <w:rsid w:val="00E309E9"/>
    <w:rsid w:val="00E31C06"/>
    <w:rsid w:val="00E33351"/>
    <w:rsid w:val="00E34B22"/>
    <w:rsid w:val="00E60C28"/>
    <w:rsid w:val="00E64482"/>
    <w:rsid w:val="00E65685"/>
    <w:rsid w:val="00E73190"/>
    <w:rsid w:val="00E73CEB"/>
    <w:rsid w:val="00E7630C"/>
    <w:rsid w:val="00E76E53"/>
    <w:rsid w:val="00E93E61"/>
    <w:rsid w:val="00EA4372"/>
    <w:rsid w:val="00EB0AD8"/>
    <w:rsid w:val="00EB27A2"/>
    <w:rsid w:val="00EB7CDE"/>
    <w:rsid w:val="00EC6729"/>
    <w:rsid w:val="00ED1C71"/>
    <w:rsid w:val="00ED64D1"/>
    <w:rsid w:val="00ED7C19"/>
    <w:rsid w:val="00EE1FBF"/>
    <w:rsid w:val="00EE40F5"/>
    <w:rsid w:val="00EE5789"/>
    <w:rsid w:val="00EE6C12"/>
    <w:rsid w:val="00EF74CA"/>
    <w:rsid w:val="00F04280"/>
    <w:rsid w:val="00F13460"/>
    <w:rsid w:val="00F318EC"/>
    <w:rsid w:val="00F365F2"/>
    <w:rsid w:val="00F419E6"/>
    <w:rsid w:val="00F43919"/>
    <w:rsid w:val="00F45C37"/>
    <w:rsid w:val="00F55CCA"/>
    <w:rsid w:val="00F55E40"/>
    <w:rsid w:val="00F66810"/>
    <w:rsid w:val="00F777AD"/>
    <w:rsid w:val="00F8042D"/>
    <w:rsid w:val="00F85C2D"/>
    <w:rsid w:val="00F8636A"/>
    <w:rsid w:val="00F8766B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8644C"/>
  <w15:docId w15:val="{45E815FA-470F-421E-9E7D-D7D206DA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08B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0742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C1046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34"/>
    <w:qFormat/>
    <w:locked/>
    <w:rsid w:val="004968F5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4968F5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15B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15B7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4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75A3C-58DB-4902-B267-EA5A790A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476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Ratajczak</dc:creator>
  <cp:lastModifiedBy>LAPTOP_AB</cp:lastModifiedBy>
  <cp:revision>2</cp:revision>
  <cp:lastPrinted>2021-10-04T12:45:00Z</cp:lastPrinted>
  <dcterms:created xsi:type="dcterms:W3CDTF">2026-04-10T05:51:00Z</dcterms:created>
  <dcterms:modified xsi:type="dcterms:W3CDTF">2026-04-10T05:51:00Z</dcterms:modified>
</cp:coreProperties>
</file>