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655C6C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tabs>
          <w:tab w:val="left" w:pos="950"/>
          <w:tab w:val="right" w:pos="9072"/>
        </w:tabs>
        <w:jc w:val="center"/>
        <w:rPr>
          <w:color w:val="000000"/>
          <w:sz w:val="24"/>
          <w:szCs w:val="24"/>
        </w:rPr>
      </w:pPr>
    </w:p>
    <w:p w14:paraId="51ECBE35" w14:textId="77777777" w:rsidR="00C06F63" w:rsidRPr="00C06F63" w:rsidRDefault="00E877EF">
      <w:pPr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right"/>
        <w:rPr>
          <w:rFonts w:ascii="Cambria" w:eastAsia="Cambria" w:hAnsi="Cambria" w:cs="Cambria"/>
          <w:b/>
          <w:color w:val="21798E"/>
          <w:sz w:val="28"/>
          <w:szCs w:val="28"/>
        </w:rPr>
      </w:pPr>
      <w:r w:rsidRPr="003C7C8F">
        <w:rPr>
          <w:rFonts w:ascii="Calibri" w:eastAsia="Calibri" w:hAnsi="Calibri" w:cs="Calibri"/>
          <w:color w:val="000000"/>
          <w:sz w:val="24"/>
          <w:szCs w:val="24"/>
        </w:rPr>
        <w:t>Załącznik nr 1 do SWZ</w:t>
      </w:r>
    </w:p>
    <w:p w14:paraId="5722F68B" w14:textId="77777777" w:rsidR="00C06F63" w:rsidRPr="00C06F63" w:rsidRDefault="00C06F63" w:rsidP="00C06F63">
      <w:pPr>
        <w:pStyle w:val="Akapitzlist"/>
        <w:numPr>
          <w:ilvl w:val="7"/>
          <w:numId w:val="1"/>
        </w:numPr>
        <w:spacing w:line="259" w:lineRule="auto"/>
        <w:rPr>
          <w:rFonts w:asciiTheme="majorHAnsi" w:hAnsiTheme="majorHAnsi" w:cstheme="majorHAnsi"/>
          <w:sz w:val="24"/>
          <w:szCs w:val="24"/>
        </w:rPr>
      </w:pPr>
      <w:r w:rsidRPr="00C06F63">
        <w:rPr>
          <w:rFonts w:asciiTheme="majorHAnsi" w:hAnsiTheme="majorHAnsi" w:cstheme="majorHAnsi"/>
          <w:bCs/>
          <w:sz w:val="24"/>
          <w:szCs w:val="24"/>
        </w:rPr>
        <w:t>Nr sprawy: SZ.271.14.2024</w:t>
      </w:r>
    </w:p>
    <w:p w14:paraId="5E97663C" w14:textId="638A7664" w:rsidR="004A5FB3" w:rsidRPr="00C06F63" w:rsidRDefault="00E877EF">
      <w:pPr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right"/>
        <w:rPr>
          <w:rFonts w:ascii="Cambria" w:eastAsia="Cambria" w:hAnsi="Cambria" w:cs="Cambria"/>
          <w:b/>
          <w:color w:val="21798E"/>
          <w:sz w:val="28"/>
          <w:szCs w:val="28"/>
        </w:rPr>
      </w:pPr>
      <w:r w:rsidRPr="003C7C8F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</w:p>
    <w:p w14:paraId="0E1CAE3E" w14:textId="77777777" w:rsidR="00C06F63" w:rsidRPr="003C7C8F" w:rsidRDefault="00C06F63">
      <w:pPr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right"/>
        <w:rPr>
          <w:rFonts w:ascii="Cambria" w:eastAsia="Cambria" w:hAnsi="Cambria" w:cs="Cambria"/>
          <w:b/>
          <w:color w:val="21798E"/>
          <w:sz w:val="28"/>
          <w:szCs w:val="28"/>
        </w:rPr>
      </w:pPr>
    </w:p>
    <w:p w14:paraId="713A052E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59E59970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583C54E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1D91D50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7EA5F602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(nazwa i adres Wykonawcy)</w:t>
      </w:r>
    </w:p>
    <w:p w14:paraId="3FDB98B9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4"/>
          <w:szCs w:val="24"/>
        </w:rPr>
      </w:pPr>
    </w:p>
    <w:p w14:paraId="667EBD8F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4"/>
          <w:szCs w:val="24"/>
        </w:rPr>
      </w:pPr>
    </w:p>
    <w:p w14:paraId="273AF450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32"/>
          <w:szCs w:val="32"/>
        </w:rPr>
        <w:t>FORMULARZ OFERTOWY</w:t>
      </w:r>
    </w:p>
    <w:p w14:paraId="1BBB60FB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8"/>
          <w:szCs w:val="28"/>
          <w:u w:val="single"/>
        </w:rPr>
      </w:pPr>
    </w:p>
    <w:p w14:paraId="7E842E55" w14:textId="4D22F839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                    </w:t>
      </w: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    Gmina </w:t>
      </w:r>
      <w:r w:rsidR="00894EFC">
        <w:rPr>
          <w:rFonts w:ascii="Calibri" w:eastAsia="Calibri" w:hAnsi="Calibri" w:cs="Calibri"/>
          <w:b/>
          <w:color w:val="000000"/>
          <w:sz w:val="28"/>
          <w:szCs w:val="28"/>
        </w:rPr>
        <w:t>Ostaszewo</w:t>
      </w:r>
    </w:p>
    <w:p w14:paraId="4210F4C2" w14:textId="77777777" w:rsidR="005279CB" w:rsidRPr="005279CB" w:rsidRDefault="00E877EF" w:rsidP="005279CB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rFonts w:ascii="Calibri" w:eastAsia="Calibri" w:hAnsi="Calibri" w:cs="Calibri"/>
          <w:b/>
          <w:bCs/>
          <w:iCs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  <w:t xml:space="preserve">           </w:t>
      </w:r>
      <w:r w:rsidR="005279CB" w:rsidRPr="005279CB">
        <w:rPr>
          <w:rFonts w:ascii="Calibri" w:eastAsia="Calibri" w:hAnsi="Calibri" w:cs="Calibri"/>
          <w:b/>
          <w:bCs/>
          <w:iCs/>
          <w:color w:val="000000"/>
          <w:sz w:val="28"/>
          <w:szCs w:val="28"/>
        </w:rPr>
        <w:t>ul. Kościuszki 51</w:t>
      </w:r>
    </w:p>
    <w:p w14:paraId="1F8A896D" w14:textId="77777777" w:rsidR="005279CB" w:rsidRPr="005279CB" w:rsidRDefault="005279CB" w:rsidP="005279CB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ind w:left="5040" w:firstLine="720"/>
        <w:rPr>
          <w:rFonts w:ascii="Calibri" w:eastAsia="Calibri" w:hAnsi="Calibri" w:cs="Calibri"/>
          <w:b/>
          <w:color w:val="000000"/>
          <w:sz w:val="28"/>
          <w:szCs w:val="28"/>
        </w:rPr>
      </w:pPr>
      <w:r w:rsidRPr="005279CB">
        <w:rPr>
          <w:rFonts w:ascii="Calibri" w:eastAsia="Calibri" w:hAnsi="Calibri" w:cs="Calibri"/>
          <w:b/>
          <w:bCs/>
          <w:iCs/>
          <w:color w:val="000000"/>
          <w:sz w:val="28"/>
          <w:szCs w:val="28"/>
        </w:rPr>
        <w:t>82-112 Ostaszewo</w:t>
      </w:r>
    </w:p>
    <w:p w14:paraId="35D6607D" w14:textId="20C6D0FF" w:rsidR="004A5FB3" w:rsidRDefault="004A5FB3" w:rsidP="005279CB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rFonts w:ascii="Calibri" w:eastAsia="Calibri" w:hAnsi="Calibri" w:cs="Calibri"/>
          <w:color w:val="000000"/>
          <w:sz w:val="28"/>
          <w:szCs w:val="28"/>
        </w:rPr>
      </w:pPr>
    </w:p>
    <w:p w14:paraId="7C405D1E" w14:textId="70E895E8" w:rsidR="004A5FB3" w:rsidRPr="009068B9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  <w:t xml:space="preserve">Odpowiadając na ogłoszenie dotyczące </w:t>
      </w:r>
      <w:r w:rsidR="005279CB">
        <w:rPr>
          <w:rFonts w:ascii="Calibri" w:eastAsia="Calibri" w:hAnsi="Calibri" w:cs="Calibri"/>
          <w:color w:val="000000"/>
          <w:sz w:val="24"/>
          <w:szCs w:val="24"/>
        </w:rPr>
        <w:t>postępowania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na</w:t>
      </w:r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usługę związaną z realizacją zadania pn.: </w:t>
      </w:r>
      <w:r w:rsidR="009068B9">
        <w:rPr>
          <w:rFonts w:ascii="Calibri" w:eastAsia="Calibri" w:hAnsi="Calibri" w:cs="Calibri"/>
          <w:color w:val="000000"/>
          <w:sz w:val="24"/>
          <w:szCs w:val="24"/>
        </w:rPr>
        <w:t>„</w:t>
      </w:r>
      <w:r w:rsidR="009068B9" w:rsidRPr="009068B9">
        <w:rPr>
          <w:rFonts w:ascii="Calibri" w:eastAsia="Calibri" w:hAnsi="Calibri" w:cs="Calibri"/>
          <w:b/>
          <w:color w:val="000000"/>
          <w:sz w:val="24"/>
          <w:szCs w:val="24"/>
        </w:rPr>
        <w:t xml:space="preserve">Odbieranie i </w:t>
      </w:r>
      <w:r w:rsidR="001B7C89">
        <w:rPr>
          <w:rFonts w:ascii="Calibri" w:eastAsia="Calibri" w:hAnsi="Calibri" w:cs="Calibri"/>
          <w:b/>
          <w:color w:val="000000"/>
          <w:sz w:val="24"/>
          <w:szCs w:val="24"/>
        </w:rPr>
        <w:t>transport</w:t>
      </w:r>
      <w:r w:rsidR="009068B9" w:rsidRPr="009068B9">
        <w:rPr>
          <w:rFonts w:ascii="Calibri" w:eastAsia="Calibri" w:hAnsi="Calibri" w:cs="Calibri"/>
          <w:b/>
          <w:color w:val="000000"/>
          <w:sz w:val="24"/>
          <w:szCs w:val="24"/>
        </w:rPr>
        <w:t xml:space="preserve"> odpadów komunalnych od właścicieli zamieszkałych nieruchomości w gminie Ostaszewo</w:t>
      </w:r>
      <w:r w:rsidR="009068B9">
        <w:rPr>
          <w:rFonts w:ascii="Calibri" w:eastAsia="Calibri" w:hAnsi="Calibri" w:cs="Calibri"/>
          <w:b/>
          <w:color w:val="000000"/>
          <w:sz w:val="24"/>
          <w:szCs w:val="24"/>
        </w:rPr>
        <w:t xml:space="preserve">” </w:t>
      </w:r>
      <w:r>
        <w:rPr>
          <w:rFonts w:ascii="Calibri" w:eastAsia="Calibri" w:hAnsi="Calibri" w:cs="Calibri"/>
          <w:color w:val="000000"/>
          <w:sz w:val="24"/>
          <w:szCs w:val="24"/>
        </w:rPr>
        <w:t>oferujemy wykonanie przedmiotu zamówienia zgodnie z wymogami zawartymi w Specyfikacji Warunków Zamówienia za cenę:</w:t>
      </w:r>
    </w:p>
    <w:p w14:paraId="585870A2" w14:textId="77777777" w:rsidR="00E877EF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0918D729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b/>
          <w:bCs/>
          <w:color w:val="000000"/>
          <w:lang w:eastAsia="en-US"/>
        </w:rPr>
        <w:t>CENA OFERTOWA …………………………….……………………….. PLN brutto</w:t>
      </w:r>
    </w:p>
    <w:p w14:paraId="19030030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b/>
          <w:bCs/>
          <w:color w:val="000000"/>
          <w:lang w:eastAsia="en-US"/>
        </w:rPr>
        <w:t>Słownie złotych:………………............................................................................................</w:t>
      </w:r>
    </w:p>
    <w:p w14:paraId="232ADF12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color w:val="000000"/>
          <w:lang w:eastAsia="en-US"/>
        </w:rPr>
        <w:t>Powyższa cena zawiera, doliczony zgodnie z obowiązującymi przepisami, podatek VAT, który w dniu złożenia oferty wynosi:</w:t>
      </w:r>
      <w:r>
        <w:rPr>
          <w:rFonts w:ascii="Calibri" w:eastAsia="Times New Roman" w:hAnsi="Calibri" w:cs="Calibri"/>
          <w:b/>
          <w:bCs/>
          <w:color w:val="000000"/>
          <w:lang w:eastAsia="en-US"/>
        </w:rPr>
        <w:t xml:space="preserve">.............%, </w:t>
      </w:r>
      <w:r>
        <w:rPr>
          <w:rFonts w:ascii="Calibri" w:eastAsia="Times New Roman" w:hAnsi="Calibri" w:cs="Calibri"/>
          <w:color w:val="000000"/>
          <w:lang w:eastAsia="en-US"/>
        </w:rPr>
        <w:t>tj.</w:t>
      </w:r>
      <w:r>
        <w:rPr>
          <w:rFonts w:ascii="Calibri" w:eastAsia="Times New Roman" w:hAnsi="Calibri" w:cs="Calibri"/>
          <w:b/>
          <w:bCs/>
          <w:color w:val="000000"/>
          <w:lang w:eastAsia="en-US"/>
        </w:rPr>
        <w:t xml:space="preserve">..........................................zł    </w:t>
      </w:r>
    </w:p>
    <w:p w14:paraId="3EBC80C4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(słownie: …………………………………………………………………………..złotych).</w:t>
      </w:r>
    </w:p>
    <w:p w14:paraId="60A4C721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CENA NETTO:……………………………………………………………………………………. PLN</w:t>
      </w:r>
    </w:p>
    <w:p w14:paraId="2C78145B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Słownie złotych:………………………………………………………………………………………</w:t>
      </w:r>
    </w:p>
    <w:p w14:paraId="15B1B8F5" w14:textId="77777777" w:rsidR="00E877EF" w:rsidRDefault="00E877EF" w:rsidP="00E877EF">
      <w:pPr>
        <w:pStyle w:val="Tekstpodstawowy21"/>
        <w:tabs>
          <w:tab w:val="left" w:pos="284"/>
        </w:tabs>
        <w:spacing w:before="62" w:line="276" w:lineRule="auto"/>
        <w:ind w:left="284"/>
        <w:jc w:val="both"/>
      </w:pPr>
      <w:r>
        <w:rPr>
          <w:rFonts w:ascii="Calibri" w:hAnsi="Calibri" w:cs="Calibri"/>
          <w:b/>
          <w:bCs/>
          <w:i/>
          <w:iCs/>
          <w:sz w:val="18"/>
          <w:szCs w:val="18"/>
        </w:rPr>
        <w:t>*Cena oferty brutto musi zawierać wszelkie koszty Wykonawcy związane z prawidłową i właściwą realizacją przedmiotu zamówienia, przy zastosowaniu obowiązujących norm, z uwzględnieniem ewentualnego ryzyka wynikającego z okoliczności, których nie można było przewidzieć w chwili składania oferty</w:t>
      </w:r>
    </w:p>
    <w:p w14:paraId="4C0579CC" w14:textId="77777777" w:rsidR="00B5756E" w:rsidRPr="008B35DE" w:rsidRDefault="00E877EF" w:rsidP="00DC076A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rFonts w:ascii="Calibri" w:eastAsia="Calibri" w:hAnsi="Calibri" w:cs="Calibri"/>
          <w:b/>
          <w:i/>
          <w:color w:val="000000"/>
          <w:sz w:val="18"/>
          <w:szCs w:val="18"/>
        </w:rPr>
      </w:pPr>
      <w:r w:rsidRPr="008B35DE">
        <w:rPr>
          <w:rFonts w:ascii="Calibri" w:eastAsia="Calibri" w:hAnsi="Calibri" w:cs="Calibri"/>
          <w:b/>
          <w:color w:val="000000"/>
          <w:sz w:val="24"/>
          <w:szCs w:val="24"/>
        </w:rPr>
        <w:t>Zobowiązujemy się</w:t>
      </w:r>
      <w:r w:rsidR="00DC076A" w:rsidRPr="008B35DE">
        <w:rPr>
          <w:rFonts w:ascii="Calibri" w:eastAsia="Calibri" w:hAnsi="Calibri" w:cs="Calibri"/>
          <w:b/>
          <w:color w:val="000000"/>
          <w:sz w:val="24"/>
          <w:szCs w:val="24"/>
        </w:rPr>
        <w:t xml:space="preserve">, iż czas reakcji </w:t>
      </w:r>
      <w:r w:rsidR="00DC076A" w:rsidRPr="008B35DE">
        <w:rPr>
          <w:rFonts w:asciiTheme="majorHAnsi" w:hAnsiTheme="majorHAnsi" w:cstheme="majorHAnsi"/>
          <w:b/>
          <w:bCs/>
          <w:sz w:val="24"/>
          <w:szCs w:val="24"/>
        </w:rPr>
        <w:t>na zgłoszenie potrzeby odbioru odpadów z PSZOK wynosi………………..dzień/dni roboczych.</w:t>
      </w:r>
      <w:r w:rsidR="00DC076A"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 </w:t>
      </w:r>
    </w:p>
    <w:p w14:paraId="7E6AB7EE" w14:textId="65175ADB" w:rsidR="004A5FB3" w:rsidRDefault="00E877EF" w:rsidP="00DC076A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*Brak wskazania w ofercie </w:t>
      </w:r>
      <w:r w:rsidR="00DC076A"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czasu reakcji na zgłoszenie potrzeby odbioru </w:t>
      </w:r>
      <w:r w:rsidR="00B5756E"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>odpadów z PSZOK</w:t>
      </w:r>
      <w:r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 spowoduje odrzucenie oferty</w:t>
      </w:r>
      <w:r w:rsidR="00B5756E"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 jako</w:t>
      </w:r>
      <w:r w:rsidRPr="008B35DE">
        <w:rPr>
          <w:rFonts w:ascii="Calibri" w:eastAsia="Calibri" w:hAnsi="Calibri" w:cs="Calibri"/>
          <w:b/>
          <w:i/>
          <w:color w:val="000000"/>
          <w:sz w:val="18"/>
          <w:szCs w:val="18"/>
        </w:rPr>
        <w:t xml:space="preserve"> niezgodnej z treścią SWZ.</w:t>
      </w:r>
    </w:p>
    <w:p w14:paraId="5F1F16AD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284"/>
        <w:jc w:val="both"/>
        <w:rPr>
          <w:rFonts w:ascii="Calibri" w:eastAsia="Calibri" w:hAnsi="Calibri" w:cs="Calibri"/>
          <w:color w:val="000000"/>
          <w:sz w:val="18"/>
          <w:szCs w:val="18"/>
        </w:rPr>
      </w:pPr>
    </w:p>
    <w:p w14:paraId="46B5D65F" w14:textId="77777777" w:rsidR="004A5FB3" w:rsidRDefault="00E877E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after="120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Oświadczamy, że zapoznaliśmy się ze specyfikacją warunków zamówienia  i nie wnosimy do niej żadnych zastrzeżeń oraz zdobyliśmy konieczne informacje do przygotowania </w:t>
      </w:r>
    </w:p>
    <w:p w14:paraId="48EDC717" w14:textId="276865F4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 xml:space="preserve">Oświadczamy, że warunki umowy zawarte w załączniku nr </w:t>
      </w:r>
      <w:r w:rsidR="004E0672">
        <w:rPr>
          <w:rFonts w:ascii="Calibri" w:eastAsia="Calibri" w:hAnsi="Calibri" w:cs="Calibri"/>
          <w:color w:val="000000"/>
          <w:sz w:val="24"/>
          <w:szCs w:val="24"/>
        </w:rPr>
        <w:t>10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do SWZ zostały przez nas zaakceptowane i zobowiązujemy się w przypadku wyboru naszej oferty do zawarcia umowy na wyżej wymienionych warunkach w miejscu i terminie wyznaczonym przez Zamawiającego.</w:t>
      </w:r>
    </w:p>
    <w:p w14:paraId="64FB8942" w14:textId="5F918629" w:rsidR="004A5FB3" w:rsidRPr="008B35DE" w:rsidRDefault="00E877EF" w:rsidP="00170A3A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284" w:hanging="284"/>
        <w:jc w:val="both"/>
        <w:rPr>
          <w:color w:val="000000" w:themeColor="text1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Realizację całości zamówienia zobowiązujemy się wykonać w terminie                                        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>od</w:t>
      </w:r>
      <w:r w:rsidR="00170A3A">
        <w:rPr>
          <w:rFonts w:ascii="Calibri" w:eastAsia="Calibri" w:hAnsi="Calibri" w:cs="Calibri"/>
          <w:b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dnia </w:t>
      </w:r>
      <w:r w:rsidR="0027685A">
        <w:rPr>
          <w:rFonts w:ascii="Calibri" w:eastAsia="Calibri" w:hAnsi="Calibri" w:cs="Calibri"/>
          <w:b/>
          <w:color w:val="000000"/>
          <w:sz w:val="24"/>
          <w:szCs w:val="24"/>
        </w:rPr>
        <w:t>1 stycznia 2025r.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roku do dnia </w:t>
      </w:r>
      <w:r w:rsidRPr="008B35DE">
        <w:rPr>
          <w:rFonts w:ascii="Calibri" w:eastAsia="Calibri" w:hAnsi="Calibri" w:cs="Calibri"/>
          <w:b/>
          <w:color w:val="000000" w:themeColor="text1"/>
          <w:sz w:val="24"/>
          <w:szCs w:val="24"/>
        </w:rPr>
        <w:t>3</w:t>
      </w:r>
      <w:r w:rsidR="00170A3A" w:rsidRPr="008B35DE">
        <w:rPr>
          <w:rFonts w:ascii="Calibri" w:eastAsia="Calibri" w:hAnsi="Calibri" w:cs="Calibri"/>
          <w:b/>
          <w:color w:val="000000" w:themeColor="text1"/>
          <w:sz w:val="24"/>
          <w:szCs w:val="24"/>
        </w:rPr>
        <w:t>1 grudnia</w:t>
      </w:r>
      <w:r w:rsidRPr="008B35DE">
        <w:rPr>
          <w:rFonts w:ascii="Calibri" w:eastAsia="Calibri" w:hAnsi="Calibri" w:cs="Calibri"/>
          <w:b/>
          <w:color w:val="000000" w:themeColor="text1"/>
          <w:sz w:val="24"/>
          <w:szCs w:val="24"/>
        </w:rPr>
        <w:t xml:space="preserve"> 202</w:t>
      </w:r>
      <w:r w:rsidR="008A5E2D" w:rsidRPr="008B35DE">
        <w:rPr>
          <w:rFonts w:ascii="Calibri" w:eastAsia="Calibri" w:hAnsi="Calibri" w:cs="Calibri"/>
          <w:b/>
          <w:color w:val="000000" w:themeColor="text1"/>
          <w:sz w:val="24"/>
          <w:szCs w:val="24"/>
        </w:rPr>
        <w:t>6</w:t>
      </w:r>
      <w:r w:rsidRPr="008B35DE">
        <w:rPr>
          <w:rFonts w:ascii="Calibri" w:eastAsia="Calibri" w:hAnsi="Calibri" w:cs="Calibri"/>
          <w:b/>
          <w:color w:val="000000" w:themeColor="text1"/>
          <w:sz w:val="24"/>
          <w:szCs w:val="24"/>
        </w:rPr>
        <w:t>r.</w:t>
      </w:r>
    </w:p>
    <w:p w14:paraId="07233D79" w14:textId="4BF7DC53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Na wykonanie przedmiotu zamówienia udzielamy </w:t>
      </w:r>
      <w:r w:rsidRPr="00D55AD7">
        <w:rPr>
          <w:rFonts w:ascii="Calibri" w:eastAsia="Calibri" w:hAnsi="Calibri" w:cs="Calibri"/>
          <w:color w:val="FF0000"/>
          <w:sz w:val="24"/>
          <w:szCs w:val="24"/>
        </w:rPr>
        <w:t xml:space="preserve">2-letniej gwarancji </w:t>
      </w:r>
      <w:r>
        <w:rPr>
          <w:rFonts w:ascii="Calibri" w:eastAsia="Calibri" w:hAnsi="Calibri" w:cs="Calibri"/>
          <w:color w:val="000000"/>
          <w:sz w:val="24"/>
          <w:szCs w:val="24"/>
        </w:rPr>
        <w:t>i rękojmi zgodnie z</w:t>
      </w:r>
      <w:r w:rsidR="00170A3A">
        <w:rPr>
          <w:rFonts w:ascii="Calibri" w:eastAsia="Calibri" w:hAnsi="Calibri" w:cs="Calibri"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przepisami Kodeksu cywilnego. </w:t>
      </w:r>
    </w:p>
    <w:p w14:paraId="6DF9F9DC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spełniamy warunki rozporządzenia Ministra Środowiska z dnia 11 stycznia 2013 roku w sprawie szczegółowych wymagań w zakresie odbierania odpadów komunalnych od właścicieli nieruchomości (Dz. U. z 2013 r., poz. 122).</w:t>
      </w:r>
    </w:p>
    <w:p w14:paraId="29F361E3" w14:textId="55B346BB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uważamy się za związanych niniejszą ofertą przez czas wskazany w</w:t>
      </w:r>
      <w:r w:rsidR="00170A3A">
        <w:rPr>
          <w:rFonts w:ascii="Calibri" w:eastAsia="Calibri" w:hAnsi="Calibri" w:cs="Calibri"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specyfikacji warunków zamówienia tj.: </w:t>
      </w:r>
      <w:r w:rsidR="0027685A">
        <w:rPr>
          <w:rFonts w:ascii="Calibri" w:eastAsia="Calibri" w:hAnsi="Calibri" w:cs="Calibri"/>
          <w:color w:val="000000"/>
          <w:sz w:val="24"/>
          <w:szCs w:val="24"/>
        </w:rPr>
        <w:t>3</w:t>
      </w:r>
      <w:r>
        <w:rPr>
          <w:rFonts w:ascii="Calibri" w:eastAsia="Calibri" w:hAnsi="Calibri" w:cs="Calibri"/>
          <w:color w:val="000000"/>
          <w:sz w:val="24"/>
          <w:szCs w:val="24"/>
        </w:rPr>
        <w:t>0 dni od upływu terminu składania ofert.</w:t>
      </w:r>
    </w:p>
    <w:p w14:paraId="78FF09C4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Oświadczenie dotyczące podwykonawstwa (należy zaznaczyć właściwy kwadrat):</w:t>
      </w:r>
    </w:p>
    <w:p w14:paraId="6B26AF45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□ Nie zamierzam(-y)  powierzyć podwykonawcom żadnej części zamówienia           </w:t>
      </w:r>
    </w:p>
    <w:p w14:paraId="461EC8B3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□Zamierzam(-y) następujące części zamówienia powierzyć podwykonawcom: </w:t>
      </w:r>
    </w:p>
    <w:p w14:paraId="260664C1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tbl>
      <w:tblPr>
        <w:tblStyle w:val="a"/>
        <w:tblW w:w="9288" w:type="dxa"/>
        <w:tblInd w:w="-113" w:type="dxa"/>
        <w:tblLayout w:type="fixed"/>
        <w:tblLook w:val="0000" w:firstRow="0" w:lastRow="0" w:firstColumn="0" w:lastColumn="0" w:noHBand="0" w:noVBand="0"/>
      </w:tblPr>
      <w:tblGrid>
        <w:gridCol w:w="575"/>
        <w:gridCol w:w="3355"/>
        <w:gridCol w:w="3755"/>
        <w:gridCol w:w="1603"/>
      </w:tblGrid>
      <w:tr w:rsidR="004A5FB3" w14:paraId="391EF6B2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3FEE7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66C5FF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Nazwa/firma, adres podwykonawcy</w:t>
            </w: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C6BEED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Powierzane czynności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97442C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Uwagi</w:t>
            </w:r>
          </w:p>
        </w:tc>
      </w:tr>
      <w:tr w:rsidR="004A5FB3" w14:paraId="04208932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AD2AB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0D951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DC12E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A8E9DC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4A5FB3" w14:paraId="5B131DC1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C08C5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963F3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C612E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8FDF2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</w:tbl>
    <w:p w14:paraId="0769643C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</w:p>
    <w:p w14:paraId="71371395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(wypełnić, jeżeli Wykonawca zamierza powierzyć prace podwykonawcom)</w:t>
      </w:r>
    </w:p>
    <w:p w14:paraId="68F7276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Zamówienie zrealizujemy (należy zaznaczyć właściwy kwadrat):</w:t>
      </w:r>
    </w:p>
    <w:p w14:paraId="6CAF600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□ sami</w:t>
      </w:r>
    </w:p>
    <w:p w14:paraId="1F03BC92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□ w konsorcjum z:</w:t>
      </w:r>
    </w:p>
    <w:p w14:paraId="6D65E03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……………………………………………………………………………………………….………………………………………..</w:t>
      </w:r>
    </w:p>
    <w:p w14:paraId="78577A24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 (Wypełniają jedynie przedsiębiorcy składający ofertę jako konsorcjum). </w:t>
      </w:r>
    </w:p>
    <w:p w14:paraId="4EF5A11A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sposób reprezentacji konsorcjum dla potrzeb niniejszego zamówienia jest następujący:</w:t>
      </w:r>
    </w:p>
    <w:p w14:paraId="40323D2F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</w:t>
      </w:r>
    </w:p>
    <w:p w14:paraId="62620CA3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Rodzaj Wykonawcy*:</w:t>
      </w:r>
    </w:p>
    <w:p w14:paraId="668BBDE0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633" w:firstLine="360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Mikroprzedsiębiorstwo</w:t>
      </w:r>
    </w:p>
    <w:p w14:paraId="1A003376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Małe przedsiębiorstwo</w:t>
      </w:r>
    </w:p>
    <w:p w14:paraId="14C2FDB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lastRenderedPageBreak/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Średnie przedsiębiorstwo</w:t>
      </w:r>
    </w:p>
    <w:p w14:paraId="178C8377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Jednoosobowa działalności gospodarcza</w:t>
      </w:r>
    </w:p>
    <w:p w14:paraId="049C3D3B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Osoba fizyczna nieprowadząca działalności gospodarczej</w:t>
      </w:r>
    </w:p>
    <w:p w14:paraId="78E5C178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 xml:space="preserve">Inny rodzaj </w:t>
      </w:r>
    </w:p>
    <w:p w14:paraId="213C0BE9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/>
        <w:rPr>
          <w:rFonts w:ascii="Calibri" w:eastAsia="Calibri" w:hAnsi="Calibri" w:cs="Calibri"/>
          <w:color w:val="000000"/>
        </w:rPr>
      </w:pPr>
    </w:p>
    <w:p w14:paraId="17A1B21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</w:rPr>
        <w:t xml:space="preserve">   *zaznaczyć właściwą odpowiedź</w:t>
      </w:r>
    </w:p>
    <w:p w14:paraId="313A5BB9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wypełniliśmy obowiązki informacyjne przewidziane w art. 13 lub art. 14 RODO  wobec osób fizycznych, od których dane osobowe bezpośrednio lub pośrednio pozyskaliśmy w celu ubiegania się o udzielenie zamówienia publicznego w niniejszym postępowaniu.</w:t>
      </w:r>
    </w:p>
    <w:p w14:paraId="26DD9E9A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Zgodnie z treścią art. 225 ustawy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Pzp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oświadczamy, że wybór przedmiotowej oferty:*</w:t>
      </w:r>
    </w:p>
    <w:p w14:paraId="1F1A3DF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72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1)  nie będzie prowadzić do powstania u zamawiającego obowiązku podatkowego;</w:t>
      </w:r>
    </w:p>
    <w:p w14:paraId="4CC89D53" w14:textId="77777777" w:rsidR="004A5FB3" w:rsidRDefault="00E877E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  <w:between w:val="nil"/>
        </w:pBdr>
        <w:spacing w:before="62" w:line="276" w:lineRule="auto"/>
        <w:ind w:left="72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2) będzie prowadzić do powstania u zamawiającego obowiązku podatkowego,  w zakresie i wartości:</w:t>
      </w:r>
    </w:p>
    <w:p w14:paraId="47485C82" w14:textId="77777777" w:rsidR="004A5FB3" w:rsidRDefault="004A5FB3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  <w:between w:val="nil"/>
        </w:pBdr>
        <w:spacing w:before="62" w:line="276" w:lineRule="auto"/>
        <w:ind w:left="720"/>
        <w:rPr>
          <w:rFonts w:ascii="Calibri" w:eastAsia="Calibri" w:hAnsi="Calibri" w:cs="Calibri"/>
          <w:color w:val="000000"/>
          <w:sz w:val="24"/>
          <w:szCs w:val="24"/>
        </w:rPr>
      </w:pPr>
    </w:p>
    <w:p w14:paraId="3E11BB85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i/>
          <w:color w:val="000000"/>
          <w:sz w:val="16"/>
          <w:szCs w:val="16"/>
        </w:rPr>
        <w:t>należy wskazać: nazwę (rodzaj) towaru/usługi, których dostawa/świadczenie będzie prowadzić do jego powstania oraz ich wartość bez kwoty podatku od towarów i usług</w:t>
      </w:r>
    </w:p>
    <w:p w14:paraId="4953C46B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720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2DA31450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644F19ED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49A28345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before="62"/>
        <w:rPr>
          <w:rFonts w:ascii="Calibri" w:eastAsia="Calibri" w:hAnsi="Calibri" w:cs="Calibri"/>
          <w:color w:val="000000"/>
          <w:sz w:val="24"/>
          <w:szCs w:val="24"/>
        </w:rPr>
      </w:pPr>
    </w:p>
    <w:p w14:paraId="7A92D6A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......................................., dnia ......................</w:t>
      </w:r>
    </w:p>
    <w:p w14:paraId="6E422779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(Miejscowość)</w:t>
      </w:r>
    </w:p>
    <w:p w14:paraId="7AF14690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152CFB06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79A6E0A1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12047D52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ind w:left="3540"/>
        <w:jc w:val="right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…………………………................................................</w:t>
      </w:r>
    </w:p>
    <w:p w14:paraId="51487DF1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ind w:left="4185"/>
        <w:jc w:val="center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i/>
          <w:color w:val="000000"/>
        </w:rPr>
        <w:tab/>
      </w:r>
      <w:r>
        <w:rPr>
          <w:rFonts w:ascii="Calibri" w:eastAsia="Calibri" w:hAnsi="Calibri" w:cs="Calibri"/>
          <w:i/>
          <w:color w:val="000000"/>
        </w:rPr>
        <w:tab/>
        <w:t>Czytelny Podpis Wykonawcy lub osoby upoważnionej do występowania w imieniu Wykonawcy</w:t>
      </w:r>
    </w:p>
    <w:p w14:paraId="6CEF2864" w14:textId="77777777" w:rsidR="004A5FB3" w:rsidRDefault="004A5FB3" w:rsidP="00E877EF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2DED75B2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ind w:left="4185"/>
        <w:rPr>
          <w:rFonts w:ascii="Calibri" w:eastAsia="Calibri" w:hAnsi="Calibri" w:cs="Calibri"/>
          <w:color w:val="000000"/>
          <w:sz w:val="22"/>
          <w:szCs w:val="22"/>
        </w:rPr>
      </w:pPr>
    </w:p>
    <w:p w14:paraId="09C900C3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ind w:left="4185"/>
        <w:rPr>
          <w:rFonts w:ascii="Calibri" w:eastAsia="Calibri" w:hAnsi="Calibri" w:cs="Calibri"/>
          <w:color w:val="000000"/>
          <w:sz w:val="22"/>
          <w:szCs w:val="22"/>
        </w:rPr>
      </w:pPr>
    </w:p>
    <w:p w14:paraId="7F2EFD2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*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>
        <w:rPr>
          <w:rFonts w:ascii="Calibri" w:eastAsia="Calibri" w:hAnsi="Calibri" w:cs="Calibri"/>
          <w:i/>
          <w:color w:val="000000"/>
          <w:sz w:val="22"/>
          <w:szCs w:val="22"/>
        </w:rPr>
        <w:t>niepotrzebne skreślić</w:t>
      </w:r>
    </w:p>
    <w:p w14:paraId="48B37400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1D2F7E26" wp14:editId="42073313">
                <wp:simplePos x="0" y="0"/>
                <wp:positionH relativeFrom="column">
                  <wp:posOffset>25401</wp:posOffset>
                </wp:positionH>
                <wp:positionV relativeFrom="paragraph">
                  <wp:posOffset>101600</wp:posOffset>
                </wp:positionV>
                <wp:extent cx="5946140" cy="12700"/>
                <wp:effectExtent l="0" t="0" r="0" b="0"/>
                <wp:wrapNone/>
                <wp:docPr id="1" name="Łącznik prosty ze strzałk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372930" y="3778413"/>
                          <a:ext cx="5946140" cy="3175"/>
                        </a:xfrm>
                        <a:prstGeom prst="straightConnector1">
                          <a:avLst/>
                        </a:prstGeom>
                        <a:noFill/>
                        <a:ln w="9525" cap="sq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25401</wp:posOffset>
                </wp:positionH>
                <wp:positionV relativeFrom="paragraph">
                  <wp:posOffset>101600</wp:posOffset>
                </wp:positionV>
                <wp:extent cx="5946140" cy="127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614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775F6F3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738F7EA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1 Rozporządzenie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z 04.05.2016, str. 1),</w:t>
      </w:r>
    </w:p>
    <w:p w14:paraId="62FB87BD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6935638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color w:val="000000"/>
        </w:rPr>
        <w:t xml:space="preserve">2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 przez jego wykreślenie).    </w:t>
      </w:r>
    </w:p>
    <w:p w14:paraId="14AA378C" w14:textId="3ADFCE9D" w:rsidR="004A5FB3" w:rsidRDefault="004A5FB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03EE070" w14:textId="77777777" w:rsidR="000149ED" w:rsidRDefault="000149ED" w:rsidP="000149ED">
      <w:pPr>
        <w:ind w:hanging="2"/>
        <w:jc w:val="center"/>
        <w:rPr>
          <w:rFonts w:ascii="Calibri" w:eastAsia="Calibri" w:hAnsi="Calibri" w:cs="Calibri"/>
        </w:rPr>
      </w:pPr>
      <w:r w:rsidRPr="00C51A2E">
        <w:rPr>
          <w:rFonts w:ascii="Calibri" w:eastAsia="Arial" w:hAnsi="Calibri"/>
          <w:b/>
          <w:i/>
        </w:rPr>
        <w:t>UWAGA! Dokument należy wypełnić i podpisać kwalifikowanym podpisem elektronicznym lub podpisem zaufanym lub podpisem osobistym. Zamawiający zaleca zapisanie dokumentu w formacie PDF</w:t>
      </w:r>
      <w:r>
        <w:rPr>
          <w:rFonts w:ascii="Calibri" w:eastAsia="Arial" w:hAnsi="Calibri"/>
          <w:b/>
          <w:i/>
        </w:rPr>
        <w:t>.</w:t>
      </w:r>
      <w:bookmarkStart w:id="0" w:name="_GoBack"/>
      <w:bookmarkEnd w:id="0"/>
    </w:p>
    <w:sectPr w:rsidR="000149ED">
      <w:pgSz w:w="11906" w:h="16838"/>
      <w:pgMar w:top="709" w:right="1417" w:bottom="1560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8E187E0-61D8-4A06-9DC2-6E1FEE05119F}"/>
    <w:embedBold r:id="rId2" w:fontKey="{2EDAC1F5-BA0B-4BEF-BFA7-ECE151044164}"/>
    <w:embedItalic r:id="rId3" w:fontKey="{77B1B4C4-0208-428B-8800-D0F74B92D05E}"/>
    <w:embedBoldItalic r:id="rId4" w:fontKey="{324DF309-EAEF-4898-9A59-233E668C612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9D12A63D-68B0-49B9-B5F9-AFA9FBFBB0AD}"/>
    <w:embedItalic r:id="rId6" w:fontKey="{934D37BB-1583-4BBF-8D32-D0518DD8058C}"/>
  </w:font>
  <w:font w:name="MS ??">
    <w:altName w:val="MS Gothic"/>
    <w:charset w:val="8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C0D44CA9-3C6A-4BB2-ACCF-A75D651F3E20}"/>
    <w:embedBold r:id="rId8" w:fontKey="{C04AA3E7-E09D-420C-B153-3B2B7A58FADD}"/>
  </w:font>
  <w:font w:name="Noto Sans Symbols">
    <w:altName w:val="Calibri"/>
    <w:charset w:val="00"/>
    <w:family w:val="auto"/>
    <w:pitch w:val="default"/>
    <w:embedRegular r:id="rId9" w:fontKey="{50886675-0939-455B-B716-735AF2D87A0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11F9B"/>
    <w:multiLevelType w:val="multilevel"/>
    <w:tmpl w:val="6158FD74"/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1" w15:restartNumberingAfterBreak="0">
    <w:nsid w:val="0AE24436"/>
    <w:multiLevelType w:val="multilevel"/>
    <w:tmpl w:val="31D63E4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47A954B6"/>
    <w:multiLevelType w:val="multilevel"/>
    <w:tmpl w:val="4652278A"/>
    <w:lvl w:ilvl="0">
      <w:start w:val="10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FB3"/>
    <w:rsid w:val="000149ED"/>
    <w:rsid w:val="00170A3A"/>
    <w:rsid w:val="001B7C89"/>
    <w:rsid w:val="0027685A"/>
    <w:rsid w:val="002A7769"/>
    <w:rsid w:val="00345C05"/>
    <w:rsid w:val="00385F59"/>
    <w:rsid w:val="003C7C8F"/>
    <w:rsid w:val="004A1CD5"/>
    <w:rsid w:val="004A5FB3"/>
    <w:rsid w:val="004E0672"/>
    <w:rsid w:val="005279CB"/>
    <w:rsid w:val="00604B95"/>
    <w:rsid w:val="00824F11"/>
    <w:rsid w:val="00894EFC"/>
    <w:rsid w:val="0089677F"/>
    <w:rsid w:val="008A5E2D"/>
    <w:rsid w:val="008B35DE"/>
    <w:rsid w:val="009068B9"/>
    <w:rsid w:val="009342E7"/>
    <w:rsid w:val="00AB4096"/>
    <w:rsid w:val="00B5756E"/>
    <w:rsid w:val="00C06F63"/>
    <w:rsid w:val="00D16A60"/>
    <w:rsid w:val="00D55AD7"/>
    <w:rsid w:val="00D6276C"/>
    <w:rsid w:val="00DC076A"/>
    <w:rsid w:val="00E87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9E919"/>
  <w15:docId w15:val="{7E6F50B8-5D92-49A3-843A-6DB39EA31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Tekstpodstawowy21">
    <w:name w:val="Tekst podstawowy 21"/>
    <w:basedOn w:val="Normalny"/>
    <w:rsid w:val="00E877EF"/>
    <w:pPr>
      <w:suppressAutoHyphens/>
      <w:spacing w:after="120" w:line="480" w:lineRule="auto"/>
    </w:pPr>
    <w:rPr>
      <w:sz w:val="24"/>
      <w:szCs w:val="24"/>
      <w:lang w:eastAsia="zh-CN"/>
    </w:rPr>
  </w:style>
  <w:style w:type="paragraph" w:customStyle="1" w:styleId="Tekstpodstawowy32">
    <w:name w:val="Tekst podstawowy 32"/>
    <w:basedOn w:val="Normalny"/>
    <w:rsid w:val="00E877EF"/>
    <w:pPr>
      <w:suppressAutoHyphens/>
    </w:pPr>
    <w:rPr>
      <w:rFonts w:eastAsia="MS ??"/>
      <w:sz w:val="24"/>
      <w:szCs w:val="24"/>
      <w:lang w:eastAsia="zh-CN"/>
    </w:rPr>
  </w:style>
  <w:style w:type="paragraph" w:styleId="Akapitzlist">
    <w:name w:val="List Paragraph"/>
    <w:basedOn w:val="Normalny"/>
    <w:uiPriority w:val="34"/>
    <w:qFormat/>
    <w:rsid w:val="00C06F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C5DE7376</Template>
  <TotalTime>26</TotalTime>
  <Pages>3</Pages>
  <Words>815</Words>
  <Characters>4890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Paweł Faczyński</cp:lastModifiedBy>
  <cp:revision>25</cp:revision>
  <dcterms:created xsi:type="dcterms:W3CDTF">2024-04-11T07:14:00Z</dcterms:created>
  <dcterms:modified xsi:type="dcterms:W3CDTF">2024-10-30T09:08:00Z</dcterms:modified>
</cp:coreProperties>
</file>