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FB02F" w14:textId="77777777" w:rsidR="005D7521" w:rsidRPr="0096661C" w:rsidRDefault="005D7521" w:rsidP="005D7521">
      <w:pPr>
        <w:spacing w:after="0" w:line="276" w:lineRule="auto"/>
        <w:ind w:left="4248" w:firstLine="708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Załącznik nr </w:t>
      </w:r>
      <w:r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>4</w:t>
      </w: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 do SWZ</w:t>
      </w:r>
    </w:p>
    <w:p w14:paraId="0FB6DECF" w14:textId="41AD1E70" w:rsidR="005D7521" w:rsidRPr="0096661C" w:rsidRDefault="005D7521" w:rsidP="005D7521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color w:val="auto"/>
          <w:spacing w:val="0"/>
          <w:sz w:val="16"/>
          <w:szCs w:val="16"/>
        </w:rPr>
        <w:t xml:space="preserve">Nr Sprawy: </w:t>
      </w:r>
      <w:r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DZ.271.</w:t>
      </w:r>
      <w:r w:rsidR="00435372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71</w:t>
      </w:r>
      <w:r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.2026</w:t>
      </w:r>
    </w:p>
    <w:p w14:paraId="65A110C2" w14:textId="77777777" w:rsidR="00A72BA5" w:rsidRDefault="00A72BA5" w:rsidP="00A72BA5">
      <w:pPr>
        <w:rPr>
          <w:rFonts w:eastAsia="Calibri" w:cs="Arial"/>
          <w:b/>
          <w:color w:val="auto"/>
          <w:spacing w:val="0"/>
          <w:szCs w:val="20"/>
        </w:rPr>
      </w:pPr>
    </w:p>
    <w:p w14:paraId="1635514D" w14:textId="77777777" w:rsidR="00713214" w:rsidRPr="009823C3" w:rsidRDefault="00713214" w:rsidP="0071321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KLAUZULA INFORMACYJNA </w:t>
      </w: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  <w:t xml:space="preserve">DOT. PRZETWARZANIA DANYCH OSOBOWYCH PRZEZ </w:t>
      </w:r>
    </w:p>
    <w:p w14:paraId="167CA1FC" w14:textId="77777777" w:rsidR="00713214" w:rsidRPr="009F1B6B" w:rsidRDefault="00713214" w:rsidP="00713214">
      <w:pPr>
        <w:pStyle w:val="Akapitzlist"/>
        <w:spacing w:after="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ZAMAWIAJĄCEGO NA POTRZEBY POSTĘPOWAŃ PROWADZONYCH W OPARCIU O PRZEPISY </w:t>
      </w:r>
      <w:r w:rsidRPr="009F1B6B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USTAWY PRAWO ZAMÓWIEŃ PUBLICZNYCH</w:t>
      </w:r>
      <w:r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 I ZAWIERANIA UMÓW O UDZIELENIE ZAMÓWIENIA PUBLICZNEGO</w:t>
      </w:r>
    </w:p>
    <w:p w14:paraId="465EFE10" w14:textId="77777777" w:rsidR="00713214" w:rsidRPr="009823C3" w:rsidRDefault="00713214" w:rsidP="0071321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45458A86" w14:textId="77777777" w:rsidR="00713214" w:rsidRPr="009823C3" w:rsidRDefault="00713214" w:rsidP="0071321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Dot. ZAMÓWIENIA PN. </w:t>
      </w:r>
    </w:p>
    <w:p w14:paraId="3DF2EF0F" w14:textId="41E0840D" w:rsidR="00A96FAE" w:rsidRPr="00182079" w:rsidRDefault="00A96FAE" w:rsidP="00A96FAE">
      <w:pPr>
        <w:rPr>
          <w:b/>
          <w:bCs/>
        </w:rPr>
      </w:pPr>
      <w:bookmarkStart w:id="0" w:name="_Hlk203998661"/>
      <w:bookmarkStart w:id="1" w:name="_Hlk203999018"/>
      <w:bookmarkStart w:id="2" w:name="_Hlk177386439"/>
      <w:r w:rsidRPr="00182079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„</w:t>
      </w:r>
      <w:r w:rsidRPr="00182079">
        <w:rPr>
          <w:rFonts w:ascii="Verdana" w:hAnsi="Verdana"/>
          <w:b/>
          <w:bCs/>
          <w:i/>
          <w:iCs/>
          <w:color w:val="auto"/>
        </w:rPr>
        <w:t xml:space="preserve">Dostawa odczynników i materiałów zużywalnych dla Grupy Badawczej </w:t>
      </w:r>
      <w:proofErr w:type="spellStart"/>
      <w:r w:rsidRPr="00182079">
        <w:rPr>
          <w:rFonts w:ascii="Verdana" w:hAnsi="Verdana"/>
          <w:b/>
          <w:bCs/>
          <w:i/>
          <w:iCs/>
          <w:color w:val="auto"/>
        </w:rPr>
        <w:t>Biobank</w:t>
      </w:r>
      <w:proofErr w:type="spellEnd"/>
      <w:r w:rsidRPr="00182079">
        <w:rPr>
          <w:rFonts w:ascii="Verdana" w:hAnsi="Verdana"/>
          <w:b/>
          <w:bCs/>
          <w:i/>
          <w:iCs/>
          <w:color w:val="auto"/>
        </w:rPr>
        <w:t xml:space="preserve"> na podstawie umów ramowych z podziałem na </w:t>
      </w:r>
      <w:r w:rsidR="00435372">
        <w:rPr>
          <w:rFonts w:ascii="Verdana" w:hAnsi="Verdana"/>
          <w:b/>
          <w:bCs/>
          <w:i/>
          <w:iCs/>
          <w:color w:val="auto"/>
        </w:rPr>
        <w:t>3</w:t>
      </w:r>
      <w:r w:rsidRPr="00182079">
        <w:rPr>
          <w:rFonts w:ascii="Verdana" w:hAnsi="Verdana"/>
          <w:b/>
          <w:bCs/>
          <w:i/>
          <w:iCs/>
          <w:color w:val="auto"/>
        </w:rPr>
        <w:t xml:space="preserve"> części”</w:t>
      </w:r>
      <w:r>
        <w:rPr>
          <w:rFonts w:ascii="Verdana" w:hAnsi="Verdana"/>
          <w:b/>
          <w:bCs/>
          <w:i/>
          <w:iCs/>
          <w:color w:val="auto"/>
        </w:rPr>
        <w:t xml:space="preserve"> DZ.271.</w:t>
      </w:r>
      <w:r w:rsidR="00435372">
        <w:rPr>
          <w:rFonts w:ascii="Verdana" w:hAnsi="Verdana"/>
          <w:b/>
          <w:bCs/>
          <w:i/>
          <w:iCs/>
          <w:color w:val="auto"/>
        </w:rPr>
        <w:t>71.</w:t>
      </w:r>
      <w:r>
        <w:rPr>
          <w:rFonts w:ascii="Verdana" w:hAnsi="Verdana"/>
          <w:b/>
          <w:bCs/>
          <w:i/>
          <w:iCs/>
          <w:color w:val="auto"/>
        </w:rPr>
        <w:t>2026</w:t>
      </w:r>
    </w:p>
    <w:bookmarkEnd w:id="0"/>
    <w:bookmarkEnd w:id="1"/>
    <w:p w14:paraId="0790AAE4" w14:textId="77777777" w:rsidR="00713214" w:rsidRPr="009905BD" w:rsidRDefault="00713214" w:rsidP="0071321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(obowiązuje od dnia 01 czerwca 2025 r., wersja 3.0)</w:t>
      </w:r>
      <w:bookmarkEnd w:id="2"/>
    </w:p>
    <w:p w14:paraId="53F8AD0A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Zgodnie z art. 13 ust. 1 i 2 oraz art. 14 ust. 1 i 2 rozporządzenia Parlamentu Europejskiego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i Rady (UE) 2016/679 z dnia 27 kwietnia 2016 r. w sprawie ochrony osób fizycznych w związku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z przetwarzaniem danych osobowych i w sprawie swobodnego przepływu takich danych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informujemy, że:</w:t>
      </w:r>
    </w:p>
    <w:p w14:paraId="06134C07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D585188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303C8F98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3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, ul. </w:t>
      </w:r>
      <w:proofErr w:type="spellStart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Stabłowicka</w:t>
      </w:r>
      <w:proofErr w:type="spellEnd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 8943140523;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1E5D951C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72E1350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0DA7AA20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4" w:name="_Hlk54079300"/>
      <w:bookmarkEnd w:id="3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”). Kontakt z IOD: iod@port.lukasiewicz.gov.pl lub pisemnie na adres Administratora wskazany powyżej. Zapraszamy do kontaktu we wszystkich sprawach dotyczących przetwarzania Państwa danych.</w:t>
      </w:r>
    </w:p>
    <w:p w14:paraId="74363ABB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4"/>
    <w:p w14:paraId="5F77FF1C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713214" w:rsidRPr="009905BD" w14:paraId="775E191D" w14:textId="77777777" w:rsidTr="00AF3A67">
        <w:tc>
          <w:tcPr>
            <w:tcW w:w="818" w:type="pct"/>
          </w:tcPr>
          <w:p w14:paraId="1982B3A9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46330FBE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Sposób pozyskania (źródło)</w:t>
            </w:r>
          </w:p>
        </w:tc>
        <w:tc>
          <w:tcPr>
            <w:tcW w:w="985" w:type="pct"/>
          </w:tcPr>
          <w:p w14:paraId="2FEFD274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1E696B3C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4D438E06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33AC62FB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713214" w:rsidRPr="009905BD" w14:paraId="275A0A27" w14:textId="77777777" w:rsidTr="00AF3A67">
        <w:tc>
          <w:tcPr>
            <w:tcW w:w="818" w:type="pct"/>
          </w:tcPr>
          <w:p w14:paraId="6FF656E2" w14:textId="77777777" w:rsidR="00713214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wykonawcy (uczestnika postępowania), osób go reprezentujących, jego pełnomocników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członków organów etc. i innych osób wymienionych w ofercie i innej dokumentacji składanej Zamawiającemu</w:t>
            </w:r>
          </w:p>
          <w:p w14:paraId="587004ED" w14:textId="77777777" w:rsidR="00713214" w:rsidRPr="000E64E3" w:rsidRDefault="00713214" w:rsidP="00AF3A67">
            <w:pPr>
              <w:rPr>
                <w:rFonts w:asciiTheme="majorHAnsi" w:eastAsia="Verdana" w:hAnsiTheme="majorHAnsi" w:cs="Times New Roman"/>
                <w:sz w:val="14"/>
                <w:szCs w:val="14"/>
              </w:rPr>
            </w:pPr>
          </w:p>
          <w:p w14:paraId="5C79D66E" w14:textId="77777777" w:rsidR="00713214" w:rsidRPr="000E64E3" w:rsidRDefault="00713214" w:rsidP="00AF3A67">
            <w:pPr>
              <w:jc w:val="center"/>
              <w:rPr>
                <w:rFonts w:asciiTheme="majorHAnsi" w:eastAsia="Verdana" w:hAnsiTheme="majorHAnsi" w:cs="Times New Roman"/>
                <w:sz w:val="14"/>
                <w:szCs w:val="14"/>
              </w:rPr>
            </w:pPr>
          </w:p>
        </w:tc>
        <w:tc>
          <w:tcPr>
            <w:tcW w:w="738" w:type="pct"/>
          </w:tcPr>
          <w:p w14:paraId="49242E19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od Państwa bezpośrednio lub od Państwa pracodawcy lub zleceniodawcy </w:t>
            </w:r>
          </w:p>
          <w:p w14:paraId="0C0963C1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5F44A174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 w celu weryfikacji umocowania lub podanym Nam danych</w:t>
            </w:r>
          </w:p>
        </w:tc>
        <w:tc>
          <w:tcPr>
            <w:tcW w:w="985" w:type="pct"/>
          </w:tcPr>
          <w:p w14:paraId="66F2BDC6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art. 6 ust. 1 lit. c) RODO w zw. z przepisami ustawy Prawo zamówień publicznych (w przypadku danych o wyrokach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skazujących – w zw. z art. 10 RODO)</w:t>
            </w:r>
          </w:p>
          <w:p w14:paraId="09673E95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58D891F3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posiłkowo: art. 6 ust. 1 lit. b) RODO albo art. 6 ust. 1 lit. f) RODO w celach zapewnienia komunikacji i rozpatrzenia oferty, co jest prawnie uzasadnionym interesem Administratora</w:t>
            </w:r>
          </w:p>
          <w:p w14:paraId="0763FD7C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2200283C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wszelkie dane osobowe jakie Państwo podacie w toku postępowania. Mogą to być w szczególności: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imię, nazwisko, PESEL, NIP, REGON, informacje o doświadczeniu i zawodzie, uprawnieniach, wyrokach skazujących, adresy, e-mail, nr telefonu</w:t>
            </w:r>
          </w:p>
        </w:tc>
        <w:tc>
          <w:tcPr>
            <w:tcW w:w="739" w:type="pct"/>
          </w:tcPr>
          <w:p w14:paraId="7B144362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przeprowadzenie postępowania o udzielenie zamówienia publicznego w oparciu o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przepisy ustawy Prawo zamówień publicznych, </w:t>
            </w:r>
          </w:p>
        </w:tc>
        <w:tc>
          <w:tcPr>
            <w:tcW w:w="901" w:type="pct"/>
          </w:tcPr>
          <w:p w14:paraId="536A12A4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co do zasady - 4 (cztery) lata od dnia zakończenia postępowania o udzielenie zamówienia (art. 78 ustawy Prawo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zamówień publicznych). </w:t>
            </w:r>
          </w:p>
        </w:tc>
      </w:tr>
      <w:tr w:rsidR="00713214" w:rsidRPr="009905BD" w14:paraId="7D7A5CF5" w14:textId="77777777" w:rsidTr="00AF3A67">
        <w:tc>
          <w:tcPr>
            <w:tcW w:w="818" w:type="pct"/>
          </w:tcPr>
          <w:p w14:paraId="44443536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lastRenderedPageBreak/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07BA378E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W zakresie danych niezbędnych do uzupełnienia w umowie także z rejestrów publicznych jak CEIDG lub KRS (wprowadzenia aktualnych)</w:t>
            </w:r>
          </w:p>
        </w:tc>
        <w:tc>
          <w:tcPr>
            <w:tcW w:w="985" w:type="pct"/>
          </w:tcPr>
          <w:p w14:paraId="0DF1FB63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  <w:tc>
          <w:tcPr>
            <w:tcW w:w="819" w:type="pct"/>
          </w:tcPr>
          <w:p w14:paraId="1745AC4E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email, numer rachunku bankowego do rozliczenia z Wykonawcą; możliwe także: NIP, REGON</w:t>
            </w:r>
          </w:p>
        </w:tc>
        <w:tc>
          <w:tcPr>
            <w:tcW w:w="739" w:type="pct"/>
          </w:tcPr>
          <w:p w14:paraId="66EFEDAC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1D7DC850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do czasu przedawnienia wszelkich roszczeń z tytułu danej umowy i rozstrzygnięcia roszczeń dochodzonych (ewentualnie: rozliczenia otrzymanego dofinansowania lub </w:t>
            </w:r>
            <w:r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).</w:t>
            </w:r>
          </w:p>
        </w:tc>
      </w:tr>
      <w:tr w:rsidR="00713214" w:rsidRPr="009905BD" w14:paraId="5A4F2418" w14:textId="77777777" w:rsidTr="00AF3A67">
        <w:tc>
          <w:tcPr>
            <w:tcW w:w="818" w:type="pct"/>
          </w:tcPr>
          <w:p w14:paraId="5A4D102C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osób niewskazanych wyraźnie w Umowie, ale wykonujących Umowę w imieniu Wykonawcy (np. osoby faktycznie dokonujące prac instalacji zakupionego sprzętu na terenie Administratora) lub osób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wskazanych w Umowie i realizujących Umowę w imieniu Wykonawcy</w:t>
            </w:r>
          </w:p>
        </w:tc>
        <w:tc>
          <w:tcPr>
            <w:tcW w:w="738" w:type="pct"/>
          </w:tcPr>
          <w:p w14:paraId="59725AD9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od Państwa bezpośrednio albo od Państwa pracodawcy (zatrudniającego) lub kontrahenta (świadczenie usług cywilnoprawnych)</w:t>
            </w:r>
          </w:p>
        </w:tc>
        <w:tc>
          <w:tcPr>
            <w:tcW w:w="985" w:type="pct"/>
          </w:tcPr>
          <w:p w14:paraId="13142222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osoba, kto realizuje Umowę etc.</w:t>
            </w:r>
          </w:p>
        </w:tc>
        <w:tc>
          <w:tcPr>
            <w:tcW w:w="819" w:type="pct"/>
          </w:tcPr>
          <w:p w14:paraId="066E2A07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 xml:space="preserve">(w ramach monitoringu – klauzula dostępna na stronie </w:t>
            </w: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lastRenderedPageBreak/>
              <w:t>internetowej)</w:t>
            </w:r>
          </w:p>
        </w:tc>
        <w:tc>
          <w:tcPr>
            <w:tcW w:w="739" w:type="pct"/>
          </w:tcPr>
          <w:p w14:paraId="4B4F0072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wykonywanie umowy w wyniku udzielenia zamówienia publicznego</w:t>
            </w:r>
          </w:p>
        </w:tc>
        <w:tc>
          <w:tcPr>
            <w:tcW w:w="901" w:type="pct"/>
          </w:tcPr>
          <w:p w14:paraId="30D0EE35" w14:textId="77777777" w:rsidR="00713214" w:rsidRPr="009905BD" w:rsidRDefault="00713214" w:rsidP="00AF3A67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do czasu przedawnienia wszelkich roszczeń z tytułu danej umowy i rozstrzygnięcia roszczeń dochodzonych (ewentualnie: rozliczenia otrzymanego dofinansowania)</w:t>
            </w:r>
          </w:p>
        </w:tc>
      </w:tr>
    </w:tbl>
    <w:p w14:paraId="29289971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5934D09" w14:textId="77777777" w:rsidR="00713214" w:rsidRPr="009905BD" w:rsidRDefault="00713214" w:rsidP="00713214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4EFF0299" w14:textId="77777777" w:rsidR="00713214" w:rsidRPr="009905BD" w:rsidRDefault="00713214" w:rsidP="00713214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2813877E" w14:textId="77777777" w:rsidR="00713214" w:rsidRPr="009905BD" w:rsidRDefault="00713214" w:rsidP="00713214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041B36F" w14:textId="77777777" w:rsidR="00713214" w:rsidRPr="009905BD" w:rsidRDefault="00713214" w:rsidP="00713214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438D67D1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22D48323" w14:textId="77777777" w:rsidR="00713214" w:rsidRPr="009905BD" w:rsidRDefault="00713214" w:rsidP="00713214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DB790C2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1639416A" w14:textId="77777777" w:rsidR="00713214" w:rsidRPr="009905BD" w:rsidRDefault="00713214" w:rsidP="00713214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2D8F384E" w14:textId="77777777" w:rsidR="00713214" w:rsidRPr="009905BD" w:rsidRDefault="00713214" w:rsidP="00713214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</w:t>
      </w:r>
      <w:proofErr w:type="spellStart"/>
      <w:r w:rsidRPr="009905BD">
        <w:rPr>
          <w:color w:val="auto"/>
          <w:sz w:val="16"/>
          <w:szCs w:val="16"/>
        </w:rPr>
        <w:t>Privacy</w:t>
      </w:r>
      <w:proofErr w:type="spellEnd"/>
      <w:r w:rsidRPr="009905BD">
        <w:rPr>
          <w:color w:val="auto"/>
          <w:sz w:val="16"/>
          <w:szCs w:val="16"/>
        </w:rPr>
        <w:t xml:space="preserve"> Framework), w związku z korzystaniem przez Administratora z rozwiązań dostarczanych przez firmę Microsoft. Wykaz podmiotów, które przystąpiły do programu „Ram ochrony danych UE-USA” dostępny jest pod adresem: </w:t>
      </w:r>
      <w:proofErr w:type="spellStart"/>
      <w:r w:rsidRPr="009905BD">
        <w:rPr>
          <w:color w:val="auto"/>
          <w:sz w:val="16"/>
          <w:szCs w:val="16"/>
        </w:rPr>
        <w:t>Participant</w:t>
      </w:r>
      <w:proofErr w:type="spellEnd"/>
      <w:r w:rsidRPr="009905BD">
        <w:rPr>
          <w:color w:val="auto"/>
          <w:sz w:val="16"/>
          <w:szCs w:val="16"/>
        </w:rPr>
        <w:t xml:space="preserve"> </w:t>
      </w:r>
      <w:proofErr w:type="spellStart"/>
      <w:r w:rsidRPr="009905BD">
        <w:rPr>
          <w:color w:val="auto"/>
          <w:sz w:val="16"/>
          <w:szCs w:val="16"/>
        </w:rPr>
        <w:t>Search</w:t>
      </w:r>
      <w:proofErr w:type="spellEnd"/>
      <w:r w:rsidRPr="009905BD">
        <w:rPr>
          <w:color w:val="auto"/>
          <w:sz w:val="16"/>
          <w:szCs w:val="16"/>
        </w:rPr>
        <w:t xml:space="preserve"> (dataprivacyframework.gov). </w:t>
      </w:r>
    </w:p>
    <w:p w14:paraId="6A6FD609" w14:textId="77777777" w:rsidR="00713214" w:rsidRPr="009905BD" w:rsidRDefault="00713214" w:rsidP="00713214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5F72FEF8" w14:textId="77777777" w:rsidR="00713214" w:rsidRPr="009905BD" w:rsidRDefault="00713214" w:rsidP="00713214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lastRenderedPageBreak/>
        <w:t>PROFILOWANIE</w:t>
      </w:r>
    </w:p>
    <w:p w14:paraId="59AC58EB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43DC0DA2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C03C6A8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67E90DD2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72C4159E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77E308D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6F198FA0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42A7D760" w14:textId="77777777" w:rsidR="00713214" w:rsidRPr="009905BD" w:rsidRDefault="00713214" w:rsidP="00713214">
      <w:pPr>
        <w:pStyle w:val="Akapitzlist"/>
        <w:widowControl w:val="0"/>
        <w:numPr>
          <w:ilvl w:val="0"/>
          <w:numId w:val="12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dostępu do przekazanych danych osobowych.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3BFE473B" w14:textId="77777777" w:rsidR="00713214" w:rsidRPr="009905BD" w:rsidRDefault="00713214" w:rsidP="00713214">
      <w:pPr>
        <w:pStyle w:val="Akapitzlist"/>
        <w:widowControl w:val="0"/>
        <w:numPr>
          <w:ilvl w:val="0"/>
          <w:numId w:val="12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ustawy). Skorzystanie z tego prawa </w:t>
      </w:r>
      <w:r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24FF759B" w14:textId="77777777" w:rsidR="00713214" w:rsidRPr="009905BD" w:rsidRDefault="00713214" w:rsidP="00713214">
      <w:pPr>
        <w:pStyle w:val="Akapitzlist"/>
        <w:widowControl w:val="0"/>
        <w:numPr>
          <w:ilvl w:val="0"/>
          <w:numId w:val="12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 </w:t>
      </w:r>
      <w:r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774F869C" w14:textId="77777777" w:rsidR="00713214" w:rsidRPr="009905BD" w:rsidRDefault="00713214" w:rsidP="00713214">
      <w:pPr>
        <w:pStyle w:val="Akapitzlist"/>
        <w:widowControl w:val="0"/>
        <w:numPr>
          <w:ilvl w:val="0"/>
          <w:numId w:val="12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40EBFD91" w14:textId="77777777" w:rsidR="00713214" w:rsidRPr="009905BD" w:rsidRDefault="00713214" w:rsidP="00713214">
      <w:pPr>
        <w:pStyle w:val="Akapitzlist"/>
        <w:widowControl w:val="0"/>
        <w:numPr>
          <w:ilvl w:val="0"/>
          <w:numId w:val="12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e) RODO nie przysługuje Państwu tak długo, jak podstawą przetwarzania Państwa danych jest art. 6 ust. 1 lit. c) RODO (jest ograniczone z tego względu, że jest to przetwarzanie dla celów wynikających z przepisów prawa – Zamawiający musi przetwarzać te dane zgodnie z prawem);</w:t>
      </w:r>
    </w:p>
    <w:p w14:paraId="386B76EC" w14:textId="77777777" w:rsidR="00713214" w:rsidRPr="009905BD" w:rsidRDefault="00713214" w:rsidP="00713214">
      <w:pPr>
        <w:pStyle w:val="Akapitzlist"/>
        <w:widowControl w:val="0"/>
        <w:numPr>
          <w:ilvl w:val="0"/>
          <w:numId w:val="12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0DBE0E02" w14:textId="77777777" w:rsidR="00713214" w:rsidRPr="009905BD" w:rsidRDefault="00713214" w:rsidP="00713214">
      <w:pPr>
        <w:pStyle w:val="Akapitzlist"/>
        <w:widowControl w:val="0"/>
        <w:numPr>
          <w:ilvl w:val="0"/>
          <w:numId w:val="12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sprzeciwu, wobec przetwarzania danych osobowych. Informujemy dodatkowo, że: tak długo, jak podstawą przetwarzania Państwa danych jest art. 6 ust. 1 lit. c (lub posiłkowo: lit. b) RODO, tak długo niestety nie macie Państwa prawa do tego sprzeciwu (art.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>21 ust. 1 RODO);</w:t>
      </w:r>
    </w:p>
    <w:p w14:paraId="4F2C2723" w14:textId="77777777" w:rsidR="00713214" w:rsidRDefault="00713214" w:rsidP="00713214">
      <w:pPr>
        <w:pStyle w:val="Akapitzlist"/>
        <w:widowControl w:val="0"/>
        <w:numPr>
          <w:ilvl w:val="0"/>
          <w:numId w:val="12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6BE63D55" w14:textId="77777777" w:rsidR="00713214" w:rsidRPr="003A3D1F" w:rsidRDefault="00713214" w:rsidP="00713214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7ACBDAFD" w14:textId="77777777" w:rsidR="00713214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lub wytycznych projektowych (w razie finansowania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mogą wynikać, w konkretnych przypadkach dalsze ograniczenia dla Państwa praw. </w:t>
      </w:r>
    </w:p>
    <w:p w14:paraId="799D1883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AC25C7E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p w14:paraId="2D630DD7" w14:textId="77777777" w:rsidR="00713214" w:rsidRPr="009905BD" w:rsidRDefault="00713214" w:rsidP="00713214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C16B032" w14:textId="77777777" w:rsidR="00713214" w:rsidRPr="009823C3" w:rsidRDefault="00713214" w:rsidP="00713214">
      <w:pPr>
        <w:widowControl w:val="0"/>
        <w:suppressLineNumbers/>
        <w:suppressAutoHyphens/>
        <w:spacing w:before="60" w:after="60" w:line="276" w:lineRule="auto"/>
        <w:jc w:val="left"/>
        <w:rPr>
          <w:rFonts w:asciiTheme="majorHAnsi" w:eastAsia="Verdana" w:hAnsiTheme="majorHAnsi" w:cs="Times New Roman"/>
          <w:color w:val="000000"/>
          <w:sz w:val="16"/>
          <w:szCs w:val="16"/>
        </w:rPr>
      </w:pPr>
    </w:p>
    <w:p w14:paraId="1D7245C2" w14:textId="77777777" w:rsidR="00713214" w:rsidRPr="00692A9D" w:rsidRDefault="00713214" w:rsidP="00713214">
      <w:pPr>
        <w:spacing w:after="0" w:line="276" w:lineRule="auto"/>
        <w:rPr>
          <w:rFonts w:eastAsia="Times New Roman" w:cs="Arial"/>
          <w:color w:val="auto"/>
          <w:sz w:val="18"/>
          <w:szCs w:val="18"/>
          <w:lang w:eastAsia="pl-PL"/>
        </w:rPr>
      </w:pPr>
    </w:p>
    <w:p w14:paraId="2D07903D" w14:textId="77777777" w:rsidR="00713214" w:rsidRPr="00A72BA5" w:rsidRDefault="00713214" w:rsidP="00A72BA5"/>
    <w:sectPr w:rsidR="00713214" w:rsidRPr="00A72BA5" w:rsidSect="0099379C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CA50" w14:textId="77777777" w:rsidR="00A7691B" w:rsidRDefault="00A7691B" w:rsidP="006747BD">
      <w:pPr>
        <w:spacing w:after="0" w:line="240" w:lineRule="auto"/>
      </w:pPr>
      <w:r>
        <w:separator/>
      </w:r>
    </w:p>
  </w:endnote>
  <w:endnote w:type="continuationSeparator" w:id="0">
    <w:p w14:paraId="36277B1B" w14:textId="77777777" w:rsidR="00A7691B" w:rsidRDefault="00A7691B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altName w:val="Arial"/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1EB0C8D8" w14:textId="77777777" w:rsidR="00A96FAE" w:rsidRDefault="00A96FAE">
            <w:pPr>
              <w:pStyle w:val="Stopka"/>
            </w:pPr>
          </w:p>
          <w:tbl>
            <w:tblPr>
              <w:tblStyle w:val="Tabela-Siatka"/>
              <w:tblW w:w="8810" w:type="dxa"/>
              <w:tblLook w:val="04A0" w:firstRow="1" w:lastRow="0" w:firstColumn="1" w:lastColumn="0" w:noHBand="0" w:noVBand="1"/>
            </w:tblPr>
            <w:tblGrid>
              <w:gridCol w:w="2171"/>
              <w:gridCol w:w="6639"/>
            </w:tblGrid>
            <w:tr w:rsidR="00A96FAE" w:rsidRPr="00692205" w14:paraId="1D3CC19B" w14:textId="77777777" w:rsidTr="00F226F9">
              <w:trPr>
                <w:trHeight w:val="802"/>
              </w:trPr>
              <w:tc>
                <w:tcPr>
                  <w:tcW w:w="21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F15CD6C" w14:textId="77777777" w:rsidR="00A96FAE" w:rsidRDefault="00A96FAE" w:rsidP="00A96FAE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3EDC21CA" wp14:editId="1E0921FE">
                        <wp:extent cx="1241425" cy="679380"/>
                        <wp:effectExtent l="0" t="0" r="0" b="0"/>
                        <wp:docPr id="1683381467" name="Obraz 2" descr="Obraz zawierający Czcionka, logo, Grafika, symbol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10917164" name="Obraz 2" descr="Obraz zawierający Czcionka, logo, Grafika, symbol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441" cy="6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3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76A8F7" w14:textId="77777777" w:rsidR="00A96FAE" w:rsidRPr="00692205" w:rsidRDefault="00A96FAE" w:rsidP="00A96FAE">
                  <w:pPr>
                    <w:pStyle w:val="Stopka"/>
                    <w:rPr>
                      <w:b w:val="0"/>
                      <w:bCs/>
                      <w:sz w:val="14"/>
                      <w:szCs w:val="16"/>
                    </w:rPr>
                  </w:pP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Projekt pn. ”Uniwersyteckie Centrum Medycyny Cyfrowej i Medycyny Precyzyjnej </w:t>
                  </w:r>
                  <w:r>
                    <w:rPr>
                      <w:b w:val="0"/>
                      <w:bCs/>
                      <w:sz w:val="14"/>
                      <w:szCs w:val="16"/>
                    </w:rPr>
                    <w:br/>
                  </w: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o specjalizacji w Kompleksowym </w:t>
                  </w:r>
                  <w:proofErr w:type="spellStart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>Fenotypowaniu</w:t>
                  </w:r>
                  <w:proofErr w:type="spellEnd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 Chorób Cywilizacyjnych", finansowany z budżetu państwa przez Agencję Badań Medycznych, w ramach programu "Tworzenie i rozwój Regionalnych Centrów Medycyny Cyfrowej" na podstawie umowy nr 2023/ABM/02/00004-00.</w:t>
                  </w:r>
                </w:p>
              </w:tc>
            </w:tr>
          </w:tbl>
          <w:p w14:paraId="3053797B" w14:textId="79572198" w:rsidR="00BD4F7C" w:rsidRDefault="00BD4F7C">
            <w:pPr>
              <w:pStyle w:val="Stopka"/>
            </w:pPr>
          </w:p>
          <w:p w14:paraId="1E375BBD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C7241F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65E03BF7" wp14:editId="6669689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4DE5E57" wp14:editId="11D6289E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E0F65C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545813C4" w14:textId="0C956CE1" w:rsidR="00A4666C" w:rsidRDefault="00A4666C" w:rsidP="00A4666C">
                          <w:pPr>
                            <w:pStyle w:val="LukStopka-adres"/>
                          </w:pPr>
                          <w:r>
                            <w:t xml:space="preserve">54-066 Wrocław, ul. Stabłowicka 147, Tel: +48 71 734 77 77, </w:t>
                          </w:r>
                        </w:p>
                        <w:p w14:paraId="51FB3911" w14:textId="4BA1462F" w:rsidR="00A4666C" w:rsidRPr="00A72BA5" w:rsidRDefault="00A4666C" w:rsidP="00A4666C">
                          <w:pPr>
                            <w:pStyle w:val="LukStopka-adres"/>
                          </w:pPr>
                          <w:r w:rsidRPr="00A72BA5">
                            <w:t>E-mail:</w:t>
                          </w:r>
                          <w:r w:rsidR="00A72BA5" w:rsidRPr="00A72BA5">
                            <w:t>sekretariat</w:t>
                          </w:r>
                          <w:r w:rsidRPr="00A72BA5">
                            <w:t>@port.</w:t>
                          </w:r>
                          <w:r w:rsidR="00A579DF" w:rsidRPr="00A72BA5">
                            <w:t>lukasiewicz.gov</w:t>
                          </w:r>
                          <w:r w:rsidRPr="00A72BA5">
                            <w:t xml:space="preserve">.pl | NIP: 894 314 05 23, REGON: </w:t>
                          </w:r>
                          <w:r w:rsidR="00160831" w:rsidRPr="00A72BA5">
                            <w:t>386585168</w:t>
                          </w:r>
                        </w:p>
                        <w:p w14:paraId="2DC92C79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19BBFBFF" w14:textId="1C2A3941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A579DF" w:rsidRPr="00A579DF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5E5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5FE0F65C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545813C4" w14:textId="0C956CE1" w:rsidR="00A4666C" w:rsidRDefault="00A4666C" w:rsidP="00A4666C">
                    <w:pPr>
                      <w:pStyle w:val="LukStopka-adres"/>
                    </w:pPr>
                    <w:r>
                      <w:t xml:space="preserve">54-066 Wrocław, ul. Stabłowicka 147, Tel: +48 71 734 77 77, </w:t>
                    </w:r>
                  </w:p>
                  <w:p w14:paraId="51FB3911" w14:textId="4BA1462F" w:rsidR="00A4666C" w:rsidRPr="00A72BA5" w:rsidRDefault="00A4666C" w:rsidP="00A4666C">
                    <w:pPr>
                      <w:pStyle w:val="LukStopka-adres"/>
                    </w:pPr>
                    <w:r w:rsidRPr="00A72BA5">
                      <w:t>E-mail:</w:t>
                    </w:r>
                    <w:r w:rsidR="00A72BA5" w:rsidRPr="00A72BA5">
                      <w:t>sekretariat</w:t>
                    </w:r>
                    <w:r w:rsidRPr="00A72BA5">
                      <w:t>@port.</w:t>
                    </w:r>
                    <w:r w:rsidR="00A579DF" w:rsidRPr="00A72BA5">
                      <w:t>lukasiewicz.gov</w:t>
                    </w:r>
                    <w:r w:rsidRPr="00A72BA5">
                      <w:t xml:space="preserve">.pl | NIP: 894 314 05 23, REGON: </w:t>
                    </w:r>
                    <w:r w:rsidR="00160831" w:rsidRPr="00A72BA5">
                      <w:t>386585168</w:t>
                    </w:r>
                  </w:p>
                  <w:p w14:paraId="2DC92C79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19BBFBFF" w14:textId="1C2A3941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A579DF" w:rsidRPr="00A579DF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B67D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DEC5" w14:textId="77777777" w:rsidR="00A7691B" w:rsidRDefault="00A7691B" w:rsidP="006747BD">
      <w:pPr>
        <w:spacing w:after="0" w:line="240" w:lineRule="auto"/>
      </w:pPr>
      <w:r>
        <w:separator/>
      </w:r>
    </w:p>
  </w:footnote>
  <w:footnote w:type="continuationSeparator" w:id="0">
    <w:p w14:paraId="5DB211F2" w14:textId="77777777" w:rsidR="00A7691B" w:rsidRDefault="00A7691B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53F6" w14:textId="77777777" w:rsidR="002C5CFA" w:rsidRDefault="009937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75DE7FB2" wp14:editId="73D5BE8E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336388">
    <w:abstractNumId w:val="9"/>
  </w:num>
  <w:num w:numId="2" w16cid:durableId="1893036001">
    <w:abstractNumId w:val="8"/>
  </w:num>
  <w:num w:numId="3" w16cid:durableId="538516951">
    <w:abstractNumId w:val="3"/>
  </w:num>
  <w:num w:numId="4" w16cid:durableId="1657146353">
    <w:abstractNumId w:val="2"/>
  </w:num>
  <w:num w:numId="5" w16cid:durableId="1858037053">
    <w:abstractNumId w:val="1"/>
  </w:num>
  <w:num w:numId="6" w16cid:durableId="502013770">
    <w:abstractNumId w:val="0"/>
  </w:num>
  <w:num w:numId="7" w16cid:durableId="1564487788">
    <w:abstractNumId w:val="7"/>
  </w:num>
  <w:num w:numId="8" w16cid:durableId="775297228">
    <w:abstractNumId w:val="6"/>
  </w:num>
  <w:num w:numId="9" w16cid:durableId="2055764776">
    <w:abstractNumId w:val="5"/>
  </w:num>
  <w:num w:numId="10" w16cid:durableId="1926181129">
    <w:abstractNumId w:val="4"/>
  </w:num>
  <w:num w:numId="11" w16cid:durableId="1966035206">
    <w:abstractNumId w:val="10"/>
  </w:num>
  <w:num w:numId="12" w16cid:durableId="841502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57885"/>
    <w:rsid w:val="00070438"/>
    <w:rsid w:val="00077647"/>
    <w:rsid w:val="00082E1F"/>
    <w:rsid w:val="000D2F0F"/>
    <w:rsid w:val="00100D43"/>
    <w:rsid w:val="00134929"/>
    <w:rsid w:val="00160831"/>
    <w:rsid w:val="00173C70"/>
    <w:rsid w:val="001A0BD2"/>
    <w:rsid w:val="00210DD9"/>
    <w:rsid w:val="00214FF7"/>
    <w:rsid w:val="00217F36"/>
    <w:rsid w:val="00231524"/>
    <w:rsid w:val="00250247"/>
    <w:rsid w:val="002A7E74"/>
    <w:rsid w:val="002C5CFA"/>
    <w:rsid w:val="002D48BE"/>
    <w:rsid w:val="002F4540"/>
    <w:rsid w:val="003123AC"/>
    <w:rsid w:val="00330821"/>
    <w:rsid w:val="003317CA"/>
    <w:rsid w:val="00335F9F"/>
    <w:rsid w:val="00346C00"/>
    <w:rsid w:val="00354A18"/>
    <w:rsid w:val="003E4372"/>
    <w:rsid w:val="003F4BA3"/>
    <w:rsid w:val="00403B99"/>
    <w:rsid w:val="0041765E"/>
    <w:rsid w:val="00435372"/>
    <w:rsid w:val="004358C1"/>
    <w:rsid w:val="004967E9"/>
    <w:rsid w:val="004C4A61"/>
    <w:rsid w:val="004F5805"/>
    <w:rsid w:val="00526CDD"/>
    <w:rsid w:val="005D102F"/>
    <w:rsid w:val="005D1495"/>
    <w:rsid w:val="005D7521"/>
    <w:rsid w:val="005E65BB"/>
    <w:rsid w:val="005F299A"/>
    <w:rsid w:val="005F36BF"/>
    <w:rsid w:val="006213EB"/>
    <w:rsid w:val="00664A6D"/>
    <w:rsid w:val="006747BD"/>
    <w:rsid w:val="006919BD"/>
    <w:rsid w:val="006A6F97"/>
    <w:rsid w:val="006D5BCB"/>
    <w:rsid w:val="006D6DE5"/>
    <w:rsid w:val="006E5990"/>
    <w:rsid w:val="006E664B"/>
    <w:rsid w:val="006F645A"/>
    <w:rsid w:val="00713214"/>
    <w:rsid w:val="00755CE2"/>
    <w:rsid w:val="00760B1A"/>
    <w:rsid w:val="00764305"/>
    <w:rsid w:val="00791C1D"/>
    <w:rsid w:val="00796275"/>
    <w:rsid w:val="007B4A6B"/>
    <w:rsid w:val="007C242A"/>
    <w:rsid w:val="007F2434"/>
    <w:rsid w:val="007F433F"/>
    <w:rsid w:val="00805DF6"/>
    <w:rsid w:val="00821F16"/>
    <w:rsid w:val="008368C0"/>
    <w:rsid w:val="00841969"/>
    <w:rsid w:val="0084396A"/>
    <w:rsid w:val="008442CF"/>
    <w:rsid w:val="008442D3"/>
    <w:rsid w:val="00854B7B"/>
    <w:rsid w:val="008B3806"/>
    <w:rsid w:val="008C1729"/>
    <w:rsid w:val="008C49D8"/>
    <w:rsid w:val="008C75DD"/>
    <w:rsid w:val="008E35AB"/>
    <w:rsid w:val="008F027B"/>
    <w:rsid w:val="008F0B16"/>
    <w:rsid w:val="008F209D"/>
    <w:rsid w:val="00967437"/>
    <w:rsid w:val="00971073"/>
    <w:rsid w:val="0097627C"/>
    <w:rsid w:val="0099379C"/>
    <w:rsid w:val="00995F25"/>
    <w:rsid w:val="009D4C4D"/>
    <w:rsid w:val="009E7AB0"/>
    <w:rsid w:val="00A04D1B"/>
    <w:rsid w:val="00A36F46"/>
    <w:rsid w:val="00A4666C"/>
    <w:rsid w:val="00A52C29"/>
    <w:rsid w:val="00A579DF"/>
    <w:rsid w:val="00A67D51"/>
    <w:rsid w:val="00A72BA5"/>
    <w:rsid w:val="00A7345D"/>
    <w:rsid w:val="00A7691B"/>
    <w:rsid w:val="00A86C26"/>
    <w:rsid w:val="00A943FB"/>
    <w:rsid w:val="00A96FAE"/>
    <w:rsid w:val="00AF13FF"/>
    <w:rsid w:val="00B133FD"/>
    <w:rsid w:val="00B364D5"/>
    <w:rsid w:val="00B53C2E"/>
    <w:rsid w:val="00B607B8"/>
    <w:rsid w:val="00B61F8A"/>
    <w:rsid w:val="00B77EA6"/>
    <w:rsid w:val="00BD4F7C"/>
    <w:rsid w:val="00BE0A55"/>
    <w:rsid w:val="00C736D5"/>
    <w:rsid w:val="00CA0031"/>
    <w:rsid w:val="00CC2C7B"/>
    <w:rsid w:val="00D005B3"/>
    <w:rsid w:val="00D06D36"/>
    <w:rsid w:val="00D40690"/>
    <w:rsid w:val="00D81348"/>
    <w:rsid w:val="00DA52A1"/>
    <w:rsid w:val="00DB2B7D"/>
    <w:rsid w:val="00DF69A2"/>
    <w:rsid w:val="00E146C1"/>
    <w:rsid w:val="00EC66FA"/>
    <w:rsid w:val="00ED7972"/>
    <w:rsid w:val="00EE493C"/>
    <w:rsid w:val="00F17DA3"/>
    <w:rsid w:val="00F24D33"/>
    <w:rsid w:val="00F604B6"/>
    <w:rsid w:val="00FD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BCCE9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5D75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D7521"/>
    <w:rPr>
      <w:color w:val="0000FF"/>
      <w:u w:val="single"/>
    </w:rPr>
  </w:style>
  <w:style w:type="paragraph" w:customStyle="1" w:styleId="Default">
    <w:name w:val="Default"/>
    <w:rsid w:val="00760B1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713214"/>
    <w:rPr>
      <w:color w:val="000000" w:themeColor="background1"/>
      <w:spacing w:val="4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6f3ce4-2829-4cd0-8e31-731e10a54f99">
      <Terms xmlns="http://schemas.microsoft.com/office/infopath/2007/PartnerControls"/>
    </lcf76f155ced4ddcb4097134ff3c332f>
    <Datamod xmlns="a46f3ce4-2829-4cd0-8e31-731e10a54f99" xsi:nil="true"/>
    <TaxCatchAll xmlns="0633810e-df42-4e8d-b30c-48e8fa9555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5501203120E459FD415B7A91BA761" ma:contentTypeVersion="16" ma:contentTypeDescription="Utwórz nowy dokument." ma:contentTypeScope="" ma:versionID="1e4601e34646a75da38cfe3dbb6116d6">
  <xsd:schema xmlns:xsd="http://www.w3.org/2001/XMLSchema" xmlns:xs="http://www.w3.org/2001/XMLSchema" xmlns:p="http://schemas.microsoft.com/office/2006/metadata/properties" xmlns:ns2="0633810e-df42-4e8d-b30c-48e8fa95552e" xmlns:ns3="a46f3ce4-2829-4cd0-8e31-731e10a54f99" targetNamespace="http://schemas.microsoft.com/office/2006/metadata/properties" ma:root="true" ma:fieldsID="ec5fb7ee2841ae25a25bfc516346c127" ns2:_="" ns3:_="">
    <xsd:import namespace="0633810e-df42-4e8d-b30c-48e8fa95552e"/>
    <xsd:import namespace="a46f3ce4-2829-4cd0-8e31-731e10a54f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Datamod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3810e-df42-4e8d-b30c-48e8fa9555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5a0ae2e-41b4-4f89-9a7c-7b4cd67b31a7}" ma:internalName="TaxCatchAll" ma:showField="CatchAllData" ma:web="0633810e-df42-4e8d-b30c-48e8fa955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f3ce4-2829-4cd0-8e31-731e10a54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atamod" ma:index="22" nillable="true" ma:displayName="Data mod" ma:format="DateTime" ma:internalName="Datamod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4CD352-CACA-4BC2-AAE9-A8B260804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C9BCB-3A6C-4BDB-BBFE-3692B9550BD0}">
  <ds:schemaRefs>
    <ds:schemaRef ds:uri="http://schemas.microsoft.com/office/2006/metadata/properties"/>
    <ds:schemaRef ds:uri="http://schemas.microsoft.com/office/infopath/2007/PartnerControls"/>
    <ds:schemaRef ds:uri="a46f3ce4-2829-4cd0-8e31-731e10a54f99"/>
    <ds:schemaRef ds:uri="0633810e-df42-4e8d-b30c-48e8fa95552e"/>
  </ds:schemaRefs>
</ds:datastoreItem>
</file>

<file path=customXml/itemProps3.xml><?xml version="1.0" encoding="utf-8"?>
<ds:datastoreItem xmlns:ds="http://schemas.openxmlformats.org/officeDocument/2006/customXml" ds:itemID="{695CC625-8B55-466F-BDF9-C5986AA449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EEAE26-DC51-49A8-BAD8-6A9F8EAC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3810e-df42-4e8d-b30c-48e8fa95552e"/>
    <ds:schemaRef ds:uri="a46f3ce4-2829-4cd0-8e31-731e10a54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3</TotalTime>
  <Pages>5</Pages>
  <Words>1710</Words>
  <Characters>10262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Szandar</dc:creator>
  <cp:keywords/>
  <dc:description/>
  <cp:lastModifiedBy>Joanna Oczkowicz | Łukasiewicz – PORT</cp:lastModifiedBy>
  <cp:revision>4</cp:revision>
  <cp:lastPrinted>2020-02-10T13:25:00Z</cp:lastPrinted>
  <dcterms:created xsi:type="dcterms:W3CDTF">2026-03-04T10:42:00Z</dcterms:created>
  <dcterms:modified xsi:type="dcterms:W3CDTF">2026-04-16T12:48:00Z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0x010100CE45501203120E459FD415B7A91BA761</vt:lpwstr>
  </property>
</Properties>
</file>