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5282B" w14:textId="77777777" w:rsidR="00512757" w:rsidRPr="00EC7227" w:rsidRDefault="00EC7227" w:rsidP="0023429A">
      <w:pPr>
        <w:spacing w:after="240" w:line="276" w:lineRule="auto"/>
        <w:jc w:val="center"/>
        <w:rPr>
          <w:rFonts w:ascii="Book Antiqua" w:hAnsi="Book Antiqua"/>
          <w:b/>
          <w:sz w:val="24"/>
          <w:szCs w:val="24"/>
        </w:rPr>
      </w:pPr>
      <w:r w:rsidRPr="00EC7227">
        <w:rPr>
          <w:rFonts w:ascii="Book Antiqua" w:hAnsi="Book Antiqua"/>
          <w:b/>
          <w:sz w:val="24"/>
          <w:szCs w:val="24"/>
        </w:rPr>
        <w:t>FORMULARZ OFERTY</w:t>
      </w:r>
    </w:p>
    <w:p w14:paraId="0F42C6F3" w14:textId="77777777" w:rsidR="00EC7227" w:rsidRDefault="00EC7227" w:rsidP="00F113EA">
      <w:pPr>
        <w:spacing w:after="120" w:line="276" w:lineRule="auto"/>
        <w:rPr>
          <w:rFonts w:ascii="Book Antiqua" w:hAnsi="Book Antiqua"/>
          <w:sz w:val="24"/>
          <w:szCs w:val="24"/>
        </w:rPr>
      </w:pPr>
      <w:r w:rsidRPr="00EC7227">
        <w:rPr>
          <w:rFonts w:ascii="Book Antiqua" w:hAnsi="Book Antiqua"/>
          <w:sz w:val="24"/>
          <w:szCs w:val="24"/>
        </w:rPr>
        <w:t xml:space="preserve">Ja (My) niżej podpisany(i) działając na rzecz i w imieniu </w:t>
      </w:r>
      <w:r w:rsidR="004C7A38">
        <w:rPr>
          <w:rFonts w:ascii="Book Antiqua" w:hAnsi="Book Antiqua"/>
          <w:sz w:val="24"/>
          <w:szCs w:val="24"/>
        </w:rPr>
        <w:t>w</w:t>
      </w:r>
      <w:r w:rsidRPr="00EC7227">
        <w:rPr>
          <w:rFonts w:ascii="Book Antiqua" w:hAnsi="Book Antiqua"/>
          <w:sz w:val="24"/>
          <w:szCs w:val="24"/>
        </w:rPr>
        <w:t>ykonawcy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23429A" w:rsidRPr="000F5C75" w14:paraId="4A859EC8" w14:textId="77777777" w:rsidTr="00B31974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0FD71D24" w14:textId="77777777" w:rsidR="0023429A" w:rsidRPr="000F5C75" w:rsidRDefault="0023429A" w:rsidP="00161CB4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Wykonawca - oznaczenie i dane.</w:t>
            </w:r>
            <w:r w:rsidR="00174BD9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174BD9" w:rsidRPr="00B96EE9">
              <w:rPr>
                <w:rFonts w:ascii="Book Antiqua" w:hAnsi="Book Antiqua"/>
                <w:i/>
                <w:sz w:val="24"/>
                <w:szCs w:val="24"/>
              </w:rPr>
              <w:t xml:space="preserve">(uzupełnić </w:t>
            </w:r>
            <w:r w:rsidR="00174BD9">
              <w:rPr>
                <w:rFonts w:ascii="Book Antiqua" w:hAnsi="Book Antiqua"/>
                <w:i/>
                <w:sz w:val="24"/>
                <w:szCs w:val="24"/>
              </w:rPr>
              <w:t xml:space="preserve">pkt. od 1 do </w:t>
            </w:r>
            <w:r w:rsidR="004F33C3">
              <w:rPr>
                <w:rFonts w:ascii="Book Antiqua" w:hAnsi="Book Antiqua"/>
                <w:i/>
                <w:sz w:val="24"/>
                <w:szCs w:val="24"/>
              </w:rPr>
              <w:t>1</w:t>
            </w:r>
            <w:r w:rsidR="00161CB4">
              <w:rPr>
                <w:rFonts w:ascii="Book Antiqua" w:hAnsi="Book Antiqua"/>
                <w:i/>
                <w:sz w:val="24"/>
                <w:szCs w:val="24"/>
              </w:rPr>
              <w:t>1</w:t>
            </w:r>
            <w:r w:rsidR="00174BD9" w:rsidRPr="00B96EE9">
              <w:rPr>
                <w:rFonts w:ascii="Book Antiqua" w:hAnsi="Book Antiqua"/>
                <w:i/>
                <w:sz w:val="24"/>
                <w:szCs w:val="24"/>
              </w:rPr>
              <w:t>)</w:t>
            </w:r>
          </w:p>
        </w:tc>
      </w:tr>
    </w:tbl>
    <w:tbl>
      <w:tblPr>
        <w:tblW w:w="10137" w:type="dxa"/>
        <w:jc w:val="center"/>
        <w:tblBorders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3119"/>
        <w:gridCol w:w="6447"/>
      </w:tblGrid>
      <w:tr w:rsidR="002B0FB0" w:rsidRPr="00FC7576" w14:paraId="0EEE4BFB" w14:textId="77777777" w:rsidTr="0084358A">
        <w:trPr>
          <w:jc w:val="center"/>
        </w:trPr>
        <w:tc>
          <w:tcPr>
            <w:tcW w:w="571" w:type="dxa"/>
            <w:tcBorders>
              <w:top w:val="nil"/>
            </w:tcBorders>
            <w:shd w:val="clear" w:color="auto" w:fill="auto"/>
          </w:tcPr>
          <w:p w14:paraId="03293B0C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5FCAED69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Nazwa </w:t>
            </w:r>
            <w:r w:rsidRPr="00B96EE9">
              <w:rPr>
                <w:rFonts w:ascii="Book Antiqua" w:hAnsi="Book Antiqua"/>
                <w:i/>
                <w:sz w:val="24"/>
                <w:szCs w:val="24"/>
              </w:rPr>
              <w:t>(Firma)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  <w:r>
              <w:rPr>
                <w:rStyle w:val="Odwoanieprzypisudolnego"/>
                <w:rFonts w:ascii="Book Antiqua" w:hAnsi="Book Antiqua"/>
                <w:sz w:val="24"/>
                <w:szCs w:val="24"/>
              </w:rPr>
              <w:footnoteReference w:id="1"/>
            </w:r>
          </w:p>
        </w:tc>
        <w:tc>
          <w:tcPr>
            <w:tcW w:w="6447" w:type="dxa"/>
            <w:tcBorders>
              <w:top w:val="nil"/>
            </w:tcBorders>
          </w:tcPr>
          <w:p w14:paraId="0702BBE1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B0FB0" w:rsidRPr="00FC7576" w14:paraId="56383E7D" w14:textId="77777777" w:rsidTr="0084358A">
        <w:trPr>
          <w:jc w:val="center"/>
        </w:trPr>
        <w:tc>
          <w:tcPr>
            <w:tcW w:w="571" w:type="dxa"/>
            <w:tcBorders>
              <w:bottom w:val="dotted" w:sz="4" w:space="0" w:color="auto"/>
            </w:tcBorders>
          </w:tcPr>
          <w:p w14:paraId="66E59A39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dotted" w:sz="4" w:space="0" w:color="auto"/>
            </w:tcBorders>
          </w:tcPr>
          <w:p w14:paraId="115A65D6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Adres:</w:t>
            </w:r>
          </w:p>
        </w:tc>
        <w:tc>
          <w:tcPr>
            <w:tcW w:w="6447" w:type="dxa"/>
            <w:tcBorders>
              <w:bottom w:val="dotted" w:sz="4" w:space="0" w:color="auto"/>
            </w:tcBorders>
          </w:tcPr>
          <w:p w14:paraId="54017026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B0FB0" w:rsidRPr="00FC7576" w14:paraId="56323587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46C235B3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2392EA46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Kraj/Region/Województwo/Powiat </w:t>
            </w:r>
            <w:r w:rsidRPr="00350599">
              <w:rPr>
                <w:rFonts w:ascii="Book Antiqua" w:hAnsi="Book Antiqua"/>
                <w:i/>
                <w:sz w:val="24"/>
                <w:szCs w:val="24"/>
              </w:rPr>
              <w:t>(lub Kod NUTS)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</w:p>
        </w:tc>
      </w:tr>
      <w:tr w:rsidR="002B0FB0" w:rsidRPr="00FC7576" w14:paraId="0594713B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</w:tcBorders>
          </w:tcPr>
          <w:p w14:paraId="5F3C5B6D" w14:textId="77777777" w:rsidR="002B0FB0" w:rsidRPr="00DF7DBD" w:rsidRDefault="002B0FB0" w:rsidP="00866188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nil"/>
              <w:bottom w:val="dotted" w:sz="4" w:space="0" w:color="auto"/>
            </w:tcBorders>
          </w:tcPr>
          <w:p w14:paraId="298C4734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B0FB0" w:rsidRPr="00FC7576" w14:paraId="48E896BF" w14:textId="77777777" w:rsidTr="00161CB4">
        <w:trPr>
          <w:jc w:val="center"/>
        </w:trPr>
        <w:tc>
          <w:tcPr>
            <w:tcW w:w="571" w:type="dxa"/>
          </w:tcPr>
          <w:p w14:paraId="2AC8A805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</w:tcBorders>
          </w:tcPr>
          <w:p w14:paraId="6EE29B82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Numer KRS </w:t>
            </w:r>
            <w:r w:rsidRPr="00ED0DD0">
              <w:rPr>
                <w:rFonts w:ascii="Book Antiqua" w:hAnsi="Book Antiqua"/>
                <w:i/>
                <w:sz w:val="24"/>
                <w:szCs w:val="24"/>
              </w:rPr>
              <w:t>(jeżeli dotyczy)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</w:p>
        </w:tc>
        <w:tc>
          <w:tcPr>
            <w:tcW w:w="6447" w:type="dxa"/>
            <w:tcBorders>
              <w:top w:val="dotted" w:sz="4" w:space="0" w:color="auto"/>
              <w:bottom w:val="dotted" w:sz="4" w:space="0" w:color="auto"/>
            </w:tcBorders>
          </w:tcPr>
          <w:p w14:paraId="0674C650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61CB4" w:rsidRPr="00FC7576" w14:paraId="12EFC4FD" w14:textId="77777777" w:rsidTr="00161CB4">
        <w:trPr>
          <w:jc w:val="center"/>
        </w:trPr>
        <w:tc>
          <w:tcPr>
            <w:tcW w:w="571" w:type="dxa"/>
            <w:tcBorders>
              <w:bottom w:val="dotted" w:sz="4" w:space="0" w:color="auto"/>
            </w:tcBorders>
          </w:tcPr>
          <w:p w14:paraId="1DEBF342" w14:textId="77777777" w:rsidR="00161CB4" w:rsidRPr="00DF7DBD" w:rsidRDefault="00161CB4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7FDFE498" w14:textId="77777777" w:rsidR="00161CB4" w:rsidRPr="00FC7576" w:rsidRDefault="00161CB4" w:rsidP="00161CB4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NIP/VAT:</w:t>
            </w:r>
          </w:p>
        </w:tc>
        <w:tc>
          <w:tcPr>
            <w:tcW w:w="6447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4B518F35" w14:textId="77777777" w:rsidR="00161CB4" w:rsidRPr="00FC7576" w:rsidRDefault="00161CB4" w:rsidP="00161CB4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61CB4" w:rsidRPr="00FC7576" w14:paraId="7E9384B8" w14:textId="77777777" w:rsidTr="00161CB4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1364E47F" w14:textId="77777777" w:rsidR="00161CB4" w:rsidRPr="00DF7DBD" w:rsidRDefault="00161CB4" w:rsidP="007537E7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209E93A9" w14:textId="77777777" w:rsidR="00161CB4" w:rsidRPr="00FC7576" w:rsidRDefault="00161CB4" w:rsidP="00161CB4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Krajowy numer identyfikacyjny </w:t>
            </w:r>
            <w:r w:rsidRPr="00161CB4">
              <w:rPr>
                <w:rFonts w:ascii="Book Antiqua" w:hAnsi="Book Antiqua"/>
                <w:i/>
                <w:sz w:val="24"/>
                <w:szCs w:val="24"/>
              </w:rPr>
              <w:t>(jeżeli numer NIP</w:t>
            </w:r>
            <w:r>
              <w:rPr>
                <w:rFonts w:ascii="Book Antiqua" w:hAnsi="Book Antiqua"/>
                <w:i/>
                <w:sz w:val="24"/>
                <w:szCs w:val="24"/>
              </w:rPr>
              <w:t>/VAT</w:t>
            </w:r>
            <w:r w:rsidRPr="00161CB4">
              <w:rPr>
                <w:rFonts w:ascii="Book Antiqua" w:hAnsi="Book Antiqua"/>
                <w:i/>
                <w:sz w:val="24"/>
                <w:szCs w:val="24"/>
              </w:rPr>
              <w:t xml:space="preserve"> nie ma zastosowania)</w:t>
            </w:r>
          </w:p>
        </w:tc>
      </w:tr>
      <w:tr w:rsidR="00161CB4" w:rsidRPr="00FC7576" w14:paraId="2F2F9C10" w14:textId="77777777" w:rsidTr="00161CB4">
        <w:trPr>
          <w:jc w:val="center"/>
        </w:trPr>
        <w:tc>
          <w:tcPr>
            <w:tcW w:w="571" w:type="dxa"/>
            <w:tcBorders>
              <w:top w:val="nil"/>
              <w:bottom w:val="nil"/>
              <w:right w:val="nil"/>
            </w:tcBorders>
          </w:tcPr>
          <w:p w14:paraId="7C578E3C" w14:textId="77777777" w:rsidR="00E63DA0" w:rsidRPr="00DF7DBD" w:rsidRDefault="00E63DA0" w:rsidP="007537E7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5F89CB1" w14:textId="77777777" w:rsidR="00E63DA0" w:rsidRPr="00FC7576" w:rsidRDefault="00161CB4" w:rsidP="007537E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REGON</w:t>
            </w:r>
            <w:r w:rsidR="00E63DA0">
              <w:rPr>
                <w:rFonts w:ascii="Book Antiqua" w:hAnsi="Book Antiqua"/>
                <w:sz w:val="24"/>
                <w:szCs w:val="24"/>
              </w:rPr>
              <w:t>:</w:t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</w:tcBorders>
          </w:tcPr>
          <w:p w14:paraId="6DA006BE" w14:textId="77777777" w:rsidR="00E63DA0" w:rsidRPr="00FC7576" w:rsidRDefault="00E63DA0" w:rsidP="007537E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E63DA0" w:rsidRPr="00FC7576" w14:paraId="71BF7179" w14:textId="77777777" w:rsidTr="00161CB4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  <w:right w:val="nil"/>
            </w:tcBorders>
          </w:tcPr>
          <w:p w14:paraId="5082E129" w14:textId="77777777" w:rsidR="00E63DA0" w:rsidRPr="00DF7DBD" w:rsidRDefault="00E63DA0" w:rsidP="007537E7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804C972" w14:textId="77777777" w:rsidR="00E63DA0" w:rsidRPr="00FC7576" w:rsidRDefault="00E63DA0" w:rsidP="007537E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inny:</w:t>
            </w:r>
          </w:p>
        </w:tc>
        <w:tc>
          <w:tcPr>
            <w:tcW w:w="6447" w:type="dxa"/>
            <w:tcBorders>
              <w:top w:val="nil"/>
              <w:left w:val="nil"/>
              <w:bottom w:val="dotted" w:sz="4" w:space="0" w:color="auto"/>
            </w:tcBorders>
          </w:tcPr>
          <w:p w14:paraId="7AB0F54C" w14:textId="77777777" w:rsidR="00E63DA0" w:rsidRPr="00FC7576" w:rsidRDefault="00E63DA0" w:rsidP="007537E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B0FB0" w:rsidRPr="00FC7576" w14:paraId="4F99E3C3" w14:textId="77777777" w:rsidTr="0084358A">
        <w:trPr>
          <w:jc w:val="center"/>
        </w:trPr>
        <w:tc>
          <w:tcPr>
            <w:tcW w:w="571" w:type="dxa"/>
            <w:tcBorders>
              <w:bottom w:val="dotted" w:sz="4" w:space="0" w:color="auto"/>
            </w:tcBorders>
          </w:tcPr>
          <w:p w14:paraId="58711B61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dotted" w:sz="4" w:space="0" w:color="auto"/>
            </w:tcBorders>
          </w:tcPr>
          <w:p w14:paraId="06342BCA" w14:textId="77777777" w:rsidR="002B0FB0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Strona internetowa </w:t>
            </w:r>
            <w:r w:rsidRPr="00ED0DD0">
              <w:rPr>
                <w:rFonts w:ascii="Book Antiqua" w:hAnsi="Book Antiqua"/>
                <w:i/>
                <w:sz w:val="24"/>
                <w:szCs w:val="24"/>
              </w:rPr>
              <w:t>(adres)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</w:p>
        </w:tc>
        <w:tc>
          <w:tcPr>
            <w:tcW w:w="6447" w:type="dxa"/>
            <w:tcBorders>
              <w:bottom w:val="dotted" w:sz="4" w:space="0" w:color="auto"/>
            </w:tcBorders>
          </w:tcPr>
          <w:p w14:paraId="1A8085CE" w14:textId="77777777" w:rsidR="002B0FB0" w:rsidRPr="00FC7576" w:rsidRDefault="002B0FB0" w:rsidP="004F33C3">
            <w:pPr>
              <w:tabs>
                <w:tab w:val="left" w:pos="1615"/>
              </w:tabs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4358A" w:rsidRPr="00FC7576" w14:paraId="4C7F0D61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5DC384F5" w14:textId="77777777" w:rsidR="0084358A" w:rsidRPr="00DF7DBD" w:rsidRDefault="0084358A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30D09208" w14:textId="77777777" w:rsidR="0084358A" w:rsidRPr="00533D09" w:rsidRDefault="00B02D33" w:rsidP="00A53B5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Rodzaj wykonawcy</w:t>
            </w:r>
            <w:r w:rsidR="00A53B57">
              <w:rPr>
                <w:rFonts w:ascii="Book Antiqua" w:hAnsi="Book Antiqua"/>
                <w:sz w:val="24"/>
                <w:szCs w:val="24"/>
              </w:rPr>
              <w:t>:</w:t>
            </w:r>
            <w:r w:rsidR="0084358A" w:rsidRPr="0084358A">
              <w:rPr>
                <w:rFonts w:ascii="Book Antiqua" w:hAnsi="Book Antiqua"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84358A" w:rsidRPr="00FC7576" w14:paraId="3597BBFC" w14:textId="77777777" w:rsidTr="00872A46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dotted" w:sz="4" w:space="0" w:color="auto"/>
            </w:tcBorders>
          </w:tcPr>
          <w:p w14:paraId="41311F39" w14:textId="77777777" w:rsidR="0084358A" w:rsidRPr="00A53B57" w:rsidRDefault="0084358A" w:rsidP="00A53B57">
            <w:p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487B782" w14:textId="77777777" w:rsidR="0084358A" w:rsidRDefault="00756772" w:rsidP="00B02D33">
            <w:pPr>
              <w:tabs>
                <w:tab w:val="center" w:pos="4713"/>
              </w:tabs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sdt>
              <w:sdtPr>
                <w:rPr>
                  <w:rFonts w:ascii="Book Antiqua" w:hAnsi="Book Antiqua"/>
                  <w:sz w:val="24"/>
                  <w:szCs w:val="24"/>
                </w:rPr>
                <w:id w:val="-1443532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1974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A53B57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="00B02D33">
              <w:rPr>
                <w:rFonts w:ascii="Book Antiqua" w:hAnsi="Book Antiqua"/>
                <w:sz w:val="24"/>
                <w:szCs w:val="24"/>
              </w:rPr>
              <w:t>mikroprzedsiębiorstwo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-51927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D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małe przedsiębiorstwo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58465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D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średnie przedsiębiorstwo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-200111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D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jednoosobowa działalność gospodarcza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-1331817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D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osoba fizyczna nieprowadząca działalności gospodarczej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8654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08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inny rodzaj</w:t>
            </w:r>
          </w:p>
        </w:tc>
      </w:tr>
      <w:tr w:rsidR="00872A46" w:rsidRPr="00FC7576" w14:paraId="051B103A" w14:textId="77777777" w:rsidTr="00872A46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70102BA3" w14:textId="77777777" w:rsidR="00872A46" w:rsidRPr="00DF7DBD" w:rsidRDefault="00872A46" w:rsidP="00872A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3766FD95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533D09">
              <w:rPr>
                <w:rFonts w:ascii="Book Antiqua" w:hAnsi="Book Antiqua"/>
                <w:sz w:val="24"/>
                <w:szCs w:val="24"/>
              </w:rPr>
              <w:t>Osoba</w:t>
            </w:r>
            <w:r>
              <w:rPr>
                <w:rFonts w:ascii="Book Antiqua" w:hAnsi="Book Antiqua"/>
                <w:sz w:val="24"/>
                <w:szCs w:val="24"/>
              </w:rPr>
              <w:t>(y)</w:t>
            </w:r>
            <w:r w:rsidRPr="00533D09">
              <w:rPr>
                <w:rFonts w:ascii="Book Antiqua" w:hAnsi="Book Antiqua"/>
                <w:sz w:val="24"/>
                <w:szCs w:val="24"/>
              </w:rPr>
              <w:t xml:space="preserve"> uprawniona(e) </w:t>
            </w:r>
            <w:r>
              <w:rPr>
                <w:rFonts w:ascii="Book Antiqua" w:hAnsi="Book Antiqua"/>
                <w:sz w:val="24"/>
                <w:szCs w:val="24"/>
              </w:rPr>
              <w:t>do reprezentacji Wykonawcy i podpisująca(e) ofertę</w:t>
            </w:r>
          </w:p>
        </w:tc>
      </w:tr>
      <w:tr w:rsidR="00872A46" w:rsidRPr="00FC7576" w14:paraId="7826FFD3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</w:tcBorders>
          </w:tcPr>
          <w:p w14:paraId="7A4A4567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dotted" w:sz="4" w:space="0" w:color="auto"/>
            </w:tcBorders>
          </w:tcPr>
          <w:p w14:paraId="0E557370" w14:textId="77777777" w:rsidR="00872A46" w:rsidRPr="00FC7576" w:rsidRDefault="00872A46" w:rsidP="00872A46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</w:t>
            </w:r>
            <w:r w:rsidRPr="00FC7576">
              <w:rPr>
                <w:rFonts w:ascii="Book Antiqua" w:hAnsi="Book Antiqua"/>
                <w:sz w:val="24"/>
                <w:szCs w:val="24"/>
              </w:rPr>
              <w:t>mię i nazwisko:</w:t>
            </w:r>
          </w:p>
        </w:tc>
        <w:tc>
          <w:tcPr>
            <w:tcW w:w="6447" w:type="dxa"/>
            <w:tcBorders>
              <w:top w:val="nil"/>
              <w:bottom w:val="dotted" w:sz="4" w:space="0" w:color="auto"/>
            </w:tcBorders>
          </w:tcPr>
          <w:p w14:paraId="7F3A3C44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54ED57B1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0B313D10" w14:textId="77777777" w:rsidR="00872A46" w:rsidRPr="00DF7DBD" w:rsidRDefault="00872A46" w:rsidP="00872A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7B004894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B110DF">
              <w:rPr>
                <w:rFonts w:ascii="Book Antiqua" w:hAnsi="Book Antiqua"/>
                <w:sz w:val="24"/>
                <w:szCs w:val="24"/>
              </w:rPr>
              <w:t>Osoba(y) uprawniona(e)</w:t>
            </w:r>
            <w:r>
              <w:rPr>
                <w:rFonts w:ascii="Book Antiqua" w:hAnsi="Book Antiqua"/>
                <w:sz w:val="24"/>
                <w:szCs w:val="24"/>
              </w:rPr>
              <w:t xml:space="preserve"> do kontaktu z zamawiającym w sprawach dotyczących oferty</w:t>
            </w:r>
          </w:p>
        </w:tc>
      </w:tr>
      <w:tr w:rsidR="00872A46" w:rsidRPr="00FC7576" w14:paraId="0DBA4010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3049F9F1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210667D2" w14:textId="77777777" w:rsidR="00872A46" w:rsidRPr="00775960" w:rsidRDefault="00872A46" w:rsidP="00872A4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imię i nazwisko: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0DC9B1E4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49871497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3D385D2F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365BB6D5" w14:textId="77777777" w:rsidR="00872A46" w:rsidRPr="00775960" w:rsidRDefault="00872A46" w:rsidP="00872A4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telefonu: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7781CC49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014C767B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5E2DB94C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1B2A8DA6" w14:textId="77777777" w:rsidR="00872A46" w:rsidRPr="00775960" w:rsidRDefault="00872A46" w:rsidP="00872A4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faksu: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4A88E881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71DBC9A0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</w:tcBorders>
          </w:tcPr>
          <w:p w14:paraId="6D6A0973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dotted" w:sz="4" w:space="0" w:color="auto"/>
            </w:tcBorders>
          </w:tcPr>
          <w:p w14:paraId="17F96689" w14:textId="77777777" w:rsidR="00872A46" w:rsidRPr="00775960" w:rsidRDefault="00872A46" w:rsidP="00872A4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adres e-mail:</w:t>
            </w:r>
          </w:p>
        </w:tc>
        <w:tc>
          <w:tcPr>
            <w:tcW w:w="6447" w:type="dxa"/>
            <w:tcBorders>
              <w:top w:val="nil"/>
              <w:bottom w:val="dotted" w:sz="4" w:space="0" w:color="auto"/>
            </w:tcBorders>
          </w:tcPr>
          <w:p w14:paraId="55DF480C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576CDE19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17D2F417" w14:textId="77777777" w:rsidR="00872A46" w:rsidRPr="00DF7DBD" w:rsidRDefault="00872A46" w:rsidP="00872A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12EADEAA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B110DF">
              <w:rPr>
                <w:rFonts w:ascii="Book Antiqua" w:hAnsi="Book Antiqua"/>
                <w:sz w:val="24"/>
                <w:szCs w:val="24"/>
              </w:rPr>
              <w:t>Osoba(y) uprawniona(e)</w:t>
            </w:r>
            <w:r>
              <w:rPr>
                <w:rFonts w:ascii="Book Antiqua" w:hAnsi="Book Antiqua"/>
                <w:sz w:val="24"/>
                <w:szCs w:val="24"/>
              </w:rPr>
              <w:t xml:space="preserve"> do kontaktu z zamawiającym w sprawach dotyczących </w:t>
            </w:r>
            <w:r w:rsidRPr="00B110DF">
              <w:rPr>
                <w:rFonts w:ascii="Book Antiqua" w:hAnsi="Book Antiqua"/>
                <w:sz w:val="24"/>
                <w:szCs w:val="24"/>
              </w:rPr>
              <w:t xml:space="preserve">realizacji umowy i zamówień </w:t>
            </w:r>
            <w:r w:rsidRPr="00B110DF">
              <w:rPr>
                <w:rFonts w:ascii="Book Antiqua" w:hAnsi="Book Antiqua"/>
                <w:i/>
                <w:sz w:val="24"/>
                <w:szCs w:val="24"/>
              </w:rPr>
              <w:t xml:space="preserve">(jeżeli dane są inne niż w pkt </w:t>
            </w:r>
            <w:r>
              <w:rPr>
                <w:rFonts w:ascii="Book Antiqua" w:hAnsi="Book Antiqua"/>
                <w:i/>
                <w:sz w:val="24"/>
                <w:szCs w:val="24"/>
              </w:rPr>
              <w:t>10</w:t>
            </w:r>
            <w:r w:rsidRPr="00B110DF">
              <w:rPr>
                <w:rFonts w:ascii="Book Antiqua" w:hAnsi="Book Antiqua"/>
                <w:i/>
                <w:sz w:val="24"/>
                <w:szCs w:val="24"/>
              </w:rPr>
              <w:t>)</w:t>
            </w:r>
          </w:p>
        </w:tc>
      </w:tr>
      <w:tr w:rsidR="00872A46" w:rsidRPr="00FC7576" w14:paraId="2FC3E330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069143B8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0DDFAD22" w14:textId="77777777" w:rsidR="00872A46" w:rsidRPr="00775960" w:rsidRDefault="00872A46" w:rsidP="00872A46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imię i nazwisko: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5901A92C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3C3065D8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08EF78FD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66013F80" w14:textId="77777777" w:rsidR="00872A46" w:rsidRPr="00775960" w:rsidRDefault="00872A46" w:rsidP="00872A46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telefonu: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58EDF72D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25B203C4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27BFE9E9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087D4C57" w14:textId="77777777" w:rsidR="00872A46" w:rsidRPr="00775960" w:rsidRDefault="00872A46" w:rsidP="00872A46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faksu: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49E65E07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7CAB1958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39474C26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7F410E64" w14:textId="77777777" w:rsidR="00872A46" w:rsidRPr="00775960" w:rsidRDefault="00872A46" w:rsidP="00872A46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adres e-mail: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7DD20231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</w:tbl>
    <w:p w14:paraId="4AF83570" w14:textId="21F17D88" w:rsidR="00F113EA" w:rsidRDefault="00B96EE9" w:rsidP="00E06CED">
      <w:pPr>
        <w:spacing w:before="240" w:after="240" w:line="276" w:lineRule="auto"/>
        <w:jc w:val="both"/>
        <w:rPr>
          <w:rFonts w:ascii="Book Antiqua" w:hAnsi="Book Antiqua"/>
          <w:sz w:val="24"/>
          <w:szCs w:val="24"/>
        </w:rPr>
      </w:pPr>
      <w:r w:rsidRPr="006B2217">
        <w:rPr>
          <w:rFonts w:ascii="Book Antiqua" w:hAnsi="Book Antiqua"/>
          <w:color w:val="000000" w:themeColor="text1"/>
          <w:sz w:val="24"/>
          <w:szCs w:val="24"/>
        </w:rPr>
        <w:t xml:space="preserve">w odpowiedzi na publiczne ogłoszenie o zamówieniu w postępowaniu prowadzonym w trybie przetargu nieograniczonego, którego przedmiotem jest dostawa </w:t>
      </w:r>
      <w:r w:rsidR="006B2217" w:rsidRPr="006B2217">
        <w:rPr>
          <w:rFonts w:ascii="Book Antiqua" w:hAnsi="Book Antiqua"/>
          <w:color w:val="000000" w:themeColor="text1"/>
          <w:sz w:val="24"/>
          <w:szCs w:val="24"/>
        </w:rPr>
        <w:t xml:space="preserve">produktów leczniczych </w:t>
      </w:r>
      <w:r w:rsidR="00E06CED">
        <w:rPr>
          <w:rFonts w:ascii="Book Antiqua" w:hAnsi="Book Antiqua"/>
          <w:color w:val="000000" w:themeColor="text1"/>
          <w:sz w:val="24"/>
          <w:szCs w:val="24"/>
        </w:rPr>
        <w:br/>
      </w:r>
      <w:r w:rsidR="006B2217">
        <w:rPr>
          <w:rFonts w:ascii="Book Antiqua" w:hAnsi="Book Antiqua"/>
          <w:sz w:val="24"/>
          <w:szCs w:val="24"/>
        </w:rPr>
        <w:lastRenderedPageBreak/>
        <w:t xml:space="preserve">do Wojskowego Instytutu Medycznego – PIB </w:t>
      </w:r>
      <w:r w:rsidR="004C6FAC">
        <w:rPr>
          <w:rFonts w:ascii="Book Antiqua" w:hAnsi="Book Antiqua"/>
          <w:sz w:val="24"/>
          <w:szCs w:val="24"/>
        </w:rPr>
        <w:t xml:space="preserve">(Znak sprawy: </w:t>
      </w:r>
      <w:r w:rsidR="006B2217">
        <w:rPr>
          <w:rFonts w:ascii="Book Antiqua" w:hAnsi="Book Antiqua"/>
          <w:sz w:val="24"/>
          <w:szCs w:val="24"/>
        </w:rPr>
        <w:t>18/Apteka/2026 – 31/ZP/26</w:t>
      </w:r>
      <w:r w:rsidR="004C6FAC">
        <w:rPr>
          <w:rFonts w:ascii="Book Antiqua" w:hAnsi="Book Antiqua"/>
          <w:sz w:val="24"/>
          <w:szCs w:val="24"/>
        </w:rPr>
        <w:t xml:space="preserve"> </w:t>
      </w:r>
      <w:r w:rsidR="00174BD9">
        <w:rPr>
          <w:rFonts w:ascii="Book Antiqua" w:hAnsi="Book Antiqua"/>
          <w:sz w:val="24"/>
          <w:szCs w:val="24"/>
        </w:rPr>
        <w:t>składam</w:t>
      </w:r>
      <w:r w:rsidR="008C17D4">
        <w:rPr>
          <w:rFonts w:ascii="Book Antiqua" w:hAnsi="Book Antiqua"/>
          <w:sz w:val="24"/>
          <w:szCs w:val="24"/>
        </w:rPr>
        <w:t>(</w:t>
      </w:r>
      <w:r w:rsidR="00174BD9">
        <w:rPr>
          <w:rFonts w:ascii="Book Antiqua" w:hAnsi="Book Antiqua"/>
          <w:sz w:val="24"/>
          <w:szCs w:val="24"/>
        </w:rPr>
        <w:t>y</w:t>
      </w:r>
      <w:r w:rsidR="008C17D4">
        <w:rPr>
          <w:rFonts w:ascii="Book Antiqua" w:hAnsi="Book Antiqua"/>
          <w:sz w:val="24"/>
          <w:szCs w:val="24"/>
        </w:rPr>
        <w:t>)</w:t>
      </w:r>
      <w:r w:rsidR="00174BD9">
        <w:rPr>
          <w:rFonts w:ascii="Book Antiqua" w:hAnsi="Book Antiqua"/>
          <w:sz w:val="24"/>
          <w:szCs w:val="24"/>
        </w:rPr>
        <w:t xml:space="preserve"> następującą ofertę</w:t>
      </w:r>
      <w:r w:rsidR="002B0FB0">
        <w:rPr>
          <w:rFonts w:ascii="Book Antiqua" w:hAnsi="Book Antiqua"/>
          <w:sz w:val="24"/>
          <w:szCs w:val="24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FE5E91" w:rsidRPr="000F5C75" w14:paraId="7FE85B40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2F26D5E4" w14:textId="0433B0A9" w:rsidR="00FE5E91" w:rsidRPr="000F5C75" w:rsidRDefault="00174BD9" w:rsidP="009D37A5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Oferta. </w:t>
            </w:r>
          </w:p>
        </w:tc>
      </w:tr>
    </w:tbl>
    <w:p w14:paraId="7AE829B2" w14:textId="77777777" w:rsidR="00883009" w:rsidRDefault="002F20DC" w:rsidP="00883009">
      <w:pPr>
        <w:pStyle w:val="Akapitzlist"/>
        <w:numPr>
          <w:ilvl w:val="0"/>
          <w:numId w:val="29"/>
        </w:numPr>
        <w:spacing w:before="120" w:after="0" w:line="276" w:lineRule="auto"/>
        <w:ind w:left="426" w:hanging="426"/>
        <w:jc w:val="both"/>
        <w:rPr>
          <w:rFonts w:ascii="Book Antiqua" w:hAnsi="Book Antiqua"/>
          <w:sz w:val="24"/>
          <w:szCs w:val="24"/>
        </w:rPr>
      </w:pPr>
      <w:r w:rsidRPr="00B50737">
        <w:rPr>
          <w:rFonts w:ascii="Book Antiqua" w:hAnsi="Book Antiqua"/>
          <w:sz w:val="24"/>
          <w:szCs w:val="24"/>
        </w:rPr>
        <w:t xml:space="preserve">Oferujemy realizację przedmiotu zamówienia </w:t>
      </w:r>
      <w:r w:rsidR="00DD71BC" w:rsidRPr="00B50737">
        <w:rPr>
          <w:rFonts w:ascii="Book Antiqua" w:hAnsi="Book Antiqua"/>
          <w:sz w:val="24"/>
          <w:szCs w:val="24"/>
        </w:rPr>
        <w:t xml:space="preserve">w okresie </w:t>
      </w:r>
      <w:r w:rsidR="00883009">
        <w:rPr>
          <w:rFonts w:ascii="Book Antiqua" w:hAnsi="Book Antiqua"/>
          <w:sz w:val="24"/>
          <w:szCs w:val="24"/>
        </w:rPr>
        <w:t>wynoszącym odpowiednio:</w:t>
      </w:r>
    </w:p>
    <w:p w14:paraId="5B214EB2" w14:textId="77777777" w:rsidR="00883009" w:rsidRPr="00883009" w:rsidRDefault="00883009" w:rsidP="00883009">
      <w:pPr>
        <w:pStyle w:val="Akapitzlist"/>
        <w:numPr>
          <w:ilvl w:val="1"/>
          <w:numId w:val="42"/>
        </w:numPr>
        <w:spacing w:after="0" w:line="276" w:lineRule="auto"/>
        <w:ind w:left="709"/>
        <w:jc w:val="both"/>
        <w:rPr>
          <w:rFonts w:ascii="Book Antiqua" w:hAnsi="Book Antiqua"/>
          <w:color w:val="000000" w:themeColor="text1"/>
        </w:rPr>
      </w:pPr>
      <w:bookmarkStart w:id="0" w:name="_Hlk188425662"/>
      <w:r w:rsidRPr="00883009">
        <w:rPr>
          <w:rFonts w:ascii="Book Antiqua" w:hAnsi="Book Antiqua"/>
          <w:color w:val="000000" w:themeColor="text1"/>
        </w:rPr>
        <w:t xml:space="preserve">9 </w:t>
      </w:r>
      <w:r w:rsidRPr="00883009">
        <w:rPr>
          <w:rFonts w:ascii="Book Antiqua" w:hAnsi="Book Antiqua"/>
          <w:bCs/>
          <w:color w:val="000000" w:themeColor="text1"/>
        </w:rPr>
        <w:t xml:space="preserve">miesięcy - dotyczy Pakietu Nr </w:t>
      </w:r>
      <w:bookmarkEnd w:id="0"/>
      <w:r w:rsidRPr="00883009">
        <w:rPr>
          <w:rFonts w:ascii="Book Antiqua" w:hAnsi="Book Antiqua"/>
          <w:bCs/>
          <w:color w:val="000000" w:themeColor="text1"/>
        </w:rPr>
        <w:t>27.12</w:t>
      </w:r>
    </w:p>
    <w:p w14:paraId="27D4D9F5" w14:textId="77777777" w:rsidR="00883009" w:rsidRPr="00883009" w:rsidRDefault="00883009" w:rsidP="00883009">
      <w:pPr>
        <w:pStyle w:val="Akapitzlist"/>
        <w:numPr>
          <w:ilvl w:val="1"/>
          <w:numId w:val="42"/>
        </w:numPr>
        <w:spacing w:after="0" w:line="276" w:lineRule="auto"/>
        <w:ind w:left="709"/>
        <w:jc w:val="both"/>
        <w:rPr>
          <w:rFonts w:ascii="Book Antiqua" w:hAnsi="Book Antiqua"/>
          <w:color w:val="000000" w:themeColor="text1"/>
        </w:rPr>
      </w:pPr>
      <w:r w:rsidRPr="00883009">
        <w:rPr>
          <w:rFonts w:ascii="Book Antiqua" w:hAnsi="Book Antiqua"/>
          <w:bCs/>
          <w:color w:val="000000" w:themeColor="text1"/>
        </w:rPr>
        <w:t xml:space="preserve">18 miesięcy </w:t>
      </w:r>
      <w:r w:rsidRPr="00883009">
        <w:rPr>
          <w:rFonts w:ascii="Book Antiqua" w:hAnsi="Book Antiqua"/>
          <w:color w:val="000000" w:themeColor="text1"/>
        </w:rPr>
        <w:t>– dotyczy Pakietów Nr 1 – 20.3, 23 -27.11, 27.13 – 27.16</w:t>
      </w:r>
    </w:p>
    <w:p w14:paraId="5CC2C47D" w14:textId="6698D5F9" w:rsidR="00883009" w:rsidRPr="00883009" w:rsidRDefault="00883009" w:rsidP="00883009">
      <w:pPr>
        <w:pStyle w:val="Akapitzlist"/>
        <w:numPr>
          <w:ilvl w:val="1"/>
          <w:numId w:val="42"/>
        </w:numPr>
        <w:spacing w:after="0" w:line="276" w:lineRule="auto"/>
        <w:ind w:left="709"/>
        <w:jc w:val="both"/>
        <w:rPr>
          <w:rFonts w:ascii="Book Antiqua" w:hAnsi="Book Antiqua"/>
          <w:color w:val="000000" w:themeColor="text1"/>
        </w:rPr>
      </w:pPr>
      <w:bookmarkStart w:id="1" w:name="_Hlk188425679"/>
      <w:r w:rsidRPr="00883009">
        <w:rPr>
          <w:rFonts w:ascii="Book Antiqua" w:hAnsi="Book Antiqua"/>
          <w:bCs/>
          <w:color w:val="000000" w:themeColor="text1"/>
        </w:rPr>
        <w:t xml:space="preserve">24 miesiące - dotyczy Pakietów Nr </w:t>
      </w:r>
      <w:bookmarkEnd w:id="1"/>
      <w:r w:rsidRPr="00883009">
        <w:rPr>
          <w:rFonts w:ascii="Book Antiqua" w:hAnsi="Book Antiqua"/>
          <w:bCs/>
          <w:color w:val="000000" w:themeColor="text1"/>
        </w:rPr>
        <w:t>21.1 -22.3</w:t>
      </w:r>
    </w:p>
    <w:p w14:paraId="100194C6" w14:textId="36F8E7F8" w:rsidR="00FE5E91" w:rsidRDefault="00DD71BC" w:rsidP="00883009">
      <w:pPr>
        <w:pStyle w:val="Akapitzlist"/>
        <w:spacing w:before="120" w:after="0" w:line="276" w:lineRule="auto"/>
        <w:ind w:left="426"/>
        <w:jc w:val="both"/>
        <w:rPr>
          <w:rFonts w:ascii="Book Antiqua" w:hAnsi="Book Antiqua"/>
          <w:sz w:val="24"/>
          <w:szCs w:val="24"/>
        </w:rPr>
      </w:pPr>
      <w:r w:rsidRPr="00B50737">
        <w:rPr>
          <w:rFonts w:ascii="Book Antiqua" w:hAnsi="Book Antiqua"/>
          <w:sz w:val="24"/>
          <w:szCs w:val="24"/>
        </w:rPr>
        <w:t xml:space="preserve"> </w:t>
      </w:r>
      <w:r w:rsidR="00CF74F0" w:rsidRPr="00B50737">
        <w:rPr>
          <w:rFonts w:ascii="Book Antiqua" w:hAnsi="Book Antiqua"/>
          <w:sz w:val="24"/>
          <w:szCs w:val="24"/>
        </w:rPr>
        <w:t xml:space="preserve">od daty zawarcia </w:t>
      </w:r>
      <w:r w:rsidR="00CF74F0">
        <w:rPr>
          <w:rFonts w:ascii="Book Antiqua" w:hAnsi="Book Antiqua"/>
          <w:sz w:val="24"/>
          <w:szCs w:val="24"/>
        </w:rPr>
        <w:t xml:space="preserve">umowy w formie dostaw częściowych, </w:t>
      </w:r>
      <w:r w:rsidR="002F20DC" w:rsidRPr="002F20DC">
        <w:rPr>
          <w:rFonts w:ascii="Book Antiqua" w:hAnsi="Book Antiqua"/>
          <w:sz w:val="24"/>
          <w:szCs w:val="24"/>
        </w:rPr>
        <w:t>zgodnie z warunkami</w:t>
      </w:r>
      <w:r w:rsidR="00CF74F0">
        <w:rPr>
          <w:rFonts w:ascii="Book Antiqua" w:hAnsi="Book Antiqua"/>
          <w:sz w:val="24"/>
          <w:szCs w:val="24"/>
        </w:rPr>
        <w:t xml:space="preserve"> </w:t>
      </w:r>
      <w:r w:rsidR="00883009">
        <w:rPr>
          <w:rFonts w:ascii="Book Antiqua" w:hAnsi="Book Antiqua"/>
          <w:sz w:val="24"/>
          <w:szCs w:val="24"/>
        </w:rPr>
        <w:br/>
      </w:r>
      <w:r w:rsidR="002F20DC" w:rsidRPr="002F20DC">
        <w:rPr>
          <w:rFonts w:ascii="Book Antiqua" w:hAnsi="Book Antiqua"/>
          <w:sz w:val="24"/>
          <w:szCs w:val="24"/>
        </w:rPr>
        <w:t xml:space="preserve">i postanowieniami zawartymi w specyfikacji warunków zamówienia (swz), </w:t>
      </w:r>
      <w:r w:rsidR="00113556">
        <w:rPr>
          <w:rFonts w:ascii="Book Antiqua" w:hAnsi="Book Antiqua"/>
          <w:sz w:val="24"/>
          <w:szCs w:val="24"/>
        </w:rPr>
        <w:t>projekcie</w:t>
      </w:r>
      <w:r w:rsidR="002F20DC" w:rsidRPr="002F20DC">
        <w:rPr>
          <w:rFonts w:ascii="Book Antiqua" w:hAnsi="Book Antiqua"/>
          <w:sz w:val="24"/>
          <w:szCs w:val="24"/>
        </w:rPr>
        <w:t xml:space="preserve"> umowy dostawy oraz ofercie</w:t>
      </w:r>
      <w:r w:rsidR="00FE5E91">
        <w:rPr>
          <w:rFonts w:ascii="Book Antiqua" w:hAnsi="Book Antiqua"/>
          <w:sz w:val="24"/>
          <w:szCs w:val="24"/>
        </w:rPr>
        <w:t>:</w:t>
      </w:r>
    </w:p>
    <w:p w14:paraId="27B52069" w14:textId="77777777" w:rsidR="002F20DC" w:rsidRDefault="002F20DC" w:rsidP="00FE5E91">
      <w:pPr>
        <w:pStyle w:val="Akapitzlist"/>
        <w:numPr>
          <w:ilvl w:val="1"/>
          <w:numId w:val="29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2F20DC">
        <w:rPr>
          <w:rFonts w:ascii="Book Antiqua" w:hAnsi="Book Antiqua"/>
          <w:sz w:val="24"/>
          <w:szCs w:val="24"/>
        </w:rPr>
        <w:t>za całkowitą cenę podaną w załączonych do oferty „Arkuszach asortymentowo-cenowych” dla wybranych części zamówienia (pakietów</w:t>
      </w:r>
      <w:r w:rsidR="00FE5E91">
        <w:rPr>
          <w:rFonts w:ascii="Book Antiqua" w:hAnsi="Book Antiqua"/>
          <w:sz w:val="24"/>
          <w:szCs w:val="24"/>
        </w:rPr>
        <w:t>);</w:t>
      </w:r>
    </w:p>
    <w:p w14:paraId="6AA923A0" w14:textId="77777777" w:rsidR="00DB2D8C" w:rsidRPr="00DB2D8C" w:rsidRDefault="00094D1F" w:rsidP="00DB2D8C">
      <w:pPr>
        <w:spacing w:after="0" w:line="276" w:lineRule="auto"/>
        <w:ind w:left="426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i jednocześnie </w:t>
      </w:r>
      <w:r w:rsidR="00C73D08">
        <w:rPr>
          <w:rFonts w:ascii="Book Antiqua" w:hAnsi="Book Antiqua"/>
          <w:sz w:val="24"/>
          <w:szCs w:val="24"/>
        </w:rPr>
        <w:t>zobowiązujemy się</w:t>
      </w:r>
      <w:r w:rsidR="00DB2D8C">
        <w:rPr>
          <w:rFonts w:ascii="Book Antiqua" w:hAnsi="Book Antiqua"/>
          <w:sz w:val="24"/>
          <w:szCs w:val="24"/>
        </w:rPr>
        <w:t>, że:</w:t>
      </w:r>
    </w:p>
    <w:p w14:paraId="75C895E7" w14:textId="77777777" w:rsidR="00FE5E91" w:rsidRPr="00174BD9" w:rsidRDefault="00FE5E91" w:rsidP="00FE5E91">
      <w:pPr>
        <w:pStyle w:val="Akapitzlist"/>
        <w:numPr>
          <w:ilvl w:val="1"/>
          <w:numId w:val="29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174BD9">
        <w:rPr>
          <w:rFonts w:ascii="Book Antiqua" w:hAnsi="Book Antiqua"/>
          <w:sz w:val="24"/>
          <w:szCs w:val="24"/>
        </w:rPr>
        <w:t xml:space="preserve">czas wykonania </w:t>
      </w:r>
      <w:r w:rsidR="00DD71BC" w:rsidRPr="00174BD9">
        <w:rPr>
          <w:rFonts w:ascii="Book Antiqua" w:hAnsi="Book Antiqua"/>
          <w:sz w:val="24"/>
          <w:szCs w:val="24"/>
        </w:rPr>
        <w:t xml:space="preserve">każdej </w:t>
      </w:r>
      <w:r w:rsidRPr="00174BD9">
        <w:rPr>
          <w:rFonts w:ascii="Book Antiqua" w:hAnsi="Book Antiqua"/>
          <w:sz w:val="24"/>
          <w:szCs w:val="24"/>
        </w:rPr>
        <w:t>dostawy częściowej nie będzie dłuższy niż</w:t>
      </w:r>
    </w:p>
    <w:p w14:paraId="3119D020" w14:textId="77777777" w:rsidR="00883009" w:rsidRPr="00756772" w:rsidRDefault="00883009" w:rsidP="00883009">
      <w:pPr>
        <w:pStyle w:val="Akapitzlist"/>
        <w:numPr>
          <w:ilvl w:val="0"/>
          <w:numId w:val="45"/>
        </w:numPr>
        <w:spacing w:after="0" w:line="276" w:lineRule="auto"/>
        <w:ind w:left="1276"/>
        <w:rPr>
          <w:rFonts w:ascii="Book Antiqua" w:hAnsi="Book Antiqua"/>
          <w:color w:val="000000" w:themeColor="text1"/>
          <w:sz w:val="24"/>
          <w:szCs w:val="24"/>
        </w:rPr>
      </w:pPr>
      <w:bookmarkStart w:id="2" w:name="_Hlk188425727"/>
      <w:r w:rsidRPr="00756772">
        <w:rPr>
          <w:rFonts w:ascii="Book Antiqua" w:hAnsi="Book Antiqua"/>
          <w:color w:val="000000" w:themeColor="text1"/>
          <w:sz w:val="24"/>
          <w:szCs w:val="24"/>
        </w:rPr>
        <w:t>5 dni - dla zamówień zwykłych</w:t>
      </w:r>
    </w:p>
    <w:p w14:paraId="4652171E" w14:textId="77777777" w:rsidR="00883009" w:rsidRPr="00756772" w:rsidRDefault="00883009" w:rsidP="00883009">
      <w:pPr>
        <w:pStyle w:val="Akapitzlist"/>
        <w:numPr>
          <w:ilvl w:val="0"/>
          <w:numId w:val="45"/>
        </w:numPr>
        <w:spacing w:after="0" w:line="276" w:lineRule="auto"/>
        <w:ind w:left="1276"/>
        <w:rPr>
          <w:rFonts w:ascii="Book Antiqua" w:hAnsi="Book Antiqua"/>
          <w:color w:val="000000" w:themeColor="text1"/>
          <w:sz w:val="24"/>
          <w:szCs w:val="24"/>
        </w:rPr>
      </w:pPr>
      <w:r w:rsidRPr="00756772">
        <w:rPr>
          <w:rFonts w:ascii="Book Antiqua" w:hAnsi="Book Antiqua"/>
          <w:color w:val="000000" w:themeColor="text1"/>
          <w:sz w:val="24"/>
          <w:szCs w:val="24"/>
        </w:rPr>
        <w:t>24 godzin - dla zamówień pilnych (tzw. cito).</w:t>
      </w:r>
    </w:p>
    <w:p w14:paraId="564DBC47" w14:textId="77777777" w:rsidR="00883009" w:rsidRPr="00756772" w:rsidRDefault="00883009" w:rsidP="00883009">
      <w:pPr>
        <w:pStyle w:val="Akapitzlist"/>
        <w:numPr>
          <w:ilvl w:val="0"/>
          <w:numId w:val="45"/>
        </w:numPr>
        <w:spacing w:after="0" w:line="276" w:lineRule="auto"/>
        <w:ind w:left="1276"/>
        <w:rPr>
          <w:rFonts w:ascii="Book Antiqua" w:hAnsi="Book Antiqua"/>
          <w:color w:val="000000" w:themeColor="text1"/>
          <w:sz w:val="24"/>
          <w:szCs w:val="24"/>
        </w:rPr>
      </w:pPr>
      <w:r w:rsidRPr="00756772">
        <w:rPr>
          <w:rFonts w:ascii="Book Antiqua" w:hAnsi="Book Antiqua"/>
          <w:color w:val="000000" w:themeColor="text1"/>
          <w:sz w:val="24"/>
          <w:szCs w:val="24"/>
        </w:rPr>
        <w:t>dostawa na dzień kalibracji - zamówienie do 14 dni przed kalibracją - kalibracja na godzinę 23 w dniu dostawy – dotyczy Pakietu nr 21.3</w:t>
      </w:r>
    </w:p>
    <w:bookmarkEnd w:id="2"/>
    <w:p w14:paraId="4311F739" w14:textId="77777777" w:rsidR="00C73D08" w:rsidRPr="00C73D08" w:rsidRDefault="00C73D08" w:rsidP="00C73D08">
      <w:pPr>
        <w:spacing w:after="0" w:line="276" w:lineRule="auto"/>
        <w:ind w:left="426"/>
        <w:rPr>
          <w:rFonts w:ascii="Book Antiqua" w:hAnsi="Book Antiqua"/>
          <w:sz w:val="24"/>
          <w:szCs w:val="24"/>
        </w:rPr>
      </w:pPr>
      <w:r w:rsidRPr="00C73D08">
        <w:rPr>
          <w:rFonts w:ascii="Book Antiqua" w:hAnsi="Book Antiqua"/>
          <w:sz w:val="24"/>
          <w:szCs w:val="24"/>
        </w:rPr>
        <w:t>oraz przyjmujemy</w:t>
      </w:r>
      <w:r w:rsidR="00F5260F">
        <w:rPr>
          <w:rFonts w:ascii="Book Antiqua" w:hAnsi="Book Antiqua"/>
          <w:sz w:val="24"/>
          <w:szCs w:val="24"/>
        </w:rPr>
        <w:t>:</w:t>
      </w:r>
    </w:p>
    <w:p w14:paraId="7B644BFC" w14:textId="77777777" w:rsidR="00883009" w:rsidRDefault="000A0C2E" w:rsidP="00883009">
      <w:pPr>
        <w:pStyle w:val="Akapitzlist"/>
        <w:numPr>
          <w:ilvl w:val="1"/>
          <w:numId w:val="29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0A0C2E">
        <w:rPr>
          <w:rFonts w:ascii="Book Antiqua" w:hAnsi="Book Antiqua"/>
          <w:sz w:val="24"/>
          <w:szCs w:val="24"/>
        </w:rPr>
        <w:t xml:space="preserve">obowiązek dostarczania </w:t>
      </w:r>
      <w:r w:rsidR="00C73D08" w:rsidRPr="000A0C2E">
        <w:rPr>
          <w:rFonts w:ascii="Book Antiqua" w:hAnsi="Book Antiqua"/>
          <w:sz w:val="24"/>
          <w:szCs w:val="24"/>
        </w:rPr>
        <w:t xml:space="preserve">oferowanego towaru </w:t>
      </w:r>
      <w:r w:rsidRPr="000A0C2E">
        <w:rPr>
          <w:rFonts w:ascii="Book Antiqua" w:hAnsi="Book Antiqua"/>
          <w:sz w:val="24"/>
          <w:szCs w:val="24"/>
        </w:rPr>
        <w:t xml:space="preserve">z terminem ważności </w:t>
      </w:r>
      <w:r w:rsidR="00DD71BC">
        <w:rPr>
          <w:rFonts w:ascii="Book Antiqua" w:hAnsi="Book Antiqua"/>
          <w:sz w:val="24"/>
          <w:szCs w:val="24"/>
        </w:rPr>
        <w:t xml:space="preserve">w dniu dostawy </w:t>
      </w:r>
      <w:r w:rsidR="00DD71BC" w:rsidRPr="00175168">
        <w:rPr>
          <w:rFonts w:ascii="Book Antiqua" w:hAnsi="Book Antiqua"/>
          <w:sz w:val="24"/>
          <w:szCs w:val="24"/>
        </w:rPr>
        <w:t xml:space="preserve">wynoszącym minimum </w:t>
      </w:r>
      <w:r w:rsidR="00883009">
        <w:rPr>
          <w:rFonts w:ascii="Book Antiqua" w:hAnsi="Book Antiqua"/>
          <w:sz w:val="24"/>
          <w:szCs w:val="24"/>
        </w:rPr>
        <w:t>12</w:t>
      </w:r>
      <w:r w:rsidR="00DD71BC" w:rsidRPr="00175168">
        <w:rPr>
          <w:rFonts w:ascii="Book Antiqua" w:hAnsi="Book Antiqua"/>
          <w:sz w:val="24"/>
          <w:szCs w:val="24"/>
        </w:rPr>
        <w:t xml:space="preserve"> miesięcy</w:t>
      </w:r>
      <w:r w:rsidRPr="00175168">
        <w:rPr>
          <w:rFonts w:ascii="Book Antiqua" w:hAnsi="Book Antiqua"/>
          <w:sz w:val="24"/>
          <w:szCs w:val="24"/>
        </w:rPr>
        <w:t>;</w:t>
      </w:r>
    </w:p>
    <w:p w14:paraId="78B64E2C" w14:textId="7B41CDCB" w:rsidR="00883009" w:rsidRPr="00883009" w:rsidRDefault="00883009" w:rsidP="00883009">
      <w:pPr>
        <w:pStyle w:val="Akapitzlist"/>
        <w:numPr>
          <w:ilvl w:val="1"/>
          <w:numId w:val="29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883009">
        <w:rPr>
          <w:rFonts w:ascii="Book Antiqua" w:hAnsi="Book Antiqua"/>
          <w:sz w:val="24"/>
          <w:szCs w:val="24"/>
        </w:rPr>
        <w:t>ważność i dostawa na dzień kalibracji; kalibracja na godzinę 23 w dniu dostawy</w:t>
      </w:r>
      <w:r>
        <w:rPr>
          <w:rFonts w:ascii="Book Antiqua" w:hAnsi="Book Antiqua"/>
          <w:sz w:val="24"/>
          <w:szCs w:val="24"/>
        </w:rPr>
        <w:t xml:space="preserve"> – Pakiet Nr 21.3</w:t>
      </w:r>
    </w:p>
    <w:p w14:paraId="5579E0EB" w14:textId="77777777" w:rsidR="00307F7F" w:rsidRPr="000A0C2E" w:rsidRDefault="00307F7F" w:rsidP="00307F7F">
      <w:pPr>
        <w:pStyle w:val="Akapitzlist"/>
        <w:numPr>
          <w:ilvl w:val="1"/>
          <w:numId w:val="29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termin płatności za każdą zrealizowaną dostawę częściową wynoszący 60 dni li</w:t>
      </w:r>
      <w:r w:rsidRPr="00307F7F">
        <w:rPr>
          <w:rFonts w:ascii="Book Antiqua" w:hAnsi="Book Antiqua"/>
          <w:sz w:val="24"/>
          <w:szCs w:val="24"/>
        </w:rPr>
        <w:t>cząc od dnia dostarczenia prawidłowo wystawion</w:t>
      </w:r>
      <w:r>
        <w:rPr>
          <w:rFonts w:ascii="Book Antiqua" w:hAnsi="Book Antiqua"/>
          <w:sz w:val="24"/>
          <w:szCs w:val="24"/>
        </w:rPr>
        <w:t>ej</w:t>
      </w:r>
      <w:r w:rsidRPr="00307F7F">
        <w:rPr>
          <w:rFonts w:ascii="Book Antiqua" w:hAnsi="Book Antiqua"/>
          <w:sz w:val="24"/>
          <w:szCs w:val="24"/>
        </w:rPr>
        <w:t xml:space="preserve"> faktur</w:t>
      </w:r>
      <w:r>
        <w:rPr>
          <w:rFonts w:ascii="Book Antiqua" w:hAnsi="Book Antiqua"/>
          <w:sz w:val="24"/>
          <w:szCs w:val="24"/>
        </w:rPr>
        <w:t>y</w:t>
      </w:r>
      <w:r w:rsidRPr="00307F7F">
        <w:rPr>
          <w:rFonts w:ascii="Book Antiqua" w:hAnsi="Book Antiqua"/>
          <w:sz w:val="24"/>
          <w:szCs w:val="24"/>
        </w:rPr>
        <w:t xml:space="preserve"> do siedziby </w:t>
      </w:r>
      <w:r>
        <w:rPr>
          <w:rFonts w:ascii="Book Antiqua" w:hAnsi="Book Antiqua"/>
          <w:sz w:val="24"/>
          <w:szCs w:val="24"/>
        </w:rPr>
        <w:t>z</w:t>
      </w:r>
      <w:r w:rsidRPr="00307F7F">
        <w:rPr>
          <w:rFonts w:ascii="Book Antiqua" w:hAnsi="Book Antiqua"/>
          <w:sz w:val="24"/>
          <w:szCs w:val="24"/>
        </w:rPr>
        <w:t>amawiającego</w:t>
      </w:r>
      <w:r>
        <w:rPr>
          <w:rFonts w:ascii="Book Antiqua" w:hAnsi="Book Antiqua"/>
          <w:sz w:val="24"/>
          <w:szCs w:val="24"/>
        </w:rPr>
        <w:t>;</w:t>
      </w:r>
    </w:p>
    <w:p w14:paraId="67C474B0" w14:textId="77777777" w:rsidR="002F20DC" w:rsidRDefault="00F5260F" w:rsidP="00CF74F0">
      <w:pPr>
        <w:pStyle w:val="Akapitzlist"/>
        <w:numPr>
          <w:ilvl w:val="0"/>
          <w:numId w:val="29"/>
        </w:numPr>
        <w:spacing w:before="120" w:after="0" w:line="276" w:lineRule="auto"/>
        <w:ind w:left="425" w:hanging="425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Składając ofertę o</w:t>
      </w:r>
      <w:r w:rsidR="00E46E86">
        <w:rPr>
          <w:rFonts w:ascii="Book Antiqua" w:hAnsi="Book Antiqua"/>
          <w:sz w:val="24"/>
          <w:szCs w:val="24"/>
        </w:rPr>
        <w:t>świadczamy, że:</w:t>
      </w:r>
    </w:p>
    <w:p w14:paraId="76BD820A" w14:textId="77777777" w:rsidR="002E0BF7" w:rsidRDefault="002E0BF7" w:rsidP="002E0BF7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F81853">
        <w:rPr>
          <w:rFonts w:ascii="Book Antiqua" w:hAnsi="Book Antiqua"/>
          <w:sz w:val="24"/>
          <w:szCs w:val="24"/>
        </w:rPr>
        <w:t>zapoznaliśmy się ze specyfikacją warunków zamówienia, nie wnosimy do niej zastrzeżeń oraz przyjmujemy warunki w niej zawarte</w:t>
      </w:r>
      <w:r>
        <w:rPr>
          <w:rFonts w:ascii="Book Antiqua" w:hAnsi="Book Antiqua"/>
          <w:sz w:val="24"/>
          <w:szCs w:val="24"/>
        </w:rPr>
        <w:t>;</w:t>
      </w:r>
    </w:p>
    <w:p w14:paraId="5F32AE5F" w14:textId="61355E61" w:rsidR="002E0BF7" w:rsidRDefault="002E0BF7" w:rsidP="002E0BF7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E46E86">
        <w:rPr>
          <w:rFonts w:ascii="Book Antiqua" w:hAnsi="Book Antiqua"/>
          <w:sz w:val="24"/>
          <w:szCs w:val="24"/>
        </w:rPr>
        <w:t xml:space="preserve">zapoznaliśmy się z postanowieniami </w:t>
      </w:r>
      <w:r w:rsidR="00113556">
        <w:rPr>
          <w:rFonts w:ascii="Book Antiqua" w:hAnsi="Book Antiqua"/>
          <w:sz w:val="24"/>
          <w:szCs w:val="24"/>
        </w:rPr>
        <w:t>projek</w:t>
      </w:r>
      <w:r w:rsidR="008C5494">
        <w:rPr>
          <w:rFonts w:ascii="Book Antiqua" w:hAnsi="Book Antiqua"/>
          <w:sz w:val="24"/>
          <w:szCs w:val="24"/>
        </w:rPr>
        <w:t>tu</w:t>
      </w:r>
      <w:r w:rsidRPr="00E46E86">
        <w:rPr>
          <w:rFonts w:ascii="Book Antiqua" w:hAnsi="Book Antiqua"/>
          <w:sz w:val="24"/>
          <w:szCs w:val="24"/>
        </w:rPr>
        <w:t xml:space="preserve"> umowy</w:t>
      </w:r>
      <w:r>
        <w:rPr>
          <w:rFonts w:ascii="Book Antiqua" w:hAnsi="Book Antiqua"/>
          <w:sz w:val="24"/>
          <w:szCs w:val="24"/>
        </w:rPr>
        <w:t xml:space="preserve"> dostawy </w:t>
      </w:r>
      <w:r w:rsidRPr="00E46E86">
        <w:rPr>
          <w:rFonts w:ascii="Book Antiqua" w:hAnsi="Book Antiqua"/>
          <w:sz w:val="24"/>
          <w:szCs w:val="24"/>
        </w:rPr>
        <w:t>i zobowiązujemy się, w</w:t>
      </w:r>
      <w:r>
        <w:rPr>
          <w:rFonts w:ascii="Book Antiqua" w:hAnsi="Book Antiqua"/>
          <w:sz w:val="24"/>
          <w:szCs w:val="24"/>
        </w:rPr>
        <w:t xml:space="preserve"> </w:t>
      </w:r>
      <w:r w:rsidRPr="00E46E86">
        <w:rPr>
          <w:rFonts w:ascii="Book Antiqua" w:hAnsi="Book Antiqua"/>
          <w:sz w:val="24"/>
          <w:szCs w:val="24"/>
        </w:rPr>
        <w:t xml:space="preserve">przypadku wyboru naszej </w:t>
      </w:r>
      <w:r w:rsidRPr="00E06CED">
        <w:rPr>
          <w:rFonts w:ascii="Book Antiqua" w:hAnsi="Book Antiqua"/>
          <w:color w:val="000000" w:themeColor="text1"/>
          <w:sz w:val="24"/>
          <w:szCs w:val="24"/>
        </w:rPr>
        <w:t xml:space="preserve">oferty, do </w:t>
      </w:r>
      <w:r w:rsidR="00F447A5" w:rsidRPr="00E06CED">
        <w:rPr>
          <w:rFonts w:ascii="Book Antiqua" w:hAnsi="Book Antiqua"/>
          <w:color w:val="000000" w:themeColor="text1"/>
          <w:sz w:val="24"/>
          <w:szCs w:val="24"/>
        </w:rPr>
        <w:t xml:space="preserve">jej </w:t>
      </w:r>
      <w:r w:rsidRPr="00E06CED">
        <w:rPr>
          <w:rFonts w:ascii="Book Antiqua" w:hAnsi="Book Antiqua"/>
          <w:color w:val="000000" w:themeColor="text1"/>
          <w:sz w:val="24"/>
          <w:szCs w:val="24"/>
        </w:rPr>
        <w:t xml:space="preserve">zawarcia na określonych w </w:t>
      </w:r>
      <w:r w:rsidR="00F447A5" w:rsidRPr="00E06CED">
        <w:rPr>
          <w:rFonts w:ascii="Book Antiqua" w:hAnsi="Book Antiqua"/>
          <w:color w:val="000000" w:themeColor="text1"/>
          <w:sz w:val="24"/>
          <w:szCs w:val="24"/>
        </w:rPr>
        <w:t xml:space="preserve">niej </w:t>
      </w:r>
      <w:r w:rsidRPr="00E06CED">
        <w:rPr>
          <w:rFonts w:ascii="Book Antiqua" w:hAnsi="Book Antiqua"/>
          <w:color w:val="000000" w:themeColor="text1"/>
          <w:sz w:val="24"/>
          <w:szCs w:val="24"/>
        </w:rPr>
        <w:t>warunkach</w:t>
      </w:r>
      <w:r w:rsidRPr="00E46E86">
        <w:rPr>
          <w:rFonts w:ascii="Book Antiqua" w:hAnsi="Book Antiqua"/>
          <w:sz w:val="24"/>
          <w:szCs w:val="24"/>
        </w:rPr>
        <w:t>, w miejscu i</w:t>
      </w:r>
      <w:r>
        <w:rPr>
          <w:rFonts w:ascii="Book Antiqua" w:hAnsi="Book Antiqua"/>
          <w:sz w:val="24"/>
          <w:szCs w:val="24"/>
        </w:rPr>
        <w:t xml:space="preserve"> </w:t>
      </w:r>
      <w:r w:rsidRPr="00E46E86">
        <w:rPr>
          <w:rFonts w:ascii="Book Antiqua" w:hAnsi="Book Antiqua"/>
          <w:sz w:val="24"/>
          <w:szCs w:val="24"/>
        </w:rPr>
        <w:t xml:space="preserve">terminie wyznaczonym przez </w:t>
      </w:r>
      <w:r>
        <w:rPr>
          <w:rFonts w:ascii="Book Antiqua" w:hAnsi="Book Antiqua"/>
          <w:sz w:val="24"/>
          <w:szCs w:val="24"/>
        </w:rPr>
        <w:t>z</w:t>
      </w:r>
      <w:r w:rsidRPr="00E46E86">
        <w:rPr>
          <w:rFonts w:ascii="Book Antiqua" w:hAnsi="Book Antiqua"/>
          <w:sz w:val="24"/>
          <w:szCs w:val="24"/>
        </w:rPr>
        <w:t>amawiającego</w:t>
      </w:r>
      <w:r>
        <w:rPr>
          <w:rFonts w:ascii="Book Antiqua" w:hAnsi="Book Antiqua"/>
          <w:sz w:val="24"/>
          <w:szCs w:val="24"/>
        </w:rPr>
        <w:t>;</w:t>
      </w:r>
    </w:p>
    <w:p w14:paraId="36584C5A" w14:textId="77777777" w:rsidR="002E0BF7" w:rsidRDefault="002E0BF7" w:rsidP="002E0BF7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E46E86">
        <w:rPr>
          <w:rFonts w:ascii="Book Antiqua" w:hAnsi="Book Antiqua"/>
          <w:sz w:val="24"/>
          <w:szCs w:val="24"/>
        </w:rPr>
        <w:t>w cenie oferty zostały uwzględnione wszystki</w:t>
      </w:r>
      <w:r>
        <w:rPr>
          <w:rFonts w:ascii="Book Antiqua" w:hAnsi="Book Antiqua"/>
          <w:sz w:val="24"/>
          <w:szCs w:val="24"/>
        </w:rPr>
        <w:t>e koszty wykonania zamówienia</w:t>
      </w:r>
      <w:r w:rsidR="004E2EE2">
        <w:rPr>
          <w:rFonts w:ascii="Book Antiqua" w:hAnsi="Book Antiqua"/>
          <w:sz w:val="24"/>
          <w:szCs w:val="24"/>
        </w:rPr>
        <w:br/>
      </w:r>
      <w:r>
        <w:rPr>
          <w:rFonts w:ascii="Book Antiqua" w:hAnsi="Book Antiqua"/>
          <w:sz w:val="24"/>
          <w:szCs w:val="24"/>
        </w:rPr>
        <w:t xml:space="preserve">i </w:t>
      </w:r>
      <w:r w:rsidRPr="00E46E86">
        <w:rPr>
          <w:rFonts w:ascii="Book Antiqua" w:hAnsi="Book Antiqua"/>
          <w:sz w:val="24"/>
          <w:szCs w:val="24"/>
        </w:rPr>
        <w:t>realizacji przyszłego świadczenia umownego</w:t>
      </w:r>
      <w:r w:rsidR="00832924">
        <w:rPr>
          <w:rFonts w:ascii="Book Antiqua" w:hAnsi="Book Antiqua"/>
          <w:sz w:val="24"/>
          <w:szCs w:val="24"/>
        </w:rPr>
        <w:t xml:space="preserve"> </w:t>
      </w:r>
      <w:r w:rsidR="00832924" w:rsidRPr="00832924">
        <w:rPr>
          <w:rFonts w:ascii="Book Antiqua" w:hAnsi="Book Antiqua"/>
          <w:sz w:val="24"/>
          <w:szCs w:val="24"/>
        </w:rPr>
        <w:t>zgodnie z wymaganiami określonymi</w:t>
      </w:r>
      <w:r w:rsidR="00832924" w:rsidRPr="00832924">
        <w:rPr>
          <w:rFonts w:ascii="Book Antiqua" w:hAnsi="Book Antiqua"/>
          <w:sz w:val="24"/>
          <w:szCs w:val="24"/>
        </w:rPr>
        <w:br/>
        <w:t>przez zamawiającego w specyfikacji warunków zamówienia</w:t>
      </w:r>
      <w:r>
        <w:rPr>
          <w:rFonts w:ascii="Book Antiqua" w:hAnsi="Book Antiqua"/>
          <w:sz w:val="24"/>
          <w:szCs w:val="24"/>
        </w:rPr>
        <w:t>;</w:t>
      </w:r>
    </w:p>
    <w:p w14:paraId="7475EA5D" w14:textId="77777777" w:rsidR="00813887" w:rsidRDefault="00813887" w:rsidP="00D475CE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oferowany towar posiada cechy i spełnia wymagania określone przez zamawiającego</w:t>
      </w:r>
      <w:r>
        <w:rPr>
          <w:rFonts w:ascii="Book Antiqua" w:hAnsi="Book Antiqua"/>
          <w:sz w:val="24"/>
          <w:szCs w:val="24"/>
        </w:rPr>
        <w:br/>
        <w:t>w specyfikacji warunków zamówienia;</w:t>
      </w:r>
    </w:p>
    <w:p w14:paraId="6AACF189" w14:textId="77777777" w:rsidR="00223ABE" w:rsidRDefault="00223ABE" w:rsidP="00D475CE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475CE">
        <w:rPr>
          <w:rFonts w:ascii="Book Antiqua" w:hAnsi="Book Antiqua"/>
          <w:sz w:val="24"/>
          <w:szCs w:val="24"/>
        </w:rPr>
        <w:t>wypełniliśmy obowiązki informacyjne przewidziane w art. 13 lub art. 14 RODO</w:t>
      </w:r>
      <w:r w:rsidRPr="00223ABE">
        <w:rPr>
          <w:vertAlign w:val="superscript"/>
        </w:rPr>
        <w:footnoteReference w:id="3"/>
      </w:r>
      <w:r w:rsidRPr="00D475CE">
        <w:rPr>
          <w:rFonts w:ascii="Book Antiqua" w:hAnsi="Book Antiqua"/>
          <w:sz w:val="24"/>
          <w:szCs w:val="24"/>
        </w:rPr>
        <w:t xml:space="preserve"> wobec osób fizycznych, od których dane osobowe bezpośrednio lub pośrednio pozyskaliśmy</w:t>
      </w:r>
      <w:r w:rsidRPr="00D475CE">
        <w:rPr>
          <w:rFonts w:ascii="Book Antiqua" w:hAnsi="Book Antiqua"/>
          <w:sz w:val="24"/>
          <w:szCs w:val="24"/>
        </w:rPr>
        <w:br/>
      </w:r>
      <w:r w:rsidRPr="00D475CE">
        <w:rPr>
          <w:rFonts w:ascii="Book Antiqua" w:hAnsi="Book Antiqua"/>
          <w:sz w:val="24"/>
          <w:szCs w:val="24"/>
        </w:rPr>
        <w:lastRenderedPageBreak/>
        <w:t>w celu ubiegania się o udzielenie zamówienia publicznego w niniejszym postępowaniu</w:t>
      </w:r>
      <w:r w:rsidRPr="00223ABE">
        <w:rPr>
          <w:vertAlign w:val="superscript"/>
        </w:rPr>
        <w:footnoteReference w:id="4"/>
      </w:r>
      <w:r w:rsidRPr="00D475CE">
        <w:rPr>
          <w:rFonts w:ascii="Book Antiqua" w:hAnsi="Book Antiqua"/>
          <w:sz w:val="24"/>
          <w:szCs w:val="24"/>
        </w:rPr>
        <w:t>;</w:t>
      </w:r>
    </w:p>
    <w:p w14:paraId="07BB0970" w14:textId="65873C8A" w:rsidR="00637650" w:rsidRDefault="00637650" w:rsidP="00D475CE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475CE">
        <w:rPr>
          <w:rFonts w:ascii="Book Antiqua" w:hAnsi="Book Antiqua"/>
          <w:sz w:val="24"/>
          <w:szCs w:val="24"/>
        </w:rPr>
        <w:t xml:space="preserve">uważamy się za związanych niniejszą ofertą przez okres </w:t>
      </w:r>
      <w:r w:rsidR="00E06CED">
        <w:rPr>
          <w:rFonts w:ascii="Book Antiqua" w:hAnsi="Book Antiqua"/>
          <w:sz w:val="24"/>
          <w:szCs w:val="24"/>
        </w:rPr>
        <w:t xml:space="preserve">120 </w:t>
      </w:r>
      <w:r w:rsidRPr="00D475CE">
        <w:rPr>
          <w:rFonts w:ascii="Book Antiqua" w:hAnsi="Book Antiqua"/>
          <w:sz w:val="24"/>
          <w:szCs w:val="24"/>
        </w:rPr>
        <w:t>dni</w:t>
      </w:r>
      <w:r w:rsidR="00F35EFA">
        <w:rPr>
          <w:rFonts w:ascii="Book Antiqua" w:hAnsi="Book Antiqua"/>
          <w:sz w:val="24"/>
          <w:szCs w:val="24"/>
        </w:rPr>
        <w:t xml:space="preserve"> od dnia upływu terminu składnia ofert</w:t>
      </w:r>
      <w:r w:rsidRPr="00D475CE">
        <w:rPr>
          <w:rFonts w:ascii="Book Antiqua" w:hAnsi="Book Antiqua"/>
          <w:sz w:val="24"/>
          <w:szCs w:val="24"/>
        </w:rPr>
        <w:t>;</w:t>
      </w:r>
    </w:p>
    <w:p w14:paraId="47010960" w14:textId="3044FC5A" w:rsidR="00C7407A" w:rsidRDefault="00AC223F" w:rsidP="00E06CED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475CE">
        <w:rPr>
          <w:rFonts w:ascii="Book Antiqua" w:hAnsi="Book Antiqua"/>
          <w:sz w:val="24"/>
          <w:szCs w:val="24"/>
        </w:rPr>
        <w:t>wszystkie informacje podane w ofercie są aktualne i zgodne z prawdą oraz zostały przedstawione z pełną świadomością konsekwencji wprowadzenia zamawiającego</w:t>
      </w:r>
      <w:r w:rsidRPr="00D475CE">
        <w:rPr>
          <w:rFonts w:ascii="Book Antiqua" w:hAnsi="Book Antiqua"/>
          <w:sz w:val="24"/>
          <w:szCs w:val="24"/>
        </w:rPr>
        <w:br/>
        <w:t>w błąd</w:t>
      </w:r>
      <w:r w:rsidR="003B560E">
        <w:rPr>
          <w:rFonts w:ascii="Book Antiqua" w:hAnsi="Book Antiqua"/>
          <w:sz w:val="24"/>
          <w:szCs w:val="24"/>
        </w:rPr>
        <w:t>;</w:t>
      </w:r>
    </w:p>
    <w:p w14:paraId="6191CC81" w14:textId="77777777" w:rsidR="00E06CED" w:rsidRPr="00E06CED" w:rsidRDefault="00E06CED" w:rsidP="00E06CED">
      <w:pPr>
        <w:pStyle w:val="Akapitzlist"/>
        <w:spacing w:after="0" w:line="276" w:lineRule="auto"/>
        <w:ind w:left="851"/>
        <w:rPr>
          <w:rFonts w:ascii="Book Antiqua" w:hAnsi="Book Antiqua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637650" w:rsidRPr="000F5C75" w14:paraId="37D4CD63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0DD17727" w14:textId="77777777" w:rsidR="00637650" w:rsidRPr="000F5C75" w:rsidRDefault="00637650" w:rsidP="00AD02A4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Załączniki.</w:t>
            </w:r>
            <w:r w:rsidR="00AD02A4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AD02A4" w:rsidRP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(</w:t>
            </w:r>
            <w:r w:rsid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 xml:space="preserve">uwzględnić </w:t>
            </w:r>
            <w:r w:rsidR="00AD02A4" w:rsidRP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wszystkie dokumenty</w:t>
            </w:r>
            <w:r w:rsid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 xml:space="preserve"> składane przez </w:t>
            </w:r>
            <w:r w:rsidR="004C7A38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w</w:t>
            </w:r>
            <w:r w:rsid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ykonawcę</w:t>
            </w:r>
            <w:r w:rsidR="00AD02A4" w:rsidRP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)</w:t>
            </w:r>
          </w:p>
        </w:tc>
      </w:tr>
    </w:tbl>
    <w:p w14:paraId="79D82DF9" w14:textId="77777777" w:rsidR="00F113EA" w:rsidRPr="00113556" w:rsidRDefault="00F113EA" w:rsidP="00C7407A">
      <w:pPr>
        <w:pStyle w:val="Akapitzlist"/>
        <w:numPr>
          <w:ilvl w:val="0"/>
          <w:numId w:val="30"/>
        </w:numPr>
        <w:spacing w:before="120" w:after="0" w:line="276" w:lineRule="auto"/>
        <w:ind w:left="426" w:hanging="426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</w:rPr>
        <w:t xml:space="preserve">Następujące </w:t>
      </w:r>
      <w:r w:rsidR="003E6CE3" w:rsidRPr="00113556">
        <w:rPr>
          <w:rFonts w:ascii="Book Antiqua" w:hAnsi="Book Antiqua"/>
          <w:sz w:val="24"/>
          <w:szCs w:val="24"/>
        </w:rPr>
        <w:t>dokumenty</w:t>
      </w:r>
      <w:r w:rsidRPr="00113556">
        <w:rPr>
          <w:rFonts w:ascii="Book Antiqua" w:hAnsi="Book Antiqua"/>
          <w:sz w:val="24"/>
          <w:szCs w:val="24"/>
        </w:rPr>
        <w:t xml:space="preserve"> stanowią integralną część oferty:</w:t>
      </w:r>
    </w:p>
    <w:p w14:paraId="75688F95" w14:textId="77777777" w:rsidR="00113556" w:rsidRPr="00113556" w:rsidRDefault="00C206FE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E2087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47593726" w14:textId="77777777" w:rsidR="00113556" w:rsidRPr="00113556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44A5758F" w14:textId="77777777" w:rsidR="00113556" w:rsidRPr="00113556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1A9BD71A" w14:textId="77777777" w:rsidR="00113556" w:rsidRPr="00113556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6797C65A" w14:textId="77777777" w:rsidR="00C206FE" w:rsidRPr="00113556" w:rsidRDefault="00C206FE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  <w:gridCol w:w="5138"/>
      </w:tblGrid>
      <w:tr w:rsidR="003E6CE3" w14:paraId="678D3117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44A15698" w14:textId="77777777" w:rsidR="003E6CE3" w:rsidRPr="003E6CE3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bscript"/>
              </w:rPr>
            </w:pPr>
          </w:p>
        </w:tc>
        <w:tc>
          <w:tcPr>
            <w:tcW w:w="5173" w:type="dxa"/>
          </w:tcPr>
          <w:p w14:paraId="7C83CE45" w14:textId="77777777" w:rsidR="003E6CE3" w:rsidRDefault="00B67736" w:rsidP="00B67736">
            <w:pPr>
              <w:spacing w:line="276" w:lineRule="auto"/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3E6CE3">
              <w:rPr>
                <w:rFonts w:ascii="Book Antiqua" w:hAnsi="Book Antiqua"/>
                <w:sz w:val="24"/>
                <w:szCs w:val="24"/>
                <w:vertAlign w:val="subscript"/>
              </w:rPr>
              <w:t>..................................................................................</w:t>
            </w:r>
          </w:p>
        </w:tc>
      </w:tr>
      <w:tr w:rsidR="003E6CE3" w14:paraId="37ECD412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2EA11B4B" w14:textId="77777777" w:rsidR="003E6CE3" w:rsidRPr="00B67736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perscript"/>
              </w:rPr>
            </w:pPr>
          </w:p>
        </w:tc>
        <w:tc>
          <w:tcPr>
            <w:tcW w:w="5173" w:type="dxa"/>
          </w:tcPr>
          <w:p w14:paraId="75A0E136" w14:textId="77777777" w:rsidR="003E6CE3" w:rsidRPr="00B67736" w:rsidRDefault="00B67736" w:rsidP="00B67736">
            <w:pPr>
              <w:spacing w:line="276" w:lineRule="auto"/>
              <w:ind w:right="1340"/>
              <w:jc w:val="right"/>
              <w:rPr>
                <w:rFonts w:ascii="Book Antiqua" w:hAnsi="Book Antiqua"/>
                <w:sz w:val="24"/>
                <w:szCs w:val="24"/>
                <w:vertAlign w:val="superscript"/>
              </w:rPr>
            </w:pPr>
            <w:r w:rsidRPr="00B67736">
              <w:rPr>
                <w:rFonts w:ascii="Book Antiqua" w:hAnsi="Book Antiqua"/>
                <w:sz w:val="24"/>
                <w:szCs w:val="24"/>
                <w:vertAlign w:val="superscript"/>
              </w:rPr>
              <w:t>/podpis/</w:t>
            </w:r>
            <w:r>
              <w:rPr>
                <w:rStyle w:val="Odwoanieprzypisudolnego"/>
                <w:rFonts w:ascii="Book Antiqua" w:hAnsi="Book Antiqua"/>
                <w:sz w:val="24"/>
                <w:szCs w:val="24"/>
              </w:rPr>
              <w:footnoteReference w:id="5"/>
            </w:r>
          </w:p>
        </w:tc>
      </w:tr>
    </w:tbl>
    <w:p w14:paraId="13908F55" w14:textId="77777777" w:rsidR="003E6CE3" w:rsidRPr="003E6CE3" w:rsidRDefault="003E6CE3" w:rsidP="003E6CE3">
      <w:pPr>
        <w:spacing w:after="0" w:line="276" w:lineRule="auto"/>
        <w:rPr>
          <w:rFonts w:ascii="Book Antiqua" w:hAnsi="Book Antiqua"/>
          <w:sz w:val="24"/>
          <w:szCs w:val="24"/>
        </w:rPr>
      </w:pPr>
    </w:p>
    <w:sectPr w:rsidR="003E6CE3" w:rsidRPr="003E6CE3" w:rsidSect="00EC7227">
      <w:headerReference w:type="even" r:id="rId8"/>
      <w:headerReference w:type="default" r:id="rId9"/>
      <w:pgSz w:w="11906" w:h="16838" w:code="9"/>
      <w:pgMar w:top="1134" w:right="567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4E91B" w14:textId="77777777" w:rsidR="00130456" w:rsidRDefault="00130456" w:rsidP="00317639">
      <w:pPr>
        <w:spacing w:after="0" w:line="240" w:lineRule="auto"/>
      </w:pPr>
      <w:r>
        <w:separator/>
      </w:r>
    </w:p>
  </w:endnote>
  <w:endnote w:type="continuationSeparator" w:id="0">
    <w:p w14:paraId="7C413997" w14:textId="77777777" w:rsidR="00130456" w:rsidRDefault="00130456" w:rsidP="00317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57B18" w14:textId="77777777" w:rsidR="00130456" w:rsidRDefault="00130456" w:rsidP="00317639">
      <w:pPr>
        <w:spacing w:after="0" w:line="240" w:lineRule="auto"/>
      </w:pPr>
      <w:r>
        <w:separator/>
      </w:r>
    </w:p>
  </w:footnote>
  <w:footnote w:type="continuationSeparator" w:id="0">
    <w:p w14:paraId="384B5CB2" w14:textId="77777777" w:rsidR="00130456" w:rsidRDefault="00130456" w:rsidP="00317639">
      <w:pPr>
        <w:spacing w:after="0" w:line="240" w:lineRule="auto"/>
      </w:pPr>
      <w:r>
        <w:continuationSeparator/>
      </w:r>
    </w:p>
  </w:footnote>
  <w:footnote w:id="1">
    <w:p w14:paraId="6D9C6324" w14:textId="77777777" w:rsidR="002B0FB0" w:rsidRPr="003F3DB7" w:rsidRDefault="002B0FB0" w:rsidP="00E06CED">
      <w:pPr>
        <w:pStyle w:val="Tekstprzypisudolnego"/>
        <w:ind w:left="142" w:hanging="142"/>
        <w:jc w:val="both"/>
        <w:rPr>
          <w:rFonts w:ascii="Book Antiqua" w:hAnsi="Book Antiqua"/>
        </w:rPr>
      </w:pPr>
      <w:r w:rsidRPr="003F3DB7">
        <w:rPr>
          <w:rStyle w:val="Odwoanieprzypisudolnego"/>
          <w:rFonts w:ascii="Book Antiqua" w:hAnsi="Book Antiqua"/>
        </w:rPr>
        <w:footnoteRef/>
      </w:r>
      <w:r w:rsidRPr="003F3DB7">
        <w:rPr>
          <w:rFonts w:ascii="Book Antiqua" w:hAnsi="Book Antiqua"/>
        </w:rPr>
        <w:t xml:space="preserve"> Firmą osoby fizycznej jest jej imię i nazwisko. Nie wyklucza to włączenia do firmy pseudonimu lub określeń wskazujących na przedmiot działalności przedsiębiorcy, miejsce jej prowadzenia oraz innych określeń dowolnie obranych. (art. 43</w:t>
      </w:r>
      <w:r w:rsidRPr="007378EB">
        <w:rPr>
          <w:rFonts w:ascii="Book Antiqua" w:hAnsi="Book Antiqua"/>
          <w:vertAlign w:val="superscript"/>
        </w:rPr>
        <w:t>4</w:t>
      </w:r>
      <w:r w:rsidRPr="003F3DB7">
        <w:rPr>
          <w:rFonts w:ascii="Book Antiqua" w:hAnsi="Book Antiqua"/>
        </w:rPr>
        <w:t xml:space="preserve"> k.c.)</w:t>
      </w:r>
    </w:p>
  </w:footnote>
  <w:footnote w:id="2">
    <w:p w14:paraId="23945829" w14:textId="1F99DAD7" w:rsidR="0084358A" w:rsidRPr="0084358A" w:rsidRDefault="0084358A" w:rsidP="00E06CED">
      <w:pPr>
        <w:pStyle w:val="Tekstprzypisudolnego"/>
        <w:ind w:left="142" w:hanging="142"/>
        <w:jc w:val="both"/>
        <w:rPr>
          <w:rFonts w:ascii="Book Antiqua" w:hAnsi="Book Antiqua"/>
        </w:rPr>
      </w:pPr>
      <w:r w:rsidRPr="0084358A">
        <w:rPr>
          <w:rStyle w:val="Odwoanieprzypisudolnego"/>
          <w:rFonts w:ascii="Book Antiqua" w:hAnsi="Book Antiqua"/>
        </w:rPr>
        <w:footnoteRef/>
      </w:r>
      <w:r>
        <w:rPr>
          <w:rFonts w:ascii="Book Antiqua" w:hAnsi="Book Antiqua"/>
        </w:rPr>
        <w:t xml:space="preserve"> </w:t>
      </w:r>
      <w:r w:rsidRPr="0084358A">
        <w:rPr>
          <w:rFonts w:ascii="Book Antiqua" w:hAnsi="Book Antiqua"/>
        </w:rPr>
        <w:t>Por. zalecenie Komisji z dnia 6 maja 2003 r. dotyczące definicji mikroprzedsiębiorstw oraz małych i średnich przedsiębiorstw (Dz. U. L. 124 z 20.5.2003, s. 36</w:t>
      </w:r>
      <w:r w:rsidR="00B02D33">
        <w:rPr>
          <w:rFonts w:ascii="Book Antiqua" w:hAnsi="Book Antiqua"/>
        </w:rPr>
        <w:t>-41</w:t>
      </w:r>
      <w:r w:rsidRPr="0084358A">
        <w:rPr>
          <w:rFonts w:ascii="Book Antiqua" w:hAnsi="Book Antiqua"/>
        </w:rPr>
        <w:t>) Te informacje są wymagane wyłącznie do celów statystycznych.</w:t>
      </w:r>
      <w:r>
        <w:rPr>
          <w:rFonts w:ascii="Book Antiqua" w:hAnsi="Book Antiqua"/>
        </w:rPr>
        <w:br/>
      </w:r>
      <w:r w:rsidR="00B02D33" w:rsidRPr="00B02D33">
        <w:rPr>
          <w:rFonts w:ascii="Book Antiqua" w:hAnsi="Book Antiqua"/>
        </w:rPr>
        <w:t>Mikroprzedsiębiorstwo: mniej niż 10 pracowników, obrót roczny (kwota przyjętych pieniędzy w danym okresie) lub bilans (zestawienie aktywów i pasywów firmy) poniżej 2 mln EUR</w:t>
      </w:r>
      <w:r w:rsidR="00B02D33">
        <w:rPr>
          <w:rFonts w:ascii="Book Antiqua" w:hAnsi="Book Antiqua"/>
        </w:rPr>
        <w:br/>
      </w:r>
      <w:r w:rsidRPr="0084358A">
        <w:rPr>
          <w:rFonts w:ascii="Book Antiqua" w:hAnsi="Book Antiqua"/>
        </w:rPr>
        <w:t>Małe przedsiębiorstwo: przedsiębiorstwo, które zatrudnia mniej niż 50 osób i którego roczny obrót lub suma bilansowa nie przekracza 10 milionów euro.</w:t>
      </w:r>
      <w:r w:rsidR="00E06CED">
        <w:rPr>
          <w:rFonts w:ascii="Book Antiqua" w:hAnsi="Book Antiqua"/>
        </w:rPr>
        <w:t xml:space="preserve"> </w:t>
      </w:r>
      <w:r w:rsidRPr="0084358A">
        <w:rPr>
          <w:rFonts w:ascii="Book Antiqua" w:hAnsi="Book Antiqua"/>
        </w:rPr>
        <w:t xml:space="preserve">Średnie przedsiębiorstwa: przedsiębiorstwa, które nie </w:t>
      </w:r>
      <w:r>
        <w:rPr>
          <w:rFonts w:ascii="Book Antiqua" w:hAnsi="Book Antiqua"/>
        </w:rPr>
        <w:t>są</w:t>
      </w:r>
      <w:r w:rsidRPr="0084358A">
        <w:rPr>
          <w:rFonts w:ascii="Book Antiqua" w:hAnsi="Book Antiqua"/>
        </w:rPr>
        <w:t xml:space="preserve"> mikroprzedsiębiorstwami ani małymi przedsiębiorstwami i które zatrudniają mniej niż 250 osób i których roczny obrót nie przekracza 50 milionów EUR lub roczna suma bilansowa n</w:t>
      </w:r>
      <w:r w:rsidR="00B02D33">
        <w:rPr>
          <w:rFonts w:ascii="Book Antiqua" w:hAnsi="Book Antiqua"/>
        </w:rPr>
        <w:t>ie przekracza 43 milionów euro.</w:t>
      </w:r>
    </w:p>
  </w:footnote>
  <w:footnote w:id="3">
    <w:p w14:paraId="1937D08B" w14:textId="77777777" w:rsidR="00223ABE" w:rsidRPr="00223ABE" w:rsidRDefault="00223ABE" w:rsidP="00223ABE">
      <w:pPr>
        <w:pStyle w:val="Tekstprzypisudolnego"/>
        <w:ind w:left="142" w:hanging="142"/>
        <w:rPr>
          <w:rFonts w:ascii="Book Antiqua" w:hAnsi="Book Antiqua"/>
        </w:rPr>
      </w:pPr>
      <w:r w:rsidRPr="00223ABE">
        <w:rPr>
          <w:rStyle w:val="Odwoanieprzypisudolnego"/>
          <w:rFonts w:ascii="Book Antiqua" w:hAnsi="Book Antiqua"/>
        </w:rPr>
        <w:footnoteRef/>
      </w:r>
      <w:r w:rsidRPr="00223ABE">
        <w:rPr>
          <w:rFonts w:ascii="Book Antiqua" w:hAnsi="Book Antiqua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>
        <w:rPr>
          <w:rFonts w:ascii="Book Antiqua" w:hAnsi="Book Antiqua"/>
        </w:rPr>
        <w:br/>
      </w:r>
      <w:r w:rsidRPr="00223ABE">
        <w:rPr>
          <w:rFonts w:ascii="Book Antiqua" w:hAnsi="Book Antiqua"/>
        </w:rPr>
        <w:t>z 04.05.2016, str. 1).</w:t>
      </w:r>
    </w:p>
  </w:footnote>
  <w:footnote w:id="4">
    <w:p w14:paraId="0D482ED4" w14:textId="77777777" w:rsidR="00223ABE" w:rsidRPr="00223ABE" w:rsidRDefault="00223ABE" w:rsidP="00223ABE">
      <w:pPr>
        <w:pStyle w:val="Tekstprzypisudolnego"/>
        <w:ind w:left="142" w:hanging="142"/>
        <w:rPr>
          <w:rFonts w:ascii="Book Antiqua" w:hAnsi="Book Antiqua"/>
        </w:rPr>
      </w:pPr>
      <w:r w:rsidRPr="00223ABE">
        <w:rPr>
          <w:rStyle w:val="Odwoanieprzypisudolnego"/>
          <w:rFonts w:ascii="Book Antiqua" w:hAnsi="Book Antiqua"/>
        </w:rPr>
        <w:footnoteRef/>
      </w:r>
      <w:r w:rsidRPr="00223ABE">
        <w:rPr>
          <w:rFonts w:ascii="Book Antiqua" w:hAnsi="Book Antiqua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1ECD5D08" w14:textId="77777777" w:rsidR="00B67736" w:rsidRPr="00B67736" w:rsidRDefault="00B67736" w:rsidP="009A5870">
      <w:pPr>
        <w:pStyle w:val="Tekstprzypisudolnego"/>
        <w:ind w:left="142" w:hanging="142"/>
        <w:rPr>
          <w:rFonts w:ascii="Book Antiqua" w:hAnsi="Book Antiqua"/>
        </w:rPr>
      </w:pPr>
      <w:r w:rsidRPr="00B67736">
        <w:rPr>
          <w:rStyle w:val="Odwoanieprzypisudolnego"/>
          <w:rFonts w:ascii="Book Antiqua" w:hAnsi="Book Antiqua"/>
        </w:rPr>
        <w:footnoteRef/>
      </w:r>
      <w:r w:rsidRPr="00B67736">
        <w:rPr>
          <w:rFonts w:ascii="Book Antiqua" w:hAnsi="Book Antiqua"/>
        </w:rPr>
        <w:t xml:space="preserve"> </w:t>
      </w:r>
      <w:r w:rsidR="000949CB" w:rsidRPr="000949CB">
        <w:rPr>
          <w:rFonts w:ascii="Book Antiqua" w:hAnsi="Book Antiqua"/>
        </w:rPr>
        <w:t xml:space="preserve">kwalifikowany podpis elektroniczny osoby uprawnionej do reprezentacji </w:t>
      </w:r>
      <w:r w:rsidR="004E2EE2">
        <w:rPr>
          <w:rFonts w:ascii="Book Antiqua" w:hAnsi="Book Antiqua"/>
        </w:rPr>
        <w:t>w</w:t>
      </w:r>
      <w:r w:rsidR="000949CB" w:rsidRPr="000949CB">
        <w:rPr>
          <w:rFonts w:ascii="Book Antiqua" w:hAnsi="Book Antiqua"/>
        </w:rPr>
        <w:t>ykonawcy na podstawie dokumentów rejestrowych lub na podstawie upoważnienia osób uprawnionych do reprezentacji, zgodnie</w:t>
      </w:r>
      <w:r w:rsidR="004E2EE2">
        <w:rPr>
          <w:rFonts w:ascii="Book Antiqua" w:hAnsi="Book Antiqua"/>
        </w:rPr>
        <w:br/>
      </w:r>
      <w:r w:rsidR="000949CB" w:rsidRPr="000949CB">
        <w:rPr>
          <w:rFonts w:ascii="Book Antiqua" w:hAnsi="Book Antiqua"/>
        </w:rPr>
        <w:t>z zasadami określonymi w dokumentach rejestrowych.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E8A47" w14:textId="77777777" w:rsidR="00317639" w:rsidRDefault="00756772">
    <w:pPr>
      <w:pStyle w:val="Nagwek"/>
    </w:pPr>
    <w:r>
      <w:rPr>
        <w:noProof/>
        <w:lang w:eastAsia="pl-PL"/>
      </w:rPr>
      <w:pict w14:anchorId="4F4D90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1277547" o:spid="_x0000_s2059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v7_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D36F" w14:textId="3A6245A9" w:rsidR="002E6C5A" w:rsidRPr="00EC7227" w:rsidRDefault="002E6C5A" w:rsidP="002E6C5A">
    <w:pPr>
      <w:pStyle w:val="Nagwek"/>
      <w:spacing w:line="276" w:lineRule="auto"/>
      <w:jc w:val="right"/>
      <w:rPr>
        <w:rFonts w:ascii="Book Antiqua" w:hAnsi="Book Antiqua"/>
        <w:sz w:val="20"/>
        <w:szCs w:val="20"/>
      </w:rPr>
    </w:pPr>
    <w:r w:rsidRPr="00EC7227">
      <w:rPr>
        <w:rFonts w:ascii="Book Antiqua" w:eastAsia="Calibri" w:hAnsi="Book Antiqua" w:cs="Times New Roman"/>
        <w:sz w:val="20"/>
        <w:szCs w:val="20"/>
      </w:rPr>
      <w:t xml:space="preserve">Znak sprawy: </w:t>
    </w:r>
    <w:r w:rsidR="006B2217">
      <w:rPr>
        <w:rFonts w:ascii="Book Antiqua" w:eastAsia="Calibri" w:hAnsi="Book Antiqua" w:cs="Times New Roman"/>
        <w:sz w:val="20"/>
        <w:szCs w:val="20"/>
      </w:rPr>
      <w:t>18/Apteka/2026 – 31/ZP/26</w:t>
    </w:r>
    <w:r w:rsidRPr="00EC7227">
      <w:rPr>
        <w:rFonts w:ascii="Book Antiqua" w:eastAsia="Calibri" w:hAnsi="Book Antiqua" w:cs="Times New Roman"/>
        <w:sz w:val="20"/>
        <w:szCs w:val="20"/>
      </w:rPr>
      <w:br/>
    </w:r>
    <w:r w:rsidRPr="00EC7227">
      <w:rPr>
        <w:rFonts w:ascii="Book Antiqua" w:hAnsi="Book Antiqua"/>
        <w:sz w:val="20"/>
        <w:szCs w:val="20"/>
      </w:rPr>
      <w:t xml:space="preserve">Załącznik Nr </w:t>
    </w:r>
    <w:r w:rsidR="00311EEA">
      <w:rPr>
        <w:rFonts w:ascii="Book Antiqua" w:hAnsi="Book Antiqua"/>
        <w:sz w:val="20"/>
        <w:szCs w:val="20"/>
      </w:rPr>
      <w:t>1</w:t>
    </w:r>
    <w:r w:rsidRPr="00EC7227">
      <w:rPr>
        <w:rFonts w:ascii="Book Antiqua" w:hAnsi="Book Antiqua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7017"/>
    <w:multiLevelType w:val="hybridMultilevel"/>
    <w:tmpl w:val="221CFBF0"/>
    <w:lvl w:ilvl="0" w:tplc="3B7434C2">
      <w:start w:val="1"/>
      <w:numFmt w:val="decimal"/>
      <w:lvlText w:val="%1)"/>
      <w:lvlJc w:val="left"/>
      <w:pPr>
        <w:ind w:left="1854" w:hanging="360"/>
      </w:pPr>
      <w:rPr>
        <w:b w:val="0"/>
        <w:color w:val="auto"/>
      </w:rPr>
    </w:lvl>
    <w:lvl w:ilvl="1" w:tplc="3318A3E0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426438D"/>
    <w:multiLevelType w:val="hybridMultilevel"/>
    <w:tmpl w:val="9760A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41C84"/>
    <w:multiLevelType w:val="hybridMultilevel"/>
    <w:tmpl w:val="EA8A3C34"/>
    <w:lvl w:ilvl="0" w:tplc="81EE18A6">
      <w:start w:val="1"/>
      <w:numFmt w:val="decimal"/>
      <w:lvlText w:val="%1."/>
      <w:lvlJc w:val="left"/>
      <w:pPr>
        <w:ind w:left="1854" w:hanging="360"/>
      </w:pPr>
      <w:rPr>
        <w:b w:val="0"/>
        <w:i w:val="0"/>
      </w:rPr>
    </w:lvl>
    <w:lvl w:ilvl="1" w:tplc="3318A3E0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6DF5709"/>
    <w:multiLevelType w:val="multilevel"/>
    <w:tmpl w:val="1560600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" w15:restartNumberingAfterBreak="0">
    <w:nsid w:val="072129C9"/>
    <w:multiLevelType w:val="multilevel"/>
    <w:tmpl w:val="0940228E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" w15:restartNumberingAfterBreak="0">
    <w:nsid w:val="0DC334A0"/>
    <w:multiLevelType w:val="multilevel"/>
    <w:tmpl w:val="E9085D90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6" w15:restartNumberingAfterBreak="0">
    <w:nsid w:val="0E8770E1"/>
    <w:multiLevelType w:val="multilevel"/>
    <w:tmpl w:val="98162476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7" w15:restartNumberingAfterBreak="0">
    <w:nsid w:val="103335B4"/>
    <w:multiLevelType w:val="hybridMultilevel"/>
    <w:tmpl w:val="067C396E"/>
    <w:lvl w:ilvl="0" w:tplc="0415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B28A6"/>
    <w:multiLevelType w:val="hybridMultilevel"/>
    <w:tmpl w:val="5D70F0BC"/>
    <w:lvl w:ilvl="0" w:tplc="EEDE48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CB365CBA">
      <w:start w:val="1"/>
      <w:numFmt w:val="lowerLetter"/>
      <w:lvlText w:val="%2)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7FB20D1"/>
    <w:multiLevelType w:val="hybridMultilevel"/>
    <w:tmpl w:val="44864E4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9420BB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1" w15:restartNumberingAfterBreak="0">
    <w:nsid w:val="19C67CC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2" w15:restartNumberingAfterBreak="0">
    <w:nsid w:val="1F652519"/>
    <w:multiLevelType w:val="hybridMultilevel"/>
    <w:tmpl w:val="E4E4A6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34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F0A2D"/>
    <w:multiLevelType w:val="hybridMultilevel"/>
    <w:tmpl w:val="3D9260D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5D4257"/>
    <w:multiLevelType w:val="multilevel"/>
    <w:tmpl w:val="35AA1DB2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Letter"/>
      <w:lvlText w:val="%2%3)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5" w15:restartNumberingAfterBreak="0">
    <w:nsid w:val="230F32DF"/>
    <w:multiLevelType w:val="multilevel"/>
    <w:tmpl w:val="A2A65F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6" w15:restartNumberingAfterBreak="0">
    <w:nsid w:val="2B5E7370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131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7" w15:restartNumberingAfterBreak="0">
    <w:nsid w:val="30A60F09"/>
    <w:multiLevelType w:val="multilevel"/>
    <w:tmpl w:val="762CF054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8" w15:restartNumberingAfterBreak="0">
    <w:nsid w:val="35582397"/>
    <w:multiLevelType w:val="multilevel"/>
    <w:tmpl w:val="6DE8008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9" w15:restartNumberingAfterBreak="0">
    <w:nsid w:val="36AE724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629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0" w15:restartNumberingAfterBreak="0">
    <w:nsid w:val="39BC21D4"/>
    <w:multiLevelType w:val="multilevel"/>
    <w:tmpl w:val="0C242DBC"/>
    <w:lvl w:ilvl="0">
      <w:start w:val="17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1" w15:restartNumberingAfterBreak="0">
    <w:nsid w:val="3C7E61CB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2" w15:restartNumberingAfterBreak="0">
    <w:nsid w:val="3DEA6903"/>
    <w:multiLevelType w:val="hybridMultilevel"/>
    <w:tmpl w:val="3666781C"/>
    <w:lvl w:ilvl="0" w:tplc="0415000F">
      <w:start w:val="1"/>
      <w:numFmt w:val="decimal"/>
      <w:lvlText w:val="%1."/>
      <w:lvlJc w:val="left"/>
      <w:pPr>
        <w:ind w:left="2280" w:hanging="360"/>
      </w:pPr>
    </w:lvl>
    <w:lvl w:ilvl="1" w:tplc="3318A3E0">
      <w:start w:val="1"/>
      <w:numFmt w:val="lowerLetter"/>
      <w:lvlText w:val="%2)"/>
      <w:lvlJc w:val="left"/>
      <w:pPr>
        <w:ind w:left="30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3" w15:restartNumberingAfterBreak="0">
    <w:nsid w:val="412F6EFE"/>
    <w:multiLevelType w:val="multilevel"/>
    <w:tmpl w:val="AF54CD4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4" w15:restartNumberingAfterBreak="0">
    <w:nsid w:val="44BD43F3"/>
    <w:multiLevelType w:val="multilevel"/>
    <w:tmpl w:val="C72C5706"/>
    <w:lvl w:ilvl="0">
      <w:start w:val="14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5" w15:restartNumberingAfterBreak="0">
    <w:nsid w:val="4DF21210"/>
    <w:multiLevelType w:val="hybridMultilevel"/>
    <w:tmpl w:val="D06E9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B576A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7" w15:restartNumberingAfterBreak="0">
    <w:nsid w:val="587373B9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8" w15:restartNumberingAfterBreak="0">
    <w:nsid w:val="59A60CAE"/>
    <w:multiLevelType w:val="hybridMultilevel"/>
    <w:tmpl w:val="4E44F7BC"/>
    <w:lvl w:ilvl="0" w:tplc="0415000F">
      <w:start w:val="1"/>
      <w:numFmt w:val="decimal"/>
      <w:lvlText w:val="%1."/>
      <w:lvlJc w:val="left"/>
      <w:pPr>
        <w:ind w:left="185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5A2B5C50"/>
    <w:multiLevelType w:val="multilevel"/>
    <w:tmpl w:val="24309E7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5"/>
      <w:numFmt w:val="lowerLetter"/>
      <w:lvlText w:val="%2)"/>
      <w:lvlJc w:val="left"/>
      <w:pPr>
        <w:ind w:left="2204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0" w15:restartNumberingAfterBreak="0">
    <w:nsid w:val="5B6E46B2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1" w15:restartNumberingAfterBreak="0">
    <w:nsid w:val="5DA12504"/>
    <w:multiLevelType w:val="hybridMultilevel"/>
    <w:tmpl w:val="746839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141B90"/>
    <w:multiLevelType w:val="multilevel"/>
    <w:tmpl w:val="7A161D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  <w:color w:val="FF0000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3" w15:restartNumberingAfterBreak="0">
    <w:nsid w:val="612E749F"/>
    <w:multiLevelType w:val="multilevel"/>
    <w:tmpl w:val="61E6545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4" w15:restartNumberingAfterBreak="0">
    <w:nsid w:val="63A2029A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5" w15:restartNumberingAfterBreak="0">
    <w:nsid w:val="69C91E58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6" w15:restartNumberingAfterBreak="0">
    <w:nsid w:val="6D790F72"/>
    <w:multiLevelType w:val="hybridMultilevel"/>
    <w:tmpl w:val="70A04ADC"/>
    <w:lvl w:ilvl="0" w:tplc="9BA453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96080"/>
    <w:multiLevelType w:val="hybridMultilevel"/>
    <w:tmpl w:val="D36C654E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6741A55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9" w15:restartNumberingAfterBreak="0">
    <w:nsid w:val="770303C5"/>
    <w:multiLevelType w:val="multilevel"/>
    <w:tmpl w:val="96F2481A"/>
    <w:lvl w:ilvl="0">
      <w:start w:val="12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0" w15:restartNumberingAfterBreak="0">
    <w:nsid w:val="778C189D"/>
    <w:multiLevelType w:val="hybridMultilevel"/>
    <w:tmpl w:val="F1CCD342"/>
    <w:lvl w:ilvl="0" w:tplc="899A7988">
      <w:start w:val="1"/>
      <w:numFmt w:val="decimal"/>
      <w:suff w:val="nothing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84352A"/>
    <w:multiLevelType w:val="hybridMultilevel"/>
    <w:tmpl w:val="18F4C04E"/>
    <w:lvl w:ilvl="0" w:tplc="DDF0E1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318A3E0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7ABB251D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3" w15:restartNumberingAfterBreak="0">
    <w:nsid w:val="7BE72923"/>
    <w:multiLevelType w:val="multilevel"/>
    <w:tmpl w:val="ED847C40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4" w15:restartNumberingAfterBreak="0">
    <w:nsid w:val="7D701767"/>
    <w:multiLevelType w:val="hybridMultilevel"/>
    <w:tmpl w:val="012EAEEC"/>
    <w:lvl w:ilvl="0" w:tplc="1A3CB5C8">
      <w:start w:val="4"/>
      <w:numFmt w:val="decimal"/>
      <w:lvlText w:val="%1."/>
      <w:lvlJc w:val="left"/>
      <w:pPr>
        <w:ind w:left="22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22"/>
  </w:num>
  <w:num w:numId="2">
    <w:abstractNumId w:val="8"/>
  </w:num>
  <w:num w:numId="3">
    <w:abstractNumId w:val="2"/>
  </w:num>
  <w:num w:numId="4">
    <w:abstractNumId w:val="42"/>
  </w:num>
  <w:num w:numId="5">
    <w:abstractNumId w:val="14"/>
  </w:num>
  <w:num w:numId="6">
    <w:abstractNumId w:val="44"/>
  </w:num>
  <w:num w:numId="7">
    <w:abstractNumId w:val="0"/>
  </w:num>
  <w:num w:numId="8">
    <w:abstractNumId w:val="3"/>
  </w:num>
  <w:num w:numId="9">
    <w:abstractNumId w:val="28"/>
  </w:num>
  <w:num w:numId="10">
    <w:abstractNumId w:val="23"/>
  </w:num>
  <w:num w:numId="11">
    <w:abstractNumId w:val="38"/>
  </w:num>
  <w:num w:numId="12">
    <w:abstractNumId w:val="27"/>
  </w:num>
  <w:num w:numId="13">
    <w:abstractNumId w:val="21"/>
  </w:num>
  <w:num w:numId="14">
    <w:abstractNumId w:val="5"/>
  </w:num>
  <w:num w:numId="15">
    <w:abstractNumId w:val="35"/>
  </w:num>
  <w:num w:numId="16">
    <w:abstractNumId w:val="26"/>
  </w:num>
  <w:num w:numId="17">
    <w:abstractNumId w:val="11"/>
  </w:num>
  <w:num w:numId="18">
    <w:abstractNumId w:val="43"/>
  </w:num>
  <w:num w:numId="19">
    <w:abstractNumId w:val="30"/>
  </w:num>
  <w:num w:numId="20">
    <w:abstractNumId w:val="6"/>
  </w:num>
  <w:num w:numId="21">
    <w:abstractNumId w:val="15"/>
  </w:num>
  <w:num w:numId="22">
    <w:abstractNumId w:val="33"/>
  </w:num>
  <w:num w:numId="23">
    <w:abstractNumId w:val="19"/>
  </w:num>
  <w:num w:numId="24">
    <w:abstractNumId w:val="34"/>
  </w:num>
  <w:num w:numId="25">
    <w:abstractNumId w:val="4"/>
  </w:num>
  <w:num w:numId="26">
    <w:abstractNumId w:val="10"/>
  </w:num>
  <w:num w:numId="27">
    <w:abstractNumId w:val="17"/>
  </w:num>
  <w:num w:numId="28">
    <w:abstractNumId w:val="18"/>
  </w:num>
  <w:num w:numId="29">
    <w:abstractNumId w:val="39"/>
  </w:num>
  <w:num w:numId="30">
    <w:abstractNumId w:val="20"/>
  </w:num>
  <w:num w:numId="31">
    <w:abstractNumId w:val="41"/>
  </w:num>
  <w:num w:numId="32">
    <w:abstractNumId w:val="16"/>
  </w:num>
  <w:num w:numId="33">
    <w:abstractNumId w:val="29"/>
  </w:num>
  <w:num w:numId="34">
    <w:abstractNumId w:val="24"/>
  </w:num>
  <w:num w:numId="35">
    <w:abstractNumId w:val="32"/>
  </w:num>
  <w:num w:numId="36">
    <w:abstractNumId w:val="31"/>
  </w:num>
  <w:num w:numId="37">
    <w:abstractNumId w:val="25"/>
  </w:num>
  <w:num w:numId="38">
    <w:abstractNumId w:val="36"/>
  </w:num>
  <w:num w:numId="39">
    <w:abstractNumId w:val="40"/>
  </w:num>
  <w:num w:numId="40">
    <w:abstractNumId w:val="9"/>
  </w:num>
  <w:num w:numId="41">
    <w:abstractNumId w:val="12"/>
  </w:num>
  <w:num w:numId="42">
    <w:abstractNumId w:val="1"/>
  </w:num>
  <w:num w:numId="43">
    <w:abstractNumId w:val="7"/>
  </w:num>
  <w:num w:numId="44">
    <w:abstractNumId w:val="13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567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456"/>
    <w:rsid w:val="0000045F"/>
    <w:rsid w:val="000315CD"/>
    <w:rsid w:val="00052FC8"/>
    <w:rsid w:val="0006222A"/>
    <w:rsid w:val="000916DE"/>
    <w:rsid w:val="000949CB"/>
    <w:rsid w:val="00094D1F"/>
    <w:rsid w:val="00095EFE"/>
    <w:rsid w:val="000A0C2E"/>
    <w:rsid w:val="000A1C26"/>
    <w:rsid w:val="000C3850"/>
    <w:rsid w:val="000C4B07"/>
    <w:rsid w:val="000F5C75"/>
    <w:rsid w:val="00113556"/>
    <w:rsid w:val="00127573"/>
    <w:rsid w:val="00127DA8"/>
    <w:rsid w:val="00130456"/>
    <w:rsid w:val="00141C83"/>
    <w:rsid w:val="00151A48"/>
    <w:rsid w:val="00161CB4"/>
    <w:rsid w:val="00166409"/>
    <w:rsid w:val="001735DD"/>
    <w:rsid w:val="00174BD9"/>
    <w:rsid w:val="00175168"/>
    <w:rsid w:val="00181975"/>
    <w:rsid w:val="001859F1"/>
    <w:rsid w:val="0019343F"/>
    <w:rsid w:val="00194365"/>
    <w:rsid w:val="001A09FB"/>
    <w:rsid w:val="001A2D10"/>
    <w:rsid w:val="001A593E"/>
    <w:rsid w:val="001B097D"/>
    <w:rsid w:val="001B575B"/>
    <w:rsid w:val="001D081B"/>
    <w:rsid w:val="001D370B"/>
    <w:rsid w:val="001D3BC3"/>
    <w:rsid w:val="001E4CB8"/>
    <w:rsid w:val="001E6ADF"/>
    <w:rsid w:val="001F130E"/>
    <w:rsid w:val="00223ABE"/>
    <w:rsid w:val="002246D7"/>
    <w:rsid w:val="002309DA"/>
    <w:rsid w:val="002330D6"/>
    <w:rsid w:val="0023429A"/>
    <w:rsid w:val="00234670"/>
    <w:rsid w:val="002433F7"/>
    <w:rsid w:val="00244EB2"/>
    <w:rsid w:val="0024698B"/>
    <w:rsid w:val="00257743"/>
    <w:rsid w:val="00273AB3"/>
    <w:rsid w:val="00287D40"/>
    <w:rsid w:val="00295A38"/>
    <w:rsid w:val="002B0FB0"/>
    <w:rsid w:val="002B4BF5"/>
    <w:rsid w:val="002B6AF1"/>
    <w:rsid w:val="002B7385"/>
    <w:rsid w:val="002D035E"/>
    <w:rsid w:val="002E0BF7"/>
    <w:rsid w:val="002E21B2"/>
    <w:rsid w:val="002E6C5A"/>
    <w:rsid w:val="002F20DC"/>
    <w:rsid w:val="002F4526"/>
    <w:rsid w:val="00307F7F"/>
    <w:rsid w:val="00311EEA"/>
    <w:rsid w:val="00314780"/>
    <w:rsid w:val="00317639"/>
    <w:rsid w:val="00321FFF"/>
    <w:rsid w:val="00324FFC"/>
    <w:rsid w:val="003255EA"/>
    <w:rsid w:val="00327421"/>
    <w:rsid w:val="00337AC2"/>
    <w:rsid w:val="00350599"/>
    <w:rsid w:val="003557B5"/>
    <w:rsid w:val="00393678"/>
    <w:rsid w:val="0039599F"/>
    <w:rsid w:val="003A0CA9"/>
    <w:rsid w:val="003A147B"/>
    <w:rsid w:val="003A169D"/>
    <w:rsid w:val="003B4F9F"/>
    <w:rsid w:val="003B560E"/>
    <w:rsid w:val="003C0F35"/>
    <w:rsid w:val="003C3A39"/>
    <w:rsid w:val="003C4AFE"/>
    <w:rsid w:val="003D7D0C"/>
    <w:rsid w:val="003E6CE3"/>
    <w:rsid w:val="003F26BD"/>
    <w:rsid w:val="003F3DB7"/>
    <w:rsid w:val="003F7486"/>
    <w:rsid w:val="00400E7C"/>
    <w:rsid w:val="00416482"/>
    <w:rsid w:val="004173DD"/>
    <w:rsid w:val="00424E12"/>
    <w:rsid w:val="004255A1"/>
    <w:rsid w:val="0042635E"/>
    <w:rsid w:val="0043098E"/>
    <w:rsid w:val="00431D66"/>
    <w:rsid w:val="0047118E"/>
    <w:rsid w:val="00475A8E"/>
    <w:rsid w:val="00482DAD"/>
    <w:rsid w:val="00491597"/>
    <w:rsid w:val="004951FA"/>
    <w:rsid w:val="004A1A00"/>
    <w:rsid w:val="004B11D2"/>
    <w:rsid w:val="004C22BB"/>
    <w:rsid w:val="004C3136"/>
    <w:rsid w:val="004C6FAC"/>
    <w:rsid w:val="004C7A38"/>
    <w:rsid w:val="004D2633"/>
    <w:rsid w:val="004D786A"/>
    <w:rsid w:val="004E2EE2"/>
    <w:rsid w:val="004F33C3"/>
    <w:rsid w:val="005030C4"/>
    <w:rsid w:val="00507D34"/>
    <w:rsid w:val="00512757"/>
    <w:rsid w:val="00515FD8"/>
    <w:rsid w:val="00521285"/>
    <w:rsid w:val="00533D09"/>
    <w:rsid w:val="00536DF9"/>
    <w:rsid w:val="00536F23"/>
    <w:rsid w:val="00560183"/>
    <w:rsid w:val="00563CC9"/>
    <w:rsid w:val="005653C2"/>
    <w:rsid w:val="00574A35"/>
    <w:rsid w:val="00575A60"/>
    <w:rsid w:val="00580609"/>
    <w:rsid w:val="00580DB5"/>
    <w:rsid w:val="005B0DA2"/>
    <w:rsid w:val="005D26CB"/>
    <w:rsid w:val="005D5573"/>
    <w:rsid w:val="005E5202"/>
    <w:rsid w:val="005F53AD"/>
    <w:rsid w:val="00611431"/>
    <w:rsid w:val="00612FD1"/>
    <w:rsid w:val="00636061"/>
    <w:rsid w:val="006368FF"/>
    <w:rsid w:val="00637650"/>
    <w:rsid w:val="00642BE7"/>
    <w:rsid w:val="00646CB0"/>
    <w:rsid w:val="0064718F"/>
    <w:rsid w:val="00650588"/>
    <w:rsid w:val="00653E35"/>
    <w:rsid w:val="00666E63"/>
    <w:rsid w:val="0068437C"/>
    <w:rsid w:val="00694DD9"/>
    <w:rsid w:val="006A5C24"/>
    <w:rsid w:val="006A740D"/>
    <w:rsid w:val="006B2217"/>
    <w:rsid w:val="006B3D40"/>
    <w:rsid w:val="006C0F3A"/>
    <w:rsid w:val="006C17B3"/>
    <w:rsid w:val="006C4E86"/>
    <w:rsid w:val="006E1608"/>
    <w:rsid w:val="006E4F54"/>
    <w:rsid w:val="006F255F"/>
    <w:rsid w:val="006F5741"/>
    <w:rsid w:val="00710A41"/>
    <w:rsid w:val="00715063"/>
    <w:rsid w:val="00736319"/>
    <w:rsid w:val="007378EB"/>
    <w:rsid w:val="00737DA0"/>
    <w:rsid w:val="00746D41"/>
    <w:rsid w:val="007472C4"/>
    <w:rsid w:val="00756772"/>
    <w:rsid w:val="007751D9"/>
    <w:rsid w:val="00783347"/>
    <w:rsid w:val="00787801"/>
    <w:rsid w:val="0079608D"/>
    <w:rsid w:val="007A0E69"/>
    <w:rsid w:val="007B6414"/>
    <w:rsid w:val="007C2C95"/>
    <w:rsid w:val="007C5B04"/>
    <w:rsid w:val="007C7782"/>
    <w:rsid w:val="007D2777"/>
    <w:rsid w:val="007F2610"/>
    <w:rsid w:val="007F31D7"/>
    <w:rsid w:val="007F53C0"/>
    <w:rsid w:val="00800584"/>
    <w:rsid w:val="0081021B"/>
    <w:rsid w:val="00813887"/>
    <w:rsid w:val="00821DC4"/>
    <w:rsid w:val="008259D4"/>
    <w:rsid w:val="00832924"/>
    <w:rsid w:val="008334C9"/>
    <w:rsid w:val="00834E43"/>
    <w:rsid w:val="00835197"/>
    <w:rsid w:val="0084358A"/>
    <w:rsid w:val="00844487"/>
    <w:rsid w:val="00844D5B"/>
    <w:rsid w:val="0084701F"/>
    <w:rsid w:val="0087143B"/>
    <w:rsid w:val="0087181B"/>
    <w:rsid w:val="00872A46"/>
    <w:rsid w:val="008805D1"/>
    <w:rsid w:val="00883009"/>
    <w:rsid w:val="00890054"/>
    <w:rsid w:val="0089517B"/>
    <w:rsid w:val="008A63FB"/>
    <w:rsid w:val="008A6F3E"/>
    <w:rsid w:val="008A7C7C"/>
    <w:rsid w:val="008C17D4"/>
    <w:rsid w:val="008C29B2"/>
    <w:rsid w:val="008C5494"/>
    <w:rsid w:val="008D6061"/>
    <w:rsid w:val="0090302B"/>
    <w:rsid w:val="00914F47"/>
    <w:rsid w:val="00934AC3"/>
    <w:rsid w:val="00946D64"/>
    <w:rsid w:val="0096129B"/>
    <w:rsid w:val="009848CC"/>
    <w:rsid w:val="0099287C"/>
    <w:rsid w:val="00993431"/>
    <w:rsid w:val="009A5870"/>
    <w:rsid w:val="009A639C"/>
    <w:rsid w:val="009B1E9A"/>
    <w:rsid w:val="009C26F2"/>
    <w:rsid w:val="009D37A5"/>
    <w:rsid w:val="009D4274"/>
    <w:rsid w:val="009E1A2D"/>
    <w:rsid w:val="009E224B"/>
    <w:rsid w:val="009E41E1"/>
    <w:rsid w:val="009E5F37"/>
    <w:rsid w:val="009F5AF6"/>
    <w:rsid w:val="00A05F4F"/>
    <w:rsid w:val="00A13D1A"/>
    <w:rsid w:val="00A226F0"/>
    <w:rsid w:val="00A37A2C"/>
    <w:rsid w:val="00A4257E"/>
    <w:rsid w:val="00A43800"/>
    <w:rsid w:val="00A47CBB"/>
    <w:rsid w:val="00A53B57"/>
    <w:rsid w:val="00A540A7"/>
    <w:rsid w:val="00A66D6B"/>
    <w:rsid w:val="00A736CE"/>
    <w:rsid w:val="00A75C47"/>
    <w:rsid w:val="00A849E4"/>
    <w:rsid w:val="00A87A15"/>
    <w:rsid w:val="00AB03F6"/>
    <w:rsid w:val="00AB2BC5"/>
    <w:rsid w:val="00AB6D1D"/>
    <w:rsid w:val="00AC0151"/>
    <w:rsid w:val="00AC0515"/>
    <w:rsid w:val="00AC223F"/>
    <w:rsid w:val="00AC4836"/>
    <w:rsid w:val="00AC7B42"/>
    <w:rsid w:val="00AD02A4"/>
    <w:rsid w:val="00AE4B24"/>
    <w:rsid w:val="00AF4AC5"/>
    <w:rsid w:val="00B02A29"/>
    <w:rsid w:val="00B02D33"/>
    <w:rsid w:val="00B05EAE"/>
    <w:rsid w:val="00B110DF"/>
    <w:rsid w:val="00B1133A"/>
    <w:rsid w:val="00B1463D"/>
    <w:rsid w:val="00B30E01"/>
    <w:rsid w:val="00B31974"/>
    <w:rsid w:val="00B32377"/>
    <w:rsid w:val="00B33852"/>
    <w:rsid w:val="00B3769E"/>
    <w:rsid w:val="00B42966"/>
    <w:rsid w:val="00B44CDF"/>
    <w:rsid w:val="00B50737"/>
    <w:rsid w:val="00B53B38"/>
    <w:rsid w:val="00B64182"/>
    <w:rsid w:val="00B6656C"/>
    <w:rsid w:val="00B67736"/>
    <w:rsid w:val="00B71363"/>
    <w:rsid w:val="00B73F56"/>
    <w:rsid w:val="00B81ACB"/>
    <w:rsid w:val="00B96EE9"/>
    <w:rsid w:val="00BA4AB1"/>
    <w:rsid w:val="00BC1909"/>
    <w:rsid w:val="00BC29EC"/>
    <w:rsid w:val="00BC400A"/>
    <w:rsid w:val="00BD3ECE"/>
    <w:rsid w:val="00BD68DD"/>
    <w:rsid w:val="00BE0353"/>
    <w:rsid w:val="00BE6331"/>
    <w:rsid w:val="00C000DE"/>
    <w:rsid w:val="00C13729"/>
    <w:rsid w:val="00C13CEF"/>
    <w:rsid w:val="00C206FE"/>
    <w:rsid w:val="00C22CEE"/>
    <w:rsid w:val="00C2750D"/>
    <w:rsid w:val="00C277CA"/>
    <w:rsid w:val="00C305D7"/>
    <w:rsid w:val="00C40EC1"/>
    <w:rsid w:val="00C42FD9"/>
    <w:rsid w:val="00C476CC"/>
    <w:rsid w:val="00C55BEE"/>
    <w:rsid w:val="00C66230"/>
    <w:rsid w:val="00C73D08"/>
    <w:rsid w:val="00C7407A"/>
    <w:rsid w:val="00C77FC4"/>
    <w:rsid w:val="00C80381"/>
    <w:rsid w:val="00C93D06"/>
    <w:rsid w:val="00CA211F"/>
    <w:rsid w:val="00CA3954"/>
    <w:rsid w:val="00CA68D8"/>
    <w:rsid w:val="00CC7AC8"/>
    <w:rsid w:val="00CD542B"/>
    <w:rsid w:val="00CD6479"/>
    <w:rsid w:val="00CE4EAB"/>
    <w:rsid w:val="00CE6574"/>
    <w:rsid w:val="00CF74F0"/>
    <w:rsid w:val="00D037C2"/>
    <w:rsid w:val="00D0439D"/>
    <w:rsid w:val="00D23E8E"/>
    <w:rsid w:val="00D26DA0"/>
    <w:rsid w:val="00D30223"/>
    <w:rsid w:val="00D3129C"/>
    <w:rsid w:val="00D35ED0"/>
    <w:rsid w:val="00D369E2"/>
    <w:rsid w:val="00D36E43"/>
    <w:rsid w:val="00D475CE"/>
    <w:rsid w:val="00D47FAB"/>
    <w:rsid w:val="00D55156"/>
    <w:rsid w:val="00D718DD"/>
    <w:rsid w:val="00D72C81"/>
    <w:rsid w:val="00D770EF"/>
    <w:rsid w:val="00D90CE3"/>
    <w:rsid w:val="00D95684"/>
    <w:rsid w:val="00DB2755"/>
    <w:rsid w:val="00DB2D8C"/>
    <w:rsid w:val="00DC5ABD"/>
    <w:rsid w:val="00DD71BC"/>
    <w:rsid w:val="00DE2087"/>
    <w:rsid w:val="00DF517A"/>
    <w:rsid w:val="00DF585F"/>
    <w:rsid w:val="00DF7BE8"/>
    <w:rsid w:val="00E009C0"/>
    <w:rsid w:val="00E037A3"/>
    <w:rsid w:val="00E06CED"/>
    <w:rsid w:val="00E3104B"/>
    <w:rsid w:val="00E358AF"/>
    <w:rsid w:val="00E37A5A"/>
    <w:rsid w:val="00E40082"/>
    <w:rsid w:val="00E46E86"/>
    <w:rsid w:val="00E50A85"/>
    <w:rsid w:val="00E63DA0"/>
    <w:rsid w:val="00E664C9"/>
    <w:rsid w:val="00E71B1E"/>
    <w:rsid w:val="00E73EA4"/>
    <w:rsid w:val="00E77411"/>
    <w:rsid w:val="00E87057"/>
    <w:rsid w:val="00E931E9"/>
    <w:rsid w:val="00E96025"/>
    <w:rsid w:val="00EA03CF"/>
    <w:rsid w:val="00EA31E7"/>
    <w:rsid w:val="00EA41D0"/>
    <w:rsid w:val="00EA4F31"/>
    <w:rsid w:val="00EB1908"/>
    <w:rsid w:val="00EB61AC"/>
    <w:rsid w:val="00EC2A7A"/>
    <w:rsid w:val="00EC7227"/>
    <w:rsid w:val="00ED0DD0"/>
    <w:rsid w:val="00ED68EE"/>
    <w:rsid w:val="00EE5648"/>
    <w:rsid w:val="00F06040"/>
    <w:rsid w:val="00F113EA"/>
    <w:rsid w:val="00F15F30"/>
    <w:rsid w:val="00F171E1"/>
    <w:rsid w:val="00F33315"/>
    <w:rsid w:val="00F35EFA"/>
    <w:rsid w:val="00F3740A"/>
    <w:rsid w:val="00F37BE6"/>
    <w:rsid w:val="00F447A5"/>
    <w:rsid w:val="00F5260F"/>
    <w:rsid w:val="00F548F1"/>
    <w:rsid w:val="00F565FD"/>
    <w:rsid w:val="00F60152"/>
    <w:rsid w:val="00F6296C"/>
    <w:rsid w:val="00F64BA9"/>
    <w:rsid w:val="00F72626"/>
    <w:rsid w:val="00F81730"/>
    <w:rsid w:val="00F81853"/>
    <w:rsid w:val="00FC68DE"/>
    <w:rsid w:val="00FD6A1E"/>
    <w:rsid w:val="00FE2B88"/>
    <w:rsid w:val="00FE5E91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60C8B8FD"/>
  <w15:docId w15:val="{5602320E-4E10-4ED1-A462-4A8F1B8C8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639"/>
  </w:style>
  <w:style w:type="paragraph" w:styleId="Stopka">
    <w:name w:val="footer"/>
    <w:basedOn w:val="Normalny"/>
    <w:link w:val="Stopka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639"/>
  </w:style>
  <w:style w:type="table" w:styleId="Tabela-Siatka">
    <w:name w:val="Table Grid"/>
    <w:basedOn w:val="Standardowy"/>
    <w:uiPriority w:val="39"/>
    <w:rsid w:val="00475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IM">
    <w:name w:val="WIM"/>
    <w:basedOn w:val="Nagwek"/>
    <w:link w:val="WIMZnak"/>
    <w:autoRedefine/>
    <w:qFormat/>
    <w:rsid w:val="008D6061"/>
    <w:pPr>
      <w:tabs>
        <w:tab w:val="clear" w:pos="4536"/>
        <w:tab w:val="clear" w:pos="9072"/>
        <w:tab w:val="left" w:pos="1134"/>
      </w:tabs>
      <w:spacing w:line="300" w:lineRule="auto"/>
      <w:ind w:left="1134"/>
    </w:pPr>
    <w:rPr>
      <w:rFonts w:ascii="Verdana" w:hAnsi="Verdana"/>
      <w:noProof/>
      <w:lang w:eastAsia="pl-PL"/>
    </w:rPr>
  </w:style>
  <w:style w:type="paragraph" w:styleId="Bezodstpw">
    <w:name w:val="No Spacing"/>
    <w:link w:val="BezodstpwZnak"/>
    <w:uiPriority w:val="1"/>
    <w:qFormat/>
    <w:rsid w:val="00475A8E"/>
    <w:pPr>
      <w:spacing w:after="0" w:line="240" w:lineRule="auto"/>
    </w:pPr>
    <w:rPr>
      <w:rFonts w:eastAsiaTheme="minorEastAsia"/>
      <w:lang w:eastAsia="pl-PL"/>
    </w:rPr>
  </w:style>
  <w:style w:type="character" w:customStyle="1" w:styleId="WIMZnak">
    <w:name w:val="WIM Znak"/>
    <w:basedOn w:val="NagwekZnak"/>
    <w:link w:val="WIM"/>
    <w:rsid w:val="008D6061"/>
    <w:rPr>
      <w:rFonts w:ascii="Verdana" w:hAnsi="Verdana"/>
      <w:noProof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475A8E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EC2A7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1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C83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41C83"/>
    <w:rPr>
      <w:b/>
      <w:bCs/>
    </w:rPr>
  </w:style>
  <w:style w:type="paragraph" w:styleId="Akapitzlist">
    <w:name w:val="List Paragraph"/>
    <w:basedOn w:val="Normalny"/>
    <w:uiPriority w:val="34"/>
    <w:qFormat/>
    <w:rsid w:val="001E6A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342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42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3429A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31974"/>
    <w:rPr>
      <w:color w:val="808080"/>
    </w:rPr>
  </w:style>
  <w:style w:type="character" w:styleId="Odwoaniedokomentarza">
    <w:name w:val="annotation reference"/>
    <w:basedOn w:val="Domylnaczcionkaakapitu"/>
    <w:unhideWhenUsed/>
    <w:rsid w:val="00F8173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817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817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7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7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-002\wim\Apteka%20Katalog\Apteka\APTEKA_\Szablony\Przetarg\!SWZ-PrzetargNieograniczony_v2025_10_22\!SWZ-v2025_08_05_zalacznik_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F9269-407C-4807-913D-6B314C10F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!SWZ-v2025_08_05_zalacznik_1</Template>
  <TotalTime>24</TotalTime>
  <Pages>3</Pages>
  <Words>630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Manager>ajakubisiak@wim.mil.pl</Manager>
  <Company>Wojskowy Instytut Medyczny - Państwowy Instytut Badawczy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subject>Znak sprawy:</dc:subject>
  <dc:creator>Popielarczyk Weronika</dc:creator>
  <cp:lastModifiedBy>Popielarczyk Weronika</cp:lastModifiedBy>
  <cp:revision>3</cp:revision>
  <cp:lastPrinted>2016-09-23T10:55:00Z</cp:lastPrinted>
  <dcterms:created xsi:type="dcterms:W3CDTF">2026-03-26T06:33:00Z</dcterms:created>
  <dcterms:modified xsi:type="dcterms:W3CDTF">2026-03-26T07:28:00Z</dcterms:modified>
</cp:coreProperties>
</file>