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66DD3" w14:textId="57E63925" w:rsidR="004B3F0D" w:rsidRPr="00D21518" w:rsidRDefault="004B3F0D" w:rsidP="004B3F0D">
      <w:pPr>
        <w:pStyle w:val="Nagwek1"/>
        <w:jc w:val="right"/>
        <w:rPr>
          <w:color w:val="EE0000"/>
          <w:sz w:val="24"/>
        </w:rPr>
      </w:pPr>
      <w:r>
        <w:rPr>
          <w:rFonts w:ascii="Times New Roman" w:hAnsi="Times New Roman"/>
          <w:sz w:val="24"/>
        </w:rPr>
        <w:t xml:space="preserve">Drawsko </w:t>
      </w:r>
      <w:r w:rsidRPr="0013234F">
        <w:rPr>
          <w:rFonts w:ascii="Times New Roman" w:hAnsi="Times New Roman"/>
          <w:color w:val="000000" w:themeColor="text1"/>
          <w:sz w:val="24"/>
        </w:rPr>
        <w:t>Pomorskie</w:t>
      </w:r>
      <w:r w:rsidR="00FA6DF2">
        <w:rPr>
          <w:rFonts w:ascii="Times New Roman" w:hAnsi="Times New Roman"/>
          <w:color w:val="000000" w:themeColor="text1"/>
          <w:sz w:val="24"/>
        </w:rPr>
        <w:t xml:space="preserve"> 21</w:t>
      </w:r>
      <w:r w:rsidRPr="0013234F">
        <w:rPr>
          <w:rFonts w:ascii="Times New Roman" w:hAnsi="Times New Roman"/>
          <w:color w:val="000000" w:themeColor="text1"/>
          <w:sz w:val="24"/>
        </w:rPr>
        <w:t>.</w:t>
      </w:r>
      <w:r w:rsidR="0013234F" w:rsidRPr="0013234F">
        <w:rPr>
          <w:rFonts w:ascii="Times New Roman" w:hAnsi="Times New Roman"/>
          <w:color w:val="000000" w:themeColor="text1"/>
          <w:sz w:val="24"/>
        </w:rPr>
        <w:t>04</w:t>
      </w:r>
      <w:r w:rsidRPr="0013234F">
        <w:rPr>
          <w:rFonts w:ascii="Times New Roman" w:hAnsi="Times New Roman"/>
          <w:color w:val="000000" w:themeColor="text1"/>
          <w:sz w:val="24"/>
        </w:rPr>
        <w:t>.2026 r.</w:t>
      </w:r>
    </w:p>
    <w:p w14:paraId="1A900F3F" w14:textId="7086AD2B" w:rsidR="004B3F0D" w:rsidRDefault="004B3F0D" w:rsidP="004B3F0D">
      <w:pPr>
        <w:pStyle w:val="Nagwek1"/>
        <w:rPr>
          <w:sz w:val="24"/>
        </w:rPr>
      </w:pPr>
      <w:r>
        <w:rPr>
          <w:rFonts w:ascii="Times New Roman" w:hAnsi="Times New Roman"/>
          <w:sz w:val="24"/>
        </w:rPr>
        <w:t xml:space="preserve">TGZ- </w:t>
      </w:r>
      <w:r w:rsidR="00FA6DF2">
        <w:rPr>
          <w:rFonts w:ascii="Times New Roman" w:hAnsi="Times New Roman"/>
          <w:sz w:val="24"/>
        </w:rPr>
        <w:t>592</w:t>
      </w:r>
      <w:r>
        <w:rPr>
          <w:rFonts w:ascii="Times New Roman" w:hAnsi="Times New Roman"/>
          <w:sz w:val="24"/>
        </w:rPr>
        <w:t>/2026</w:t>
      </w:r>
    </w:p>
    <w:p w14:paraId="23A5A454" w14:textId="77777777" w:rsidR="004B3F0D" w:rsidRDefault="004B3F0D" w:rsidP="004B3F0D">
      <w:pPr>
        <w:spacing w:after="20" w:line="259" w:lineRule="auto"/>
        <w:ind w:left="216"/>
        <w:jc w:val="center"/>
        <w:rPr>
          <w:rFonts w:ascii="Calibri" w:eastAsia="Calibri" w:hAnsi="Calibri" w:cs="Calibri"/>
          <w:b/>
        </w:rPr>
      </w:pPr>
    </w:p>
    <w:p w14:paraId="179AE3B2" w14:textId="77777777" w:rsidR="008D4AC6" w:rsidRPr="003D1D5B" w:rsidRDefault="008D4AC6" w:rsidP="008D4AC6">
      <w:pPr>
        <w:rPr>
          <w:rFonts w:ascii="Times New Roman" w:hAnsi="Times New Roman" w:cs="Times New Roman"/>
        </w:rPr>
      </w:pPr>
      <w:r w:rsidRPr="003D1D5B">
        <w:rPr>
          <w:rFonts w:ascii="Times New Roman" w:eastAsia="Calibri" w:hAnsi="Times New Roman" w:cs="Times New Roman"/>
          <w:b/>
        </w:rPr>
        <w:t xml:space="preserve">ZAMAWIAJĄCY: </w:t>
      </w:r>
    </w:p>
    <w:p w14:paraId="6115AD01" w14:textId="2C1DDF75" w:rsidR="008D4AC6" w:rsidRDefault="008D4AC6" w:rsidP="008D4AC6">
      <w:pPr>
        <w:spacing w:after="20" w:line="259" w:lineRule="auto"/>
      </w:pPr>
      <w:r w:rsidRPr="003D1D5B">
        <w:rPr>
          <w:rFonts w:ascii="Times New Roman" w:hAnsi="Times New Roman" w:cs="Times New Roman"/>
        </w:rPr>
        <w:t xml:space="preserve">Spółdzielnia Mieszkaniowa „Świt” w Drawsku Pomorskim, ul. A. Mickiewicza 1, 78-500 Drawsko Pomorskie, tel. 94 363 50 04, 05 ; e-mail: </w:t>
      </w:r>
      <w:hyperlink r:id="rId8" w:history="1">
        <w:r w:rsidRPr="003D1D5B">
          <w:rPr>
            <w:rStyle w:val="Hipercze"/>
            <w:rFonts w:ascii="Times New Roman" w:hAnsi="Times New Roman" w:cs="Times New Roman"/>
          </w:rPr>
          <w:t>sekretariat@swit-drawsko.pl</w:t>
        </w:r>
      </w:hyperlink>
    </w:p>
    <w:p w14:paraId="18B9B608" w14:textId="77777777" w:rsidR="008D4AC6" w:rsidRDefault="008D4AC6" w:rsidP="006F57E0">
      <w:pPr>
        <w:spacing w:after="20" w:line="259" w:lineRule="auto"/>
        <w:rPr>
          <w:rFonts w:ascii="Times New Roman" w:hAnsi="Times New Roman" w:cs="Times New Roman"/>
        </w:rPr>
      </w:pPr>
    </w:p>
    <w:p w14:paraId="428547E9" w14:textId="77777777" w:rsidR="006F57E0" w:rsidRPr="003D1D5B" w:rsidRDefault="006F57E0" w:rsidP="006F57E0">
      <w:pPr>
        <w:spacing w:after="20" w:line="259" w:lineRule="auto"/>
        <w:rPr>
          <w:rFonts w:ascii="Times New Roman" w:hAnsi="Times New Roman" w:cs="Times New Roman"/>
        </w:rPr>
      </w:pPr>
    </w:p>
    <w:p w14:paraId="739955CF" w14:textId="1FD6CFE9" w:rsidR="008D4AC6" w:rsidRDefault="004B3F0D" w:rsidP="008D4AC6">
      <w:pPr>
        <w:spacing w:after="20" w:line="259" w:lineRule="auto"/>
        <w:ind w:left="216"/>
        <w:jc w:val="center"/>
        <w:rPr>
          <w:rFonts w:ascii="Times New Roman" w:eastAsia="Calibri" w:hAnsi="Times New Roman" w:cs="Times New Roman"/>
          <w:b/>
        </w:rPr>
      </w:pPr>
      <w:r w:rsidRPr="003D1D5B">
        <w:rPr>
          <w:rFonts w:ascii="Times New Roman" w:eastAsia="Calibri" w:hAnsi="Times New Roman" w:cs="Times New Roman"/>
          <w:b/>
        </w:rPr>
        <w:t xml:space="preserve"> </w:t>
      </w:r>
      <w:r w:rsidR="008D4AC6" w:rsidRPr="003D1D5B">
        <w:rPr>
          <w:rFonts w:ascii="Times New Roman" w:eastAsia="Calibri" w:hAnsi="Times New Roman" w:cs="Times New Roman"/>
          <w:b/>
        </w:rPr>
        <w:t>ZAPYTANIE OFERTOWE NR</w:t>
      </w:r>
      <w:r w:rsidR="00400D12">
        <w:rPr>
          <w:rFonts w:ascii="Times New Roman" w:eastAsia="Calibri" w:hAnsi="Times New Roman" w:cs="Times New Roman"/>
          <w:b/>
        </w:rPr>
        <w:t xml:space="preserve"> 7</w:t>
      </w:r>
      <w:r w:rsidR="008D4AC6" w:rsidRPr="003D1D5B">
        <w:rPr>
          <w:rFonts w:ascii="Times New Roman" w:eastAsia="Calibri" w:hAnsi="Times New Roman" w:cs="Times New Roman"/>
          <w:b/>
        </w:rPr>
        <w:t>/2026/JCH</w:t>
      </w:r>
    </w:p>
    <w:p w14:paraId="29FACCBB" w14:textId="77777777" w:rsidR="006F57E0" w:rsidRDefault="006F57E0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</w:p>
    <w:p w14:paraId="13BA7ECC" w14:textId="0E248479" w:rsidR="00CC5650" w:rsidRDefault="00CC5650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  <w:b/>
          <w:bCs/>
        </w:rPr>
      </w:pPr>
      <w:r w:rsidRPr="00CC5650">
        <w:rPr>
          <w:rFonts w:ascii="Times New Roman" w:hAnsi="Times New Roman" w:cs="Times New Roman"/>
        </w:rPr>
        <w:br/>
      </w:r>
      <w:r w:rsidRPr="00CC5650">
        <w:rPr>
          <w:rFonts w:ascii="Times New Roman" w:hAnsi="Times New Roman" w:cs="Times New Roman"/>
          <w:b/>
          <w:bCs/>
        </w:rPr>
        <w:t xml:space="preserve">Usługa mycia i dezynfekcji pojemników na odpady komunalne zgodnie z § 3 Regulaminu utrzymania czystości i porządku Gminy Miasto Drawsko Pomorskie (Uchwała Nr LXXVI/646/2023) – 2 razy w roku </w:t>
      </w:r>
      <w:r>
        <w:rPr>
          <w:rFonts w:ascii="Times New Roman" w:hAnsi="Times New Roman" w:cs="Times New Roman"/>
          <w:b/>
          <w:bCs/>
        </w:rPr>
        <w:t>.</w:t>
      </w:r>
    </w:p>
    <w:p w14:paraId="2055958C" w14:textId="77777777" w:rsidR="00CC5650" w:rsidRPr="00CC5650" w:rsidRDefault="00CC5650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  <w:b/>
          <w:bCs/>
        </w:rPr>
      </w:pPr>
    </w:p>
    <w:p w14:paraId="179FE7BB" w14:textId="472B2A09" w:rsidR="00CC5650" w:rsidRPr="00CC5650" w:rsidRDefault="0013234F" w:rsidP="0013234F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CC5650" w:rsidRPr="00CC5650">
        <w:rPr>
          <w:rFonts w:ascii="Times New Roman" w:hAnsi="Times New Roman" w:cs="Times New Roman"/>
          <w:b/>
          <w:bCs/>
        </w:rPr>
        <w:t>. Lokalizacje wiat śmietnikow</w:t>
      </w:r>
      <w:r>
        <w:rPr>
          <w:rFonts w:ascii="Times New Roman" w:hAnsi="Times New Roman" w:cs="Times New Roman"/>
          <w:b/>
          <w:bCs/>
        </w:rPr>
        <w:t xml:space="preserve">ych w </w:t>
      </w:r>
      <w:r w:rsidR="00CC5650" w:rsidRPr="00CC5650">
        <w:rPr>
          <w:rFonts w:ascii="Times New Roman" w:hAnsi="Times New Roman" w:cs="Times New Roman"/>
          <w:b/>
          <w:bCs/>
        </w:rPr>
        <w:t>Drawsk</w:t>
      </w:r>
      <w:r>
        <w:rPr>
          <w:rFonts w:ascii="Times New Roman" w:hAnsi="Times New Roman" w:cs="Times New Roman"/>
          <w:b/>
          <w:bCs/>
        </w:rPr>
        <w:t>u</w:t>
      </w:r>
      <w:r w:rsidR="00CC5650" w:rsidRPr="00CC5650">
        <w:rPr>
          <w:rFonts w:ascii="Times New Roman" w:hAnsi="Times New Roman" w:cs="Times New Roman"/>
          <w:b/>
          <w:bCs/>
        </w:rPr>
        <w:t xml:space="preserve"> Pomorski</w:t>
      </w:r>
      <w:r>
        <w:rPr>
          <w:rFonts w:ascii="Times New Roman" w:hAnsi="Times New Roman" w:cs="Times New Roman"/>
          <w:b/>
          <w:bCs/>
        </w:rPr>
        <w:t>m</w:t>
      </w:r>
      <w:r w:rsidR="00CC5650" w:rsidRPr="00CC5650">
        <w:rPr>
          <w:rFonts w:ascii="Times New Roman" w:hAnsi="Times New Roman" w:cs="Times New Roman"/>
          <w:b/>
          <w:bCs/>
        </w:rPr>
        <w:t xml:space="preserve"> </w:t>
      </w:r>
    </w:p>
    <w:p w14:paraId="6C89B9B0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Polna 3</w:t>
      </w:r>
    </w:p>
    <w:p w14:paraId="7AA57D16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Kujawska 5</w:t>
      </w:r>
    </w:p>
    <w:p w14:paraId="39BCA16A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Pl. Konstytucji 8-11</w:t>
      </w:r>
    </w:p>
    <w:p w14:paraId="1489330E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Pl. Konstytucji 16</w:t>
      </w:r>
    </w:p>
    <w:p w14:paraId="6E7867DD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Słowackiego 2 i 4</w:t>
      </w:r>
    </w:p>
    <w:p w14:paraId="1C3589F1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Prusa 3</w:t>
      </w:r>
    </w:p>
    <w:p w14:paraId="4CF99161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Mickiewicza 6</w:t>
      </w:r>
    </w:p>
    <w:p w14:paraId="1D4B243C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Mickiewicza 4a</w:t>
      </w:r>
    </w:p>
    <w:p w14:paraId="66B9DE26" w14:textId="77777777" w:rsidR="00CC5650" w:rsidRPr="00CC5650" w:rsidRDefault="00CC5650" w:rsidP="00CC5650">
      <w:pPr>
        <w:numPr>
          <w:ilvl w:val="0"/>
          <w:numId w:val="49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ul. Mickiewicza 2</w:t>
      </w:r>
    </w:p>
    <w:p w14:paraId="2196C94A" w14:textId="1951FF97" w:rsidR="00CC5650" w:rsidRPr="00CC5650" w:rsidRDefault="0013234F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 w:rsidR="00CC5650" w:rsidRPr="00CC5650">
        <w:rPr>
          <w:rFonts w:ascii="Times New Roman" w:hAnsi="Times New Roman" w:cs="Times New Roman"/>
          <w:b/>
          <w:bCs/>
        </w:rPr>
        <w:t>. Zakres usług</w:t>
      </w:r>
      <w:r w:rsidR="00CC5650" w:rsidRPr="00CC5650">
        <w:rPr>
          <w:rFonts w:ascii="Times New Roman" w:hAnsi="Times New Roman" w:cs="Times New Roman"/>
        </w:rPr>
        <w:t>:</w:t>
      </w:r>
    </w:p>
    <w:p w14:paraId="30B4D55B" w14:textId="265139D6" w:rsidR="00CC5650" w:rsidRPr="00CC5650" w:rsidRDefault="00CC5650" w:rsidP="00CC5650">
      <w:pPr>
        <w:numPr>
          <w:ilvl w:val="0"/>
          <w:numId w:val="51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Mycie wewnętrzne i zewnętrzne pojemników (240 l, 1100 l)</w:t>
      </w:r>
    </w:p>
    <w:p w14:paraId="2469C3C0" w14:textId="77777777" w:rsidR="00CC5650" w:rsidRPr="00CC5650" w:rsidRDefault="00CC5650" w:rsidP="00CC5650">
      <w:pPr>
        <w:numPr>
          <w:ilvl w:val="0"/>
          <w:numId w:val="51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Dezynfekcja i dezynsekcja</w:t>
      </w:r>
    </w:p>
    <w:p w14:paraId="08875F5D" w14:textId="77777777" w:rsidR="00CC5650" w:rsidRPr="00CC5650" w:rsidRDefault="00CC5650" w:rsidP="00CC5650">
      <w:pPr>
        <w:numPr>
          <w:ilvl w:val="0"/>
          <w:numId w:val="51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>Usunięcie osadów i nieczystości z dna pojemników</w:t>
      </w:r>
    </w:p>
    <w:p w14:paraId="4C62389E" w14:textId="77777777" w:rsidR="00CC5650" w:rsidRPr="00CC5650" w:rsidRDefault="00CC5650" w:rsidP="00CC5650">
      <w:pPr>
        <w:numPr>
          <w:ilvl w:val="0"/>
          <w:numId w:val="51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Biodegradowane środki chemiczne</w:t>
      </w:r>
    </w:p>
    <w:p w14:paraId="3390A596" w14:textId="6044F279" w:rsidR="00CC5650" w:rsidRDefault="0013234F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 w:rsidR="00CC5650" w:rsidRPr="00CC5650">
        <w:rPr>
          <w:rFonts w:ascii="Times New Roman" w:hAnsi="Times New Roman" w:cs="Times New Roman"/>
          <w:b/>
          <w:bCs/>
        </w:rPr>
        <w:t>. Sposób realizacji</w:t>
      </w:r>
      <w:r w:rsidR="00CC5650" w:rsidRPr="00CC5650">
        <w:rPr>
          <w:rFonts w:ascii="Times New Roman" w:hAnsi="Times New Roman" w:cs="Times New Roman"/>
        </w:rPr>
        <w:t>:</w:t>
      </w:r>
    </w:p>
    <w:p w14:paraId="6F22EA53" w14:textId="0E56D0B0" w:rsidR="00CC5650" w:rsidRPr="00CC5650" w:rsidRDefault="00CC5650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br/>
      </w:r>
      <w:r w:rsidRPr="00CC5650">
        <w:rPr>
          <w:rFonts w:ascii="Times New Roman" w:hAnsi="Times New Roman" w:cs="Times New Roman"/>
          <w:b/>
          <w:bCs/>
        </w:rPr>
        <w:t>Opcja A</w:t>
      </w:r>
      <w:r w:rsidRPr="00CC5650">
        <w:rPr>
          <w:rFonts w:ascii="Times New Roman" w:hAnsi="Times New Roman" w:cs="Times New Roman"/>
        </w:rPr>
        <w:t>: Mycie w myjniach stacjonarnych</w:t>
      </w:r>
    </w:p>
    <w:p w14:paraId="298465B2" w14:textId="77777777" w:rsidR="00CC5650" w:rsidRPr="00CC5650" w:rsidRDefault="00CC5650" w:rsidP="00CC5650">
      <w:pPr>
        <w:numPr>
          <w:ilvl w:val="0"/>
          <w:numId w:val="52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Wykonawca zabiera pojemniki z wiat</w:t>
      </w:r>
    </w:p>
    <w:p w14:paraId="573E14BC" w14:textId="77777777" w:rsidR="00CC5650" w:rsidRPr="00CC5650" w:rsidRDefault="00CC5650" w:rsidP="00CC5650">
      <w:pPr>
        <w:numPr>
          <w:ilvl w:val="0"/>
          <w:numId w:val="52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>Wykonawca zapewnia POJEMNIKI ZASTĘPCZE</w:t>
      </w:r>
      <w:r w:rsidRPr="00CC5650">
        <w:rPr>
          <w:rFonts w:ascii="Times New Roman" w:hAnsi="Times New Roman" w:cs="Times New Roman"/>
        </w:rPr>
        <w:t xml:space="preserve"> na czas mycia</w:t>
      </w:r>
    </w:p>
    <w:p w14:paraId="03AE5D8C" w14:textId="0D0B1510" w:rsidR="00CC5650" w:rsidRDefault="00CC5650" w:rsidP="00CC5650">
      <w:pPr>
        <w:numPr>
          <w:ilvl w:val="0"/>
          <w:numId w:val="52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 xml:space="preserve">Zwrot wyczyszczonych pojemników w ciągu </w:t>
      </w:r>
      <w:r>
        <w:rPr>
          <w:rFonts w:ascii="Times New Roman" w:hAnsi="Times New Roman" w:cs="Times New Roman"/>
        </w:rPr>
        <w:t>24</w:t>
      </w:r>
      <w:r w:rsidRPr="00CC5650">
        <w:rPr>
          <w:rFonts w:ascii="Times New Roman" w:hAnsi="Times New Roman" w:cs="Times New Roman"/>
        </w:rPr>
        <w:t>h</w:t>
      </w:r>
    </w:p>
    <w:p w14:paraId="5B5EDB37" w14:textId="77777777" w:rsidR="006F57E0" w:rsidRDefault="006F57E0" w:rsidP="00400D12">
      <w:pPr>
        <w:spacing w:after="20" w:line="259" w:lineRule="auto"/>
        <w:jc w:val="both"/>
        <w:rPr>
          <w:rFonts w:ascii="Times New Roman" w:hAnsi="Times New Roman" w:cs="Times New Roman"/>
        </w:rPr>
      </w:pPr>
    </w:p>
    <w:p w14:paraId="69805206" w14:textId="35B68AFA" w:rsidR="006F57E0" w:rsidRPr="00CC5650" w:rsidRDefault="006F57E0" w:rsidP="006F57E0">
      <w:pPr>
        <w:spacing w:after="20" w:line="259" w:lineRule="auto"/>
        <w:ind w:left="269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 xml:space="preserve">Opcja </w:t>
      </w:r>
      <w:r>
        <w:rPr>
          <w:rFonts w:ascii="Times New Roman" w:hAnsi="Times New Roman" w:cs="Times New Roman"/>
          <w:b/>
          <w:bCs/>
        </w:rPr>
        <w:t>B</w:t>
      </w:r>
      <w:r w:rsidRPr="00CC5650">
        <w:rPr>
          <w:rFonts w:ascii="Times New Roman" w:hAnsi="Times New Roman" w:cs="Times New Roman"/>
        </w:rPr>
        <w:t>: Mycie w myjniach stacjonarnych</w:t>
      </w:r>
    </w:p>
    <w:p w14:paraId="7AD7903C" w14:textId="77777777" w:rsidR="006F57E0" w:rsidRPr="00CC5650" w:rsidRDefault="006F57E0" w:rsidP="006F57E0">
      <w:pPr>
        <w:numPr>
          <w:ilvl w:val="0"/>
          <w:numId w:val="52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Wykonawca zabiera pojemniki z wiat</w:t>
      </w:r>
    </w:p>
    <w:p w14:paraId="442DFE2D" w14:textId="11508036" w:rsidR="00CC5650" w:rsidRPr="006F57E0" w:rsidRDefault="006F57E0" w:rsidP="006F57E0">
      <w:pPr>
        <w:numPr>
          <w:ilvl w:val="0"/>
          <w:numId w:val="52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 xml:space="preserve">Zwrot wyczyszczonych pojemników w ciągu </w:t>
      </w:r>
      <w:r>
        <w:rPr>
          <w:rFonts w:ascii="Times New Roman" w:hAnsi="Times New Roman" w:cs="Times New Roman"/>
        </w:rPr>
        <w:t xml:space="preserve"> 4 </w:t>
      </w:r>
      <w:r w:rsidRPr="00CC5650">
        <w:rPr>
          <w:rFonts w:ascii="Times New Roman" w:hAnsi="Times New Roman" w:cs="Times New Roman"/>
        </w:rPr>
        <w:t>h</w:t>
      </w:r>
    </w:p>
    <w:p w14:paraId="534770E4" w14:textId="4B36EAE2" w:rsidR="00CC5650" w:rsidRPr="00CC5650" w:rsidRDefault="00CC5650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lastRenderedPageBreak/>
        <w:t xml:space="preserve">Opcja </w:t>
      </w:r>
      <w:r w:rsidR="006F57E0">
        <w:rPr>
          <w:rFonts w:ascii="Times New Roman" w:hAnsi="Times New Roman" w:cs="Times New Roman"/>
          <w:b/>
          <w:bCs/>
        </w:rPr>
        <w:t>C</w:t>
      </w:r>
      <w:r w:rsidRPr="00CC5650">
        <w:rPr>
          <w:rFonts w:ascii="Times New Roman" w:hAnsi="Times New Roman" w:cs="Times New Roman"/>
        </w:rPr>
        <w:t>: Mycie pojazdami myjącymi na miejscu</w:t>
      </w:r>
    </w:p>
    <w:p w14:paraId="76C2BB08" w14:textId="77777777" w:rsidR="00CC5650" w:rsidRPr="00CC5650" w:rsidRDefault="00CC5650" w:rsidP="00CC5650">
      <w:pPr>
        <w:numPr>
          <w:ilvl w:val="0"/>
          <w:numId w:val="53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Pojazd specjalistyczny z zamkniętym obiegiem wody</w:t>
      </w:r>
    </w:p>
    <w:p w14:paraId="278E2ACD" w14:textId="77777777" w:rsidR="00CC5650" w:rsidRDefault="00CC5650" w:rsidP="00CC5650">
      <w:pPr>
        <w:numPr>
          <w:ilvl w:val="0"/>
          <w:numId w:val="53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Mycie bez konieczności wymiany pojemników</w:t>
      </w:r>
    </w:p>
    <w:p w14:paraId="1F6F8A0A" w14:textId="77777777" w:rsidR="00CC5650" w:rsidRPr="00CC5650" w:rsidRDefault="00CC5650" w:rsidP="00CC5650">
      <w:pPr>
        <w:spacing w:after="20" w:line="259" w:lineRule="auto"/>
        <w:ind w:left="720"/>
        <w:jc w:val="both"/>
        <w:rPr>
          <w:rFonts w:ascii="Times New Roman" w:hAnsi="Times New Roman" w:cs="Times New Roman"/>
        </w:rPr>
      </w:pPr>
    </w:p>
    <w:p w14:paraId="140CCEEB" w14:textId="1BCABA25" w:rsidR="00CC5650" w:rsidRDefault="0013234F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CC5650" w:rsidRPr="00CC5650">
        <w:rPr>
          <w:rFonts w:ascii="Times New Roman" w:hAnsi="Times New Roman" w:cs="Times New Roman"/>
          <w:b/>
          <w:bCs/>
        </w:rPr>
        <w:t>. Terminy</w:t>
      </w:r>
      <w:r w:rsidR="00CC5650" w:rsidRPr="00CC5650">
        <w:rPr>
          <w:rFonts w:ascii="Times New Roman" w:hAnsi="Times New Roman" w:cs="Times New Roman"/>
        </w:rPr>
        <w:t>:</w:t>
      </w:r>
    </w:p>
    <w:p w14:paraId="0832857E" w14:textId="77777777" w:rsidR="00CC5650" w:rsidRPr="00CC5650" w:rsidRDefault="00CC5650" w:rsidP="00CC5650">
      <w:pPr>
        <w:spacing w:after="20" w:line="259" w:lineRule="auto"/>
        <w:jc w:val="both"/>
        <w:rPr>
          <w:rFonts w:ascii="Times New Roman" w:hAnsi="Times New Roman" w:cs="Times New Roman"/>
        </w:rPr>
      </w:pPr>
    </w:p>
    <w:p w14:paraId="4A6ADC0C" w14:textId="63BF376B" w:rsidR="00CC5650" w:rsidRPr="00CC5650" w:rsidRDefault="00CC5650" w:rsidP="00CC5650">
      <w:pPr>
        <w:numPr>
          <w:ilvl w:val="0"/>
          <w:numId w:val="54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>I mycie</w:t>
      </w:r>
      <w:r w:rsidRPr="00CC565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01</w:t>
      </w:r>
      <w:r w:rsidRPr="00CC56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15</w:t>
      </w:r>
      <w:r w:rsidRPr="00CC5650">
        <w:rPr>
          <w:rFonts w:ascii="Times New Roman" w:hAnsi="Times New Roman" w:cs="Times New Roman"/>
        </w:rPr>
        <w:t xml:space="preserve"> lipca 2026 r.</w:t>
      </w:r>
    </w:p>
    <w:p w14:paraId="00888790" w14:textId="77777777" w:rsidR="00CC5650" w:rsidRDefault="00CC5650" w:rsidP="00CC5650">
      <w:pPr>
        <w:numPr>
          <w:ilvl w:val="0"/>
          <w:numId w:val="54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>II mycie</w:t>
      </w:r>
      <w:r w:rsidRPr="00CC5650">
        <w:rPr>
          <w:rFonts w:ascii="Times New Roman" w:hAnsi="Times New Roman" w:cs="Times New Roman"/>
        </w:rPr>
        <w:t>: 1-15 września 2026 r.</w:t>
      </w:r>
    </w:p>
    <w:p w14:paraId="1F8E3423" w14:textId="77777777" w:rsidR="00CC5650" w:rsidRPr="00CC5650" w:rsidRDefault="00CC5650" w:rsidP="00CC5650">
      <w:pPr>
        <w:spacing w:after="20" w:line="259" w:lineRule="auto"/>
        <w:ind w:left="720"/>
        <w:jc w:val="both"/>
        <w:rPr>
          <w:rFonts w:ascii="Times New Roman" w:hAnsi="Times New Roman" w:cs="Times New Roman"/>
        </w:rPr>
      </w:pPr>
    </w:p>
    <w:p w14:paraId="2A170165" w14:textId="68B3A25A" w:rsidR="00CC5650" w:rsidRDefault="0013234F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CC5650" w:rsidRPr="00CC5650">
        <w:rPr>
          <w:rFonts w:ascii="Times New Roman" w:hAnsi="Times New Roman" w:cs="Times New Roman"/>
          <w:b/>
          <w:bCs/>
        </w:rPr>
        <w:t>. Liczba pojemników</w:t>
      </w:r>
      <w:r w:rsidR="00CC5650" w:rsidRPr="00CC5650">
        <w:rPr>
          <w:rFonts w:ascii="Times New Roman" w:hAnsi="Times New Roman" w:cs="Times New Roman"/>
        </w:rPr>
        <w:t>:</w:t>
      </w:r>
    </w:p>
    <w:p w14:paraId="10C55291" w14:textId="4DB7D587" w:rsidR="00CC5650" w:rsidRDefault="00CC5650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1600"/>
        <w:gridCol w:w="1240"/>
        <w:gridCol w:w="960"/>
        <w:gridCol w:w="960"/>
        <w:gridCol w:w="1120"/>
      </w:tblGrid>
      <w:tr w:rsidR="005411C4" w:rsidRPr="005411C4" w14:paraId="5F3DB7BF" w14:textId="77777777" w:rsidTr="00C26329">
        <w:trPr>
          <w:trHeight w:val="420"/>
          <w:jc w:val="center"/>
        </w:trPr>
        <w:tc>
          <w:tcPr>
            <w:tcW w:w="2960" w:type="dxa"/>
            <w:noWrap/>
            <w:vAlign w:val="bottom"/>
            <w:hideMark/>
          </w:tcPr>
          <w:p w14:paraId="2D418136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Frakcja </w:t>
            </w:r>
          </w:p>
        </w:tc>
        <w:tc>
          <w:tcPr>
            <w:tcW w:w="1600" w:type="dxa"/>
            <w:noWrap/>
            <w:vAlign w:val="bottom"/>
            <w:hideMark/>
          </w:tcPr>
          <w:p w14:paraId="4506C8E9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zmieszane </w:t>
            </w:r>
          </w:p>
        </w:tc>
        <w:tc>
          <w:tcPr>
            <w:tcW w:w="1240" w:type="dxa"/>
            <w:shd w:val="clear" w:color="000000" w:fill="F4B084"/>
            <w:noWrap/>
            <w:vAlign w:val="bottom"/>
            <w:hideMark/>
          </w:tcPr>
          <w:p w14:paraId="305679BF" w14:textId="154061F5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 bio</w:t>
            </w:r>
          </w:p>
        </w:tc>
        <w:tc>
          <w:tcPr>
            <w:tcW w:w="960" w:type="dxa"/>
            <w:shd w:val="clear" w:color="000000" w:fill="DDEBF7"/>
            <w:noWrap/>
            <w:vAlign w:val="bottom"/>
            <w:hideMark/>
          </w:tcPr>
          <w:p w14:paraId="00896BD5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papier</w:t>
            </w:r>
          </w:p>
        </w:tc>
        <w:tc>
          <w:tcPr>
            <w:tcW w:w="960" w:type="dxa"/>
            <w:shd w:val="clear" w:color="000000" w:fill="E2EFDA"/>
            <w:noWrap/>
            <w:vAlign w:val="bottom"/>
            <w:hideMark/>
          </w:tcPr>
          <w:p w14:paraId="32FA7CE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szkło </w:t>
            </w:r>
          </w:p>
        </w:tc>
        <w:tc>
          <w:tcPr>
            <w:tcW w:w="1120" w:type="dxa"/>
            <w:shd w:val="clear" w:color="000000" w:fill="FFF2CC"/>
            <w:noWrap/>
            <w:vAlign w:val="bottom"/>
            <w:hideMark/>
          </w:tcPr>
          <w:p w14:paraId="4E95ADE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plastik </w:t>
            </w:r>
          </w:p>
        </w:tc>
      </w:tr>
      <w:tr w:rsidR="005411C4" w:rsidRPr="005411C4" w14:paraId="53A55B1A" w14:textId="77777777" w:rsidTr="006F57E0">
        <w:trPr>
          <w:trHeight w:val="247"/>
          <w:jc w:val="center"/>
        </w:trPr>
        <w:tc>
          <w:tcPr>
            <w:tcW w:w="2960" w:type="dxa"/>
            <w:noWrap/>
            <w:vAlign w:val="center"/>
            <w:hideMark/>
          </w:tcPr>
          <w:p w14:paraId="5DBEF25A" w14:textId="77777777" w:rsidR="005411C4" w:rsidRPr="005411C4" w:rsidRDefault="005411C4" w:rsidP="005411C4">
            <w:pPr>
              <w:suppressAutoHyphens w:val="0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pojemność (litry)</w:t>
            </w:r>
          </w:p>
        </w:tc>
        <w:tc>
          <w:tcPr>
            <w:tcW w:w="1600" w:type="dxa"/>
            <w:noWrap/>
            <w:vAlign w:val="bottom"/>
            <w:hideMark/>
          </w:tcPr>
          <w:p w14:paraId="016449FB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1100</w:t>
            </w:r>
          </w:p>
        </w:tc>
        <w:tc>
          <w:tcPr>
            <w:tcW w:w="1240" w:type="dxa"/>
            <w:noWrap/>
            <w:vAlign w:val="center"/>
            <w:hideMark/>
          </w:tcPr>
          <w:p w14:paraId="7F76C925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240</w:t>
            </w:r>
          </w:p>
        </w:tc>
        <w:tc>
          <w:tcPr>
            <w:tcW w:w="960" w:type="dxa"/>
            <w:noWrap/>
            <w:vAlign w:val="bottom"/>
            <w:hideMark/>
          </w:tcPr>
          <w:p w14:paraId="0B0F7BAB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1100</w:t>
            </w:r>
          </w:p>
        </w:tc>
        <w:tc>
          <w:tcPr>
            <w:tcW w:w="960" w:type="dxa"/>
            <w:noWrap/>
            <w:vAlign w:val="center"/>
            <w:hideMark/>
          </w:tcPr>
          <w:p w14:paraId="6C080B70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240</w:t>
            </w:r>
          </w:p>
        </w:tc>
        <w:tc>
          <w:tcPr>
            <w:tcW w:w="1120" w:type="dxa"/>
            <w:noWrap/>
            <w:vAlign w:val="bottom"/>
            <w:hideMark/>
          </w:tcPr>
          <w:p w14:paraId="0BABA9FF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1100</w:t>
            </w:r>
          </w:p>
        </w:tc>
      </w:tr>
      <w:tr w:rsidR="005411C4" w:rsidRPr="005411C4" w14:paraId="5735B17B" w14:textId="77777777" w:rsidTr="006F57E0">
        <w:trPr>
          <w:trHeight w:val="238"/>
          <w:jc w:val="center"/>
        </w:trPr>
        <w:tc>
          <w:tcPr>
            <w:tcW w:w="2960" w:type="dxa"/>
            <w:noWrap/>
            <w:vAlign w:val="center"/>
            <w:hideMark/>
          </w:tcPr>
          <w:p w14:paraId="09A4C885" w14:textId="77777777" w:rsidR="005411C4" w:rsidRPr="005411C4" w:rsidRDefault="005411C4" w:rsidP="005411C4">
            <w:pPr>
              <w:suppressAutoHyphens w:val="0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 w:bidi="ar-SA"/>
              </w:rPr>
              <w:t xml:space="preserve">Lokalizacja wiaty </w:t>
            </w:r>
          </w:p>
        </w:tc>
        <w:tc>
          <w:tcPr>
            <w:tcW w:w="1600" w:type="dxa"/>
            <w:noWrap/>
            <w:vAlign w:val="bottom"/>
            <w:hideMark/>
          </w:tcPr>
          <w:p w14:paraId="11AD422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  <w:t>szt.</w:t>
            </w:r>
          </w:p>
        </w:tc>
        <w:tc>
          <w:tcPr>
            <w:tcW w:w="1240" w:type="dxa"/>
            <w:noWrap/>
            <w:vAlign w:val="bottom"/>
            <w:hideMark/>
          </w:tcPr>
          <w:p w14:paraId="3ECF8F9C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  <w:t>szt.</w:t>
            </w:r>
          </w:p>
        </w:tc>
        <w:tc>
          <w:tcPr>
            <w:tcW w:w="960" w:type="dxa"/>
            <w:noWrap/>
            <w:vAlign w:val="bottom"/>
            <w:hideMark/>
          </w:tcPr>
          <w:p w14:paraId="3BC52B6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  <w:t>szt.</w:t>
            </w:r>
          </w:p>
        </w:tc>
        <w:tc>
          <w:tcPr>
            <w:tcW w:w="960" w:type="dxa"/>
            <w:noWrap/>
            <w:vAlign w:val="bottom"/>
            <w:hideMark/>
          </w:tcPr>
          <w:p w14:paraId="161F4FE3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  <w:t>szt.</w:t>
            </w:r>
          </w:p>
        </w:tc>
        <w:tc>
          <w:tcPr>
            <w:tcW w:w="1120" w:type="dxa"/>
            <w:noWrap/>
            <w:vAlign w:val="bottom"/>
            <w:hideMark/>
          </w:tcPr>
          <w:p w14:paraId="4A486AC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 w:bidi="ar-SA"/>
              </w:rPr>
              <w:t>szt.</w:t>
            </w:r>
          </w:p>
        </w:tc>
      </w:tr>
      <w:tr w:rsidR="005411C4" w:rsidRPr="005411C4" w14:paraId="6BE09265" w14:textId="77777777" w:rsidTr="006F57E0">
        <w:trPr>
          <w:trHeight w:val="241"/>
          <w:jc w:val="center"/>
        </w:trPr>
        <w:tc>
          <w:tcPr>
            <w:tcW w:w="2960" w:type="dxa"/>
            <w:noWrap/>
            <w:vAlign w:val="center"/>
            <w:hideMark/>
          </w:tcPr>
          <w:p w14:paraId="41E69D51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Polna 3</w:t>
            </w:r>
          </w:p>
        </w:tc>
        <w:tc>
          <w:tcPr>
            <w:tcW w:w="1600" w:type="dxa"/>
            <w:noWrap/>
            <w:vAlign w:val="bottom"/>
            <w:hideMark/>
          </w:tcPr>
          <w:p w14:paraId="472DF9E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14:paraId="49D8E5B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14:paraId="20F16C4F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68D4C978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120" w:type="dxa"/>
            <w:noWrap/>
            <w:vAlign w:val="bottom"/>
            <w:hideMark/>
          </w:tcPr>
          <w:p w14:paraId="4641F85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</w:tr>
      <w:tr w:rsidR="005411C4" w:rsidRPr="005411C4" w14:paraId="0823F592" w14:textId="77777777" w:rsidTr="006F57E0">
        <w:trPr>
          <w:trHeight w:val="232"/>
          <w:jc w:val="center"/>
        </w:trPr>
        <w:tc>
          <w:tcPr>
            <w:tcW w:w="2960" w:type="dxa"/>
            <w:noWrap/>
            <w:vAlign w:val="center"/>
            <w:hideMark/>
          </w:tcPr>
          <w:p w14:paraId="215D0B67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Pl. Konstytucji 8-11</w:t>
            </w:r>
          </w:p>
        </w:tc>
        <w:tc>
          <w:tcPr>
            <w:tcW w:w="1600" w:type="dxa"/>
            <w:noWrap/>
            <w:vAlign w:val="bottom"/>
            <w:hideMark/>
          </w:tcPr>
          <w:p w14:paraId="098B38AD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1240" w:type="dxa"/>
            <w:noWrap/>
            <w:vAlign w:val="center"/>
            <w:hideMark/>
          </w:tcPr>
          <w:p w14:paraId="3D09F88C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14:paraId="4290F970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4EBE0AB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120" w:type="dxa"/>
            <w:noWrap/>
            <w:vAlign w:val="bottom"/>
            <w:hideMark/>
          </w:tcPr>
          <w:p w14:paraId="6BADDDD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</w:tr>
      <w:tr w:rsidR="005411C4" w:rsidRPr="005411C4" w14:paraId="384FC47B" w14:textId="77777777" w:rsidTr="006F57E0">
        <w:trPr>
          <w:trHeight w:val="93"/>
          <w:jc w:val="center"/>
        </w:trPr>
        <w:tc>
          <w:tcPr>
            <w:tcW w:w="2960" w:type="dxa"/>
            <w:noWrap/>
            <w:vAlign w:val="center"/>
            <w:hideMark/>
          </w:tcPr>
          <w:p w14:paraId="669096B6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Kujawska 5</w:t>
            </w:r>
          </w:p>
        </w:tc>
        <w:tc>
          <w:tcPr>
            <w:tcW w:w="1600" w:type="dxa"/>
            <w:noWrap/>
            <w:vAlign w:val="bottom"/>
            <w:hideMark/>
          </w:tcPr>
          <w:p w14:paraId="53F2B88E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240" w:type="dxa"/>
            <w:noWrap/>
            <w:vAlign w:val="center"/>
            <w:hideMark/>
          </w:tcPr>
          <w:p w14:paraId="219F03C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14:paraId="6C604A6C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14:paraId="4513F15E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120" w:type="dxa"/>
            <w:noWrap/>
            <w:vAlign w:val="bottom"/>
            <w:hideMark/>
          </w:tcPr>
          <w:p w14:paraId="291F7EC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</w:tr>
      <w:tr w:rsidR="005411C4" w:rsidRPr="005411C4" w14:paraId="3F44B2E3" w14:textId="77777777" w:rsidTr="006F57E0">
        <w:trPr>
          <w:trHeight w:val="98"/>
          <w:jc w:val="center"/>
        </w:trPr>
        <w:tc>
          <w:tcPr>
            <w:tcW w:w="2960" w:type="dxa"/>
            <w:noWrap/>
            <w:vAlign w:val="center"/>
            <w:hideMark/>
          </w:tcPr>
          <w:p w14:paraId="673165E4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Pl. Konstytucji 16</w:t>
            </w:r>
          </w:p>
        </w:tc>
        <w:tc>
          <w:tcPr>
            <w:tcW w:w="1600" w:type="dxa"/>
            <w:noWrap/>
            <w:vAlign w:val="bottom"/>
            <w:hideMark/>
          </w:tcPr>
          <w:p w14:paraId="6D1ED968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14:paraId="5387551B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bottom"/>
            <w:hideMark/>
          </w:tcPr>
          <w:p w14:paraId="09D8BD0F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14:paraId="5AD9B08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120" w:type="dxa"/>
            <w:noWrap/>
            <w:vAlign w:val="bottom"/>
            <w:hideMark/>
          </w:tcPr>
          <w:p w14:paraId="6C56213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</w:tr>
      <w:tr w:rsidR="005411C4" w:rsidRPr="005411C4" w14:paraId="2E02B603" w14:textId="77777777" w:rsidTr="006F57E0">
        <w:trPr>
          <w:trHeight w:val="87"/>
          <w:jc w:val="center"/>
        </w:trPr>
        <w:tc>
          <w:tcPr>
            <w:tcW w:w="2960" w:type="dxa"/>
            <w:noWrap/>
            <w:vAlign w:val="center"/>
            <w:hideMark/>
          </w:tcPr>
          <w:p w14:paraId="498F96FD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ul. Słowackiego 2 </w:t>
            </w:r>
          </w:p>
        </w:tc>
        <w:tc>
          <w:tcPr>
            <w:tcW w:w="1600" w:type="dxa"/>
            <w:noWrap/>
            <w:vAlign w:val="bottom"/>
            <w:hideMark/>
          </w:tcPr>
          <w:p w14:paraId="24A050A9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1240" w:type="dxa"/>
            <w:noWrap/>
            <w:vAlign w:val="center"/>
            <w:hideMark/>
          </w:tcPr>
          <w:p w14:paraId="35433AB0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14:paraId="6F2F3CDD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023EDCB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120" w:type="dxa"/>
            <w:noWrap/>
            <w:vAlign w:val="bottom"/>
            <w:hideMark/>
          </w:tcPr>
          <w:p w14:paraId="40A5A6F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</w:tr>
      <w:tr w:rsidR="005411C4" w:rsidRPr="005411C4" w14:paraId="42BAD358" w14:textId="77777777" w:rsidTr="006F57E0">
        <w:trPr>
          <w:trHeight w:val="92"/>
          <w:jc w:val="center"/>
        </w:trPr>
        <w:tc>
          <w:tcPr>
            <w:tcW w:w="2960" w:type="dxa"/>
            <w:noWrap/>
            <w:vAlign w:val="center"/>
            <w:hideMark/>
          </w:tcPr>
          <w:p w14:paraId="390D53A0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Słowackiego  4</w:t>
            </w:r>
          </w:p>
        </w:tc>
        <w:tc>
          <w:tcPr>
            <w:tcW w:w="1600" w:type="dxa"/>
            <w:noWrap/>
            <w:vAlign w:val="bottom"/>
            <w:hideMark/>
          </w:tcPr>
          <w:p w14:paraId="4F4E065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14:paraId="7F5693BE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bottom"/>
            <w:hideMark/>
          </w:tcPr>
          <w:p w14:paraId="376ED330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31A8B95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120" w:type="dxa"/>
            <w:noWrap/>
            <w:vAlign w:val="bottom"/>
            <w:hideMark/>
          </w:tcPr>
          <w:p w14:paraId="30DA534F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</w:tr>
      <w:tr w:rsidR="005411C4" w:rsidRPr="005411C4" w14:paraId="72CEF632" w14:textId="77777777" w:rsidTr="006F57E0">
        <w:trPr>
          <w:trHeight w:val="81"/>
          <w:jc w:val="center"/>
        </w:trPr>
        <w:tc>
          <w:tcPr>
            <w:tcW w:w="2960" w:type="dxa"/>
            <w:noWrap/>
            <w:vAlign w:val="center"/>
            <w:hideMark/>
          </w:tcPr>
          <w:p w14:paraId="144AA20D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Prusa 3</w:t>
            </w:r>
          </w:p>
        </w:tc>
        <w:tc>
          <w:tcPr>
            <w:tcW w:w="1600" w:type="dxa"/>
            <w:noWrap/>
            <w:vAlign w:val="bottom"/>
            <w:hideMark/>
          </w:tcPr>
          <w:p w14:paraId="0E37805A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1240" w:type="dxa"/>
            <w:noWrap/>
            <w:vAlign w:val="center"/>
            <w:hideMark/>
          </w:tcPr>
          <w:p w14:paraId="0243B5F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14:paraId="7AA7AFB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14:paraId="0E0C350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120" w:type="dxa"/>
            <w:noWrap/>
            <w:vAlign w:val="bottom"/>
            <w:hideMark/>
          </w:tcPr>
          <w:p w14:paraId="055A4328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</w:t>
            </w:r>
          </w:p>
        </w:tc>
      </w:tr>
      <w:tr w:rsidR="005411C4" w:rsidRPr="005411C4" w14:paraId="3253E02F" w14:textId="77777777" w:rsidTr="006F57E0">
        <w:trPr>
          <w:trHeight w:val="72"/>
          <w:jc w:val="center"/>
        </w:trPr>
        <w:tc>
          <w:tcPr>
            <w:tcW w:w="2960" w:type="dxa"/>
            <w:noWrap/>
            <w:vAlign w:val="center"/>
            <w:hideMark/>
          </w:tcPr>
          <w:p w14:paraId="08C7E3DD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Mickiewicza 6</w:t>
            </w:r>
          </w:p>
        </w:tc>
        <w:tc>
          <w:tcPr>
            <w:tcW w:w="1600" w:type="dxa"/>
            <w:noWrap/>
            <w:vAlign w:val="bottom"/>
            <w:hideMark/>
          </w:tcPr>
          <w:p w14:paraId="777D46F6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240" w:type="dxa"/>
            <w:noWrap/>
            <w:vAlign w:val="center"/>
            <w:hideMark/>
          </w:tcPr>
          <w:p w14:paraId="1C18359E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960" w:type="dxa"/>
            <w:noWrap/>
            <w:vAlign w:val="bottom"/>
            <w:hideMark/>
          </w:tcPr>
          <w:p w14:paraId="67CDB7C0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14:paraId="5A0F3A48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120" w:type="dxa"/>
            <w:noWrap/>
            <w:vAlign w:val="bottom"/>
            <w:hideMark/>
          </w:tcPr>
          <w:p w14:paraId="153BCDD3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</w:tr>
      <w:tr w:rsidR="005411C4" w:rsidRPr="005411C4" w14:paraId="178025B6" w14:textId="77777777" w:rsidTr="006F57E0">
        <w:trPr>
          <w:trHeight w:val="76"/>
          <w:jc w:val="center"/>
        </w:trPr>
        <w:tc>
          <w:tcPr>
            <w:tcW w:w="2960" w:type="dxa"/>
            <w:noWrap/>
            <w:vAlign w:val="center"/>
            <w:hideMark/>
          </w:tcPr>
          <w:p w14:paraId="56CC3E52" w14:textId="77777777" w:rsidR="005411C4" w:rsidRPr="005411C4" w:rsidRDefault="005411C4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Mickiewicza 4a</w:t>
            </w:r>
          </w:p>
        </w:tc>
        <w:tc>
          <w:tcPr>
            <w:tcW w:w="1600" w:type="dxa"/>
            <w:noWrap/>
            <w:vAlign w:val="bottom"/>
            <w:hideMark/>
          </w:tcPr>
          <w:p w14:paraId="747FA20F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240" w:type="dxa"/>
            <w:noWrap/>
            <w:vAlign w:val="center"/>
            <w:hideMark/>
          </w:tcPr>
          <w:p w14:paraId="5F790438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960" w:type="dxa"/>
            <w:noWrap/>
            <w:vAlign w:val="bottom"/>
            <w:hideMark/>
          </w:tcPr>
          <w:p w14:paraId="40A3D267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67CB8F22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120" w:type="dxa"/>
            <w:noWrap/>
            <w:vAlign w:val="bottom"/>
            <w:hideMark/>
          </w:tcPr>
          <w:p w14:paraId="073F03C4" w14:textId="77777777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</w:tr>
      <w:tr w:rsidR="00C26329" w:rsidRPr="005411C4" w14:paraId="7F117DC0" w14:textId="77777777" w:rsidTr="00C26329">
        <w:trPr>
          <w:trHeight w:val="105"/>
          <w:jc w:val="center"/>
        </w:trPr>
        <w:tc>
          <w:tcPr>
            <w:tcW w:w="2960" w:type="dxa"/>
            <w:noWrap/>
            <w:vAlign w:val="center"/>
            <w:hideMark/>
          </w:tcPr>
          <w:p w14:paraId="2A3370BD" w14:textId="77777777" w:rsidR="00C26329" w:rsidRPr="005411C4" w:rsidRDefault="00C26329" w:rsidP="005411C4">
            <w:pPr>
              <w:suppressAutoHyphens w:val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ul. Mickiewicza 2 a</w:t>
            </w:r>
          </w:p>
        </w:tc>
        <w:tc>
          <w:tcPr>
            <w:tcW w:w="1600" w:type="dxa"/>
            <w:noWrap/>
            <w:vAlign w:val="bottom"/>
            <w:hideMark/>
          </w:tcPr>
          <w:p w14:paraId="1278D04A" w14:textId="77777777" w:rsidR="00C26329" w:rsidRPr="005411C4" w:rsidRDefault="00C26329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1240" w:type="dxa"/>
            <w:noWrap/>
            <w:vAlign w:val="center"/>
            <w:hideMark/>
          </w:tcPr>
          <w:p w14:paraId="3FDB6141" w14:textId="77777777" w:rsidR="00C26329" w:rsidRPr="005411C4" w:rsidRDefault="00C26329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bottom"/>
            <w:hideMark/>
          </w:tcPr>
          <w:p w14:paraId="5E2EC132" w14:textId="77777777" w:rsidR="00C26329" w:rsidRPr="005411C4" w:rsidRDefault="00C26329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42B6790D" w14:textId="77777777" w:rsidR="00C26329" w:rsidRPr="005411C4" w:rsidRDefault="00C26329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1120" w:type="dxa"/>
            <w:noWrap/>
            <w:vAlign w:val="bottom"/>
            <w:hideMark/>
          </w:tcPr>
          <w:p w14:paraId="6D4EB20D" w14:textId="77777777" w:rsidR="00C26329" w:rsidRPr="005411C4" w:rsidRDefault="00C26329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2</w:t>
            </w:r>
          </w:p>
        </w:tc>
      </w:tr>
      <w:tr w:rsidR="005411C4" w:rsidRPr="005411C4" w14:paraId="6B5132E5" w14:textId="77777777" w:rsidTr="00C26329">
        <w:trPr>
          <w:trHeight w:val="420"/>
          <w:jc w:val="center"/>
        </w:trPr>
        <w:tc>
          <w:tcPr>
            <w:tcW w:w="2960" w:type="dxa"/>
            <w:noWrap/>
            <w:vAlign w:val="bottom"/>
            <w:hideMark/>
          </w:tcPr>
          <w:p w14:paraId="5D1237A4" w14:textId="77777777" w:rsidR="005411C4" w:rsidRPr="005411C4" w:rsidRDefault="005411C4" w:rsidP="005411C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Razem </w:t>
            </w:r>
          </w:p>
        </w:tc>
        <w:tc>
          <w:tcPr>
            <w:tcW w:w="1600" w:type="dxa"/>
            <w:noWrap/>
            <w:vAlign w:val="bottom"/>
            <w:hideMark/>
          </w:tcPr>
          <w:p w14:paraId="1EED8963" w14:textId="15D73DB8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3</w:t>
            </w:r>
            <w:r w:rsidR="00400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240" w:type="dxa"/>
            <w:noWrap/>
            <w:vAlign w:val="bottom"/>
            <w:hideMark/>
          </w:tcPr>
          <w:p w14:paraId="19BC69A4" w14:textId="3FFB93D5" w:rsidR="005411C4" w:rsidRPr="005411C4" w:rsidRDefault="00400D12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27</w:t>
            </w:r>
          </w:p>
        </w:tc>
        <w:tc>
          <w:tcPr>
            <w:tcW w:w="960" w:type="dxa"/>
            <w:noWrap/>
            <w:vAlign w:val="bottom"/>
            <w:hideMark/>
          </w:tcPr>
          <w:p w14:paraId="6C2D87C6" w14:textId="462B206D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2</w:t>
            </w:r>
            <w:r w:rsidR="00400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960" w:type="dxa"/>
            <w:noWrap/>
            <w:vAlign w:val="bottom"/>
            <w:hideMark/>
          </w:tcPr>
          <w:p w14:paraId="29BEB6E9" w14:textId="1A5B7446" w:rsidR="005411C4" w:rsidRPr="005411C4" w:rsidRDefault="005411C4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541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2</w:t>
            </w:r>
            <w:r w:rsidR="00400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1120" w:type="dxa"/>
            <w:noWrap/>
            <w:vAlign w:val="bottom"/>
            <w:hideMark/>
          </w:tcPr>
          <w:p w14:paraId="147BC56A" w14:textId="760BF38A" w:rsidR="005411C4" w:rsidRPr="005411C4" w:rsidRDefault="00400D12" w:rsidP="005411C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29</w:t>
            </w:r>
          </w:p>
        </w:tc>
      </w:tr>
    </w:tbl>
    <w:p w14:paraId="65938CF2" w14:textId="77777777" w:rsidR="00CC5650" w:rsidRDefault="00CC5650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</w:p>
    <w:p w14:paraId="6F8B29F1" w14:textId="0C1BBBF3" w:rsidR="005411C4" w:rsidRDefault="005411C4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Ilość pojemników o pojemności 1100 l = 3</w:t>
      </w:r>
      <w:r w:rsidR="00400D1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+2</w:t>
      </w:r>
      <w:r w:rsidR="00400D1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+</w:t>
      </w:r>
      <w:r w:rsidR="00400D12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 = </w:t>
      </w:r>
      <w:r w:rsidR="00400D12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 xml:space="preserve"> szt.</w:t>
      </w:r>
    </w:p>
    <w:p w14:paraId="3E27FE5C" w14:textId="679B6179" w:rsidR="005411C4" w:rsidRDefault="005411C4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Ilość pojemników o pojemności 240 l = </w:t>
      </w:r>
      <w:r w:rsidR="00400D12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+</w:t>
      </w:r>
      <w:r w:rsidR="00C26329">
        <w:rPr>
          <w:rFonts w:ascii="Times New Roman" w:hAnsi="Times New Roman" w:cs="Times New Roman"/>
        </w:rPr>
        <w:t>2</w:t>
      </w:r>
      <w:r w:rsidR="00400D1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= 5</w:t>
      </w:r>
      <w:r w:rsidR="00400D1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szt. </w:t>
      </w:r>
    </w:p>
    <w:p w14:paraId="6C949184" w14:textId="02759268" w:rsidR="005411C4" w:rsidRDefault="00C26329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Razem : </w:t>
      </w:r>
      <w:r w:rsidR="00400D12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>+5</w:t>
      </w:r>
      <w:r w:rsidR="00400D1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= 1</w:t>
      </w:r>
      <w:r w:rsidR="00400D1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5</w:t>
      </w:r>
      <w:r w:rsidR="006F57E0">
        <w:rPr>
          <w:rFonts w:ascii="Times New Roman" w:hAnsi="Times New Roman" w:cs="Times New Roman"/>
        </w:rPr>
        <w:t xml:space="preserve"> szt.</w:t>
      </w:r>
      <w:r>
        <w:rPr>
          <w:rFonts w:ascii="Times New Roman" w:hAnsi="Times New Roman" w:cs="Times New Roman"/>
        </w:rPr>
        <w:t xml:space="preserve"> pojemników </w:t>
      </w:r>
    </w:p>
    <w:p w14:paraId="082D44B7" w14:textId="64E1B8D5" w:rsidR="006F57E0" w:rsidRDefault="006F57E0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Ilość pojemników w dniu wykonywania usługi może się różnić od podanej w postępowaniu. </w:t>
      </w:r>
    </w:p>
    <w:p w14:paraId="6E6E18D2" w14:textId="77777777" w:rsidR="00C26329" w:rsidRPr="00CC5650" w:rsidRDefault="00C26329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</w:p>
    <w:p w14:paraId="7CFD4171" w14:textId="74DE04BA" w:rsidR="00CC5650" w:rsidRPr="00CC5650" w:rsidRDefault="0013234F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CC5650" w:rsidRPr="00CC5650">
        <w:rPr>
          <w:rFonts w:ascii="Times New Roman" w:hAnsi="Times New Roman" w:cs="Times New Roman"/>
          <w:b/>
          <w:bCs/>
        </w:rPr>
        <w:t>. Wymagania techniczne</w:t>
      </w:r>
      <w:r w:rsidR="00CC5650" w:rsidRPr="00CC5650">
        <w:rPr>
          <w:rFonts w:ascii="Times New Roman" w:hAnsi="Times New Roman" w:cs="Times New Roman"/>
        </w:rPr>
        <w:t>:</w:t>
      </w:r>
    </w:p>
    <w:p w14:paraId="1AC47D4F" w14:textId="3F78E45B" w:rsidR="00CC5650" w:rsidRPr="006F57E0" w:rsidRDefault="00CC5650" w:rsidP="00CC5650">
      <w:pPr>
        <w:numPr>
          <w:ilvl w:val="0"/>
          <w:numId w:val="55"/>
        </w:numPr>
        <w:spacing w:after="2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6F57E0">
        <w:rPr>
          <w:rFonts w:ascii="Times New Roman" w:hAnsi="Times New Roman" w:cs="Times New Roman"/>
          <w:color w:val="000000" w:themeColor="text1"/>
        </w:rPr>
        <w:t>Myjnia</w:t>
      </w:r>
      <w:r w:rsidR="006F57E0" w:rsidRPr="006F57E0">
        <w:rPr>
          <w:rFonts w:ascii="Times New Roman" w:hAnsi="Times New Roman" w:cs="Times New Roman"/>
          <w:color w:val="000000" w:themeColor="text1"/>
        </w:rPr>
        <w:t xml:space="preserve"> stacjonarna </w:t>
      </w:r>
      <w:r w:rsidRPr="006F57E0">
        <w:rPr>
          <w:rFonts w:ascii="Times New Roman" w:hAnsi="Times New Roman" w:cs="Times New Roman"/>
          <w:color w:val="000000" w:themeColor="text1"/>
        </w:rPr>
        <w:t>/</w:t>
      </w:r>
      <w:r w:rsidR="006F57E0" w:rsidRPr="006F57E0">
        <w:rPr>
          <w:rFonts w:ascii="Times New Roman" w:hAnsi="Times New Roman" w:cs="Times New Roman"/>
          <w:color w:val="000000" w:themeColor="text1"/>
        </w:rPr>
        <w:t xml:space="preserve"> </w:t>
      </w:r>
      <w:r w:rsidRPr="006F57E0">
        <w:rPr>
          <w:rFonts w:ascii="Times New Roman" w:hAnsi="Times New Roman" w:cs="Times New Roman"/>
          <w:color w:val="000000" w:themeColor="text1"/>
        </w:rPr>
        <w:t xml:space="preserve">pojazd </w:t>
      </w:r>
      <w:r w:rsidR="006F57E0" w:rsidRPr="006F57E0">
        <w:rPr>
          <w:rFonts w:ascii="Times New Roman" w:hAnsi="Times New Roman" w:cs="Times New Roman"/>
          <w:color w:val="000000" w:themeColor="text1"/>
        </w:rPr>
        <w:t xml:space="preserve">myjący na miejscu </w:t>
      </w:r>
    </w:p>
    <w:p w14:paraId="6F5393A8" w14:textId="77777777" w:rsidR="00CC5650" w:rsidRPr="00CC5650" w:rsidRDefault="00CC5650" w:rsidP="00CC5650">
      <w:pPr>
        <w:numPr>
          <w:ilvl w:val="0"/>
          <w:numId w:val="55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Ubezpieczenie OC działalności</w:t>
      </w:r>
    </w:p>
    <w:p w14:paraId="7454755C" w14:textId="77777777" w:rsidR="00CC5650" w:rsidRDefault="00CC5650" w:rsidP="00CC5650">
      <w:pPr>
        <w:numPr>
          <w:ilvl w:val="0"/>
          <w:numId w:val="55"/>
        </w:num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Zaświadczenie o wpisach do KRS/CEIDG</w:t>
      </w:r>
    </w:p>
    <w:p w14:paraId="3DA2830D" w14:textId="77777777" w:rsidR="00C26329" w:rsidRPr="00CC5650" w:rsidRDefault="00C26329" w:rsidP="006F57E0">
      <w:pPr>
        <w:spacing w:after="20" w:line="259" w:lineRule="auto"/>
        <w:jc w:val="both"/>
        <w:rPr>
          <w:rFonts w:ascii="Times New Roman" w:hAnsi="Times New Roman" w:cs="Times New Roman"/>
        </w:rPr>
      </w:pPr>
    </w:p>
    <w:p w14:paraId="672748D3" w14:textId="318AE2DE" w:rsidR="00CC5650" w:rsidRPr="00C26329" w:rsidRDefault="0013234F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b/>
          <w:bCs/>
          <w:color w:val="000000" w:themeColor="text1"/>
        </w:rPr>
        <w:t>7</w:t>
      </w:r>
      <w:r w:rsidR="00CC5650" w:rsidRPr="00C26329">
        <w:rPr>
          <w:rFonts w:ascii="Times New Roman" w:hAnsi="Times New Roman" w:cs="Times New Roman"/>
          <w:b/>
          <w:bCs/>
          <w:color w:val="000000" w:themeColor="text1"/>
        </w:rPr>
        <w:t>. Kryteria oceny ofert</w:t>
      </w:r>
      <w:r w:rsidR="00CC5650" w:rsidRPr="00C26329">
        <w:rPr>
          <w:rFonts w:ascii="Times New Roman" w:hAnsi="Times New Roman" w:cs="Times New Roman"/>
          <w:color w:val="000000" w:themeColor="text1"/>
        </w:rPr>
        <w:t>:</w:t>
      </w:r>
    </w:p>
    <w:p w14:paraId="52C78650" w14:textId="77777777" w:rsidR="00C26329" w:rsidRDefault="00C26329" w:rsidP="00CC5650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EE0000"/>
        </w:rPr>
      </w:pPr>
    </w:p>
    <w:p w14:paraId="072DECCB" w14:textId="56BA3323" w:rsidR="00C26329" w:rsidRPr="00C26329" w:rsidRDefault="00C26329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b/>
          <w:bCs/>
          <w:color w:val="000000" w:themeColor="text1"/>
        </w:rPr>
        <w:t>1. Cena (</w:t>
      </w:r>
      <w:r w:rsidR="00564FA0">
        <w:rPr>
          <w:rFonts w:ascii="Times New Roman" w:hAnsi="Times New Roman" w:cs="Times New Roman"/>
          <w:b/>
          <w:bCs/>
          <w:color w:val="000000" w:themeColor="text1"/>
        </w:rPr>
        <w:t>9</w:t>
      </w:r>
      <w:r w:rsidRPr="00C26329">
        <w:rPr>
          <w:rFonts w:ascii="Times New Roman" w:hAnsi="Times New Roman" w:cs="Times New Roman"/>
          <w:b/>
          <w:bCs/>
          <w:color w:val="000000" w:themeColor="text1"/>
        </w:rPr>
        <w:t>0 pkt)</w:t>
      </w:r>
    </w:p>
    <w:p w14:paraId="00AC33FA" w14:textId="306381F8" w:rsidR="00C26329" w:rsidRPr="00C26329" w:rsidRDefault="00C26329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t>Cena netto za 1 mycie x 2 terminy x 15</w:t>
      </w:r>
      <w:r w:rsidR="00DB1C78" w:rsidRPr="006F57E0">
        <w:rPr>
          <w:rFonts w:ascii="Times New Roman" w:hAnsi="Times New Roman" w:cs="Times New Roman"/>
          <w:color w:val="000000" w:themeColor="text1"/>
        </w:rPr>
        <w:t>5</w:t>
      </w:r>
      <w:r w:rsidRPr="00C26329">
        <w:rPr>
          <w:rFonts w:ascii="Times New Roman" w:hAnsi="Times New Roman" w:cs="Times New Roman"/>
          <w:color w:val="000000" w:themeColor="text1"/>
        </w:rPr>
        <w:t xml:space="preserve"> pojemniki</w:t>
      </w:r>
    </w:p>
    <w:p w14:paraId="69529FD6" w14:textId="7FFB190D" w:rsidR="00C26329" w:rsidRPr="00C26329" w:rsidRDefault="00C26329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lastRenderedPageBreak/>
        <w:t xml:space="preserve">- Najniższa oferta = </w:t>
      </w:r>
      <w:r w:rsidR="0070302C" w:rsidRPr="006F57E0">
        <w:rPr>
          <w:rFonts w:ascii="Times New Roman" w:hAnsi="Times New Roman" w:cs="Times New Roman"/>
          <w:color w:val="000000" w:themeColor="text1"/>
        </w:rPr>
        <w:t>9</w:t>
      </w:r>
      <w:r w:rsidRPr="00C26329">
        <w:rPr>
          <w:rFonts w:ascii="Times New Roman" w:hAnsi="Times New Roman" w:cs="Times New Roman"/>
          <w:color w:val="000000" w:themeColor="text1"/>
        </w:rPr>
        <w:t xml:space="preserve">0 pkt  </w:t>
      </w:r>
    </w:p>
    <w:p w14:paraId="21CAC06B" w14:textId="40D0F605" w:rsidR="00C26329" w:rsidRPr="006F57E0" w:rsidRDefault="00C26329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t>- Każde 1% drożej = -</w:t>
      </w:r>
      <w:r w:rsidR="00564FA0" w:rsidRPr="006F57E0">
        <w:rPr>
          <w:rFonts w:ascii="Times New Roman" w:hAnsi="Times New Roman" w:cs="Times New Roman"/>
          <w:color w:val="000000" w:themeColor="text1"/>
        </w:rPr>
        <w:t>1,0</w:t>
      </w:r>
      <w:r w:rsidRPr="00C26329">
        <w:rPr>
          <w:rFonts w:ascii="Times New Roman" w:hAnsi="Times New Roman" w:cs="Times New Roman"/>
          <w:color w:val="000000" w:themeColor="text1"/>
        </w:rPr>
        <w:t xml:space="preserve"> pkt</w:t>
      </w:r>
    </w:p>
    <w:p w14:paraId="2B18FF09" w14:textId="77777777" w:rsidR="00DB1C78" w:rsidRPr="00C26329" w:rsidRDefault="00DB1C78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EE0000"/>
        </w:rPr>
      </w:pPr>
    </w:p>
    <w:p w14:paraId="3234DF0E" w14:textId="3E236F8E" w:rsidR="00C26329" w:rsidRPr="00C26329" w:rsidRDefault="00C26329" w:rsidP="00C26329">
      <w:pPr>
        <w:spacing w:after="20" w:line="259" w:lineRule="auto"/>
        <w:ind w:left="269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b/>
          <w:bCs/>
          <w:color w:val="000000" w:themeColor="text1"/>
        </w:rPr>
        <w:t>2. Sposób realizacji (</w:t>
      </w:r>
      <w:r w:rsidR="006F57E0">
        <w:rPr>
          <w:rFonts w:ascii="Times New Roman" w:hAnsi="Times New Roman" w:cs="Times New Roman"/>
          <w:b/>
          <w:bCs/>
          <w:color w:val="000000" w:themeColor="text1"/>
        </w:rPr>
        <w:t>1</w:t>
      </w:r>
      <w:r w:rsidRPr="00C26329">
        <w:rPr>
          <w:rFonts w:ascii="Times New Roman" w:hAnsi="Times New Roman" w:cs="Times New Roman"/>
          <w:b/>
          <w:bCs/>
          <w:color w:val="000000" w:themeColor="text1"/>
        </w:rPr>
        <w:t>0 pkt)</w:t>
      </w:r>
    </w:p>
    <w:p w14:paraId="315DE60B" w14:textId="3DE15377" w:rsidR="00C26329" w:rsidRPr="00C26329" w:rsidRDefault="00C26329" w:rsidP="00DB1C78">
      <w:pPr>
        <w:spacing w:after="20" w:line="259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t xml:space="preserve">Mobilne mycie pojazdem na miejscu (bez wymiany pojemników): </w:t>
      </w:r>
      <w:r w:rsidR="00564FA0">
        <w:rPr>
          <w:rFonts w:ascii="Times New Roman" w:hAnsi="Times New Roman" w:cs="Times New Roman"/>
          <w:color w:val="000000" w:themeColor="text1"/>
        </w:rPr>
        <w:t>1</w:t>
      </w:r>
      <w:r w:rsidRPr="00C26329">
        <w:rPr>
          <w:rFonts w:ascii="Times New Roman" w:hAnsi="Times New Roman" w:cs="Times New Roman"/>
          <w:color w:val="000000" w:themeColor="text1"/>
        </w:rPr>
        <w:t>0 pkt</w:t>
      </w:r>
    </w:p>
    <w:p w14:paraId="7A4EF22F" w14:textId="1F49E8B9" w:rsidR="00C26329" w:rsidRPr="00C26329" w:rsidRDefault="00C26329" w:rsidP="00DB1C78">
      <w:pPr>
        <w:spacing w:after="20" w:line="259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t xml:space="preserve">Mycie w myjni z dostawą zastępczych pojemników: </w:t>
      </w:r>
      <w:r w:rsidR="00564FA0">
        <w:rPr>
          <w:rFonts w:ascii="Times New Roman" w:hAnsi="Times New Roman" w:cs="Times New Roman"/>
          <w:color w:val="000000" w:themeColor="text1"/>
        </w:rPr>
        <w:t>5</w:t>
      </w:r>
      <w:r w:rsidRPr="00C26329">
        <w:rPr>
          <w:rFonts w:ascii="Times New Roman" w:hAnsi="Times New Roman" w:cs="Times New Roman"/>
          <w:color w:val="000000" w:themeColor="text1"/>
        </w:rPr>
        <w:t xml:space="preserve"> pkt</w:t>
      </w:r>
    </w:p>
    <w:p w14:paraId="41ADEC23" w14:textId="279078BD" w:rsidR="00C26329" w:rsidRDefault="00C26329" w:rsidP="00DB1C78">
      <w:pPr>
        <w:spacing w:after="20" w:line="259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C26329">
        <w:rPr>
          <w:rFonts w:ascii="Times New Roman" w:hAnsi="Times New Roman" w:cs="Times New Roman"/>
          <w:color w:val="000000" w:themeColor="text1"/>
        </w:rPr>
        <w:t xml:space="preserve">Mycie w myjni bez </w:t>
      </w:r>
      <w:r w:rsidR="00564FA0">
        <w:rPr>
          <w:rFonts w:ascii="Times New Roman" w:hAnsi="Times New Roman" w:cs="Times New Roman"/>
          <w:color w:val="000000" w:themeColor="text1"/>
        </w:rPr>
        <w:t xml:space="preserve">pojemników </w:t>
      </w:r>
      <w:r w:rsidRPr="00C26329">
        <w:rPr>
          <w:rFonts w:ascii="Times New Roman" w:hAnsi="Times New Roman" w:cs="Times New Roman"/>
          <w:color w:val="000000" w:themeColor="text1"/>
        </w:rPr>
        <w:t xml:space="preserve">zastępczych: </w:t>
      </w:r>
      <w:r w:rsidR="00564FA0">
        <w:rPr>
          <w:rFonts w:ascii="Times New Roman" w:hAnsi="Times New Roman" w:cs="Times New Roman"/>
          <w:color w:val="000000" w:themeColor="text1"/>
        </w:rPr>
        <w:t>0</w:t>
      </w:r>
      <w:r w:rsidRPr="00C26329">
        <w:rPr>
          <w:rFonts w:ascii="Times New Roman" w:hAnsi="Times New Roman" w:cs="Times New Roman"/>
          <w:color w:val="000000" w:themeColor="text1"/>
        </w:rPr>
        <w:t xml:space="preserve"> pkt</w:t>
      </w:r>
    </w:p>
    <w:p w14:paraId="0B00C32D" w14:textId="77777777" w:rsidR="00CC5650" w:rsidRPr="00CC5650" w:rsidRDefault="00CC5650" w:rsidP="0070302C">
      <w:pPr>
        <w:spacing w:after="20" w:line="259" w:lineRule="auto"/>
        <w:jc w:val="both"/>
        <w:rPr>
          <w:rFonts w:ascii="Times New Roman" w:hAnsi="Times New Roman" w:cs="Times New Roman"/>
        </w:rPr>
      </w:pPr>
    </w:p>
    <w:p w14:paraId="558B728F" w14:textId="0D97EFE5" w:rsidR="00CC5650" w:rsidRDefault="0013234F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CC5650" w:rsidRPr="00CC5650">
        <w:rPr>
          <w:rFonts w:ascii="Times New Roman" w:hAnsi="Times New Roman" w:cs="Times New Roman"/>
          <w:b/>
          <w:bCs/>
        </w:rPr>
        <w:t>. Termin składania ofert</w:t>
      </w:r>
      <w:r w:rsidR="00CC5650" w:rsidRPr="00CC5650">
        <w:rPr>
          <w:rFonts w:ascii="Times New Roman" w:hAnsi="Times New Roman" w:cs="Times New Roman"/>
        </w:rPr>
        <w:t>:</w:t>
      </w:r>
    </w:p>
    <w:p w14:paraId="2EA6BAAC" w14:textId="639DEEBC" w:rsidR="00CC5650" w:rsidRPr="00CC5650" w:rsidRDefault="00CC5650" w:rsidP="00CC5650">
      <w:pPr>
        <w:spacing w:after="20" w:line="259" w:lineRule="auto"/>
        <w:ind w:left="269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br/>
      </w:r>
      <w:r w:rsidRPr="00CC5650">
        <w:rPr>
          <w:rFonts w:ascii="Times New Roman" w:hAnsi="Times New Roman" w:cs="Times New Roman"/>
          <w:b/>
          <w:bCs/>
        </w:rPr>
        <w:t xml:space="preserve">Do </w:t>
      </w:r>
      <w:r w:rsidR="00400D12">
        <w:rPr>
          <w:rFonts w:ascii="Times New Roman" w:hAnsi="Times New Roman" w:cs="Times New Roman"/>
          <w:b/>
          <w:bCs/>
        </w:rPr>
        <w:t>10</w:t>
      </w:r>
      <w:r w:rsidRPr="00CC5650">
        <w:rPr>
          <w:rFonts w:ascii="Times New Roman" w:hAnsi="Times New Roman" w:cs="Times New Roman"/>
          <w:b/>
          <w:bCs/>
        </w:rPr>
        <w:t xml:space="preserve"> </w:t>
      </w:r>
      <w:r w:rsidR="00400D12">
        <w:rPr>
          <w:rFonts w:ascii="Times New Roman" w:hAnsi="Times New Roman" w:cs="Times New Roman"/>
          <w:b/>
          <w:bCs/>
        </w:rPr>
        <w:t>maja</w:t>
      </w:r>
      <w:r w:rsidRPr="00CC5650">
        <w:rPr>
          <w:rFonts w:ascii="Times New Roman" w:hAnsi="Times New Roman" w:cs="Times New Roman"/>
          <w:b/>
          <w:bCs/>
        </w:rPr>
        <w:t xml:space="preserve"> 2026 r., godz. 1</w:t>
      </w:r>
      <w:r>
        <w:rPr>
          <w:rFonts w:ascii="Times New Roman" w:hAnsi="Times New Roman" w:cs="Times New Roman"/>
          <w:b/>
          <w:bCs/>
        </w:rPr>
        <w:t>4</w:t>
      </w:r>
      <w:r w:rsidRPr="00CC5650">
        <w:rPr>
          <w:rFonts w:ascii="Times New Roman" w:hAnsi="Times New Roman" w:cs="Times New Roman"/>
          <w:b/>
          <w:bCs/>
        </w:rPr>
        <w:t>:00</w:t>
      </w:r>
    </w:p>
    <w:p w14:paraId="60A8F59A" w14:textId="36BD247F" w:rsidR="00E611FA" w:rsidRPr="00CB0F09" w:rsidRDefault="00E611FA" w:rsidP="00CC5650">
      <w:pPr>
        <w:suppressAutoHyphens w:val="0"/>
        <w:spacing w:line="259" w:lineRule="auto"/>
        <w:ind w:left="269"/>
      </w:pPr>
      <w:r w:rsidRPr="00CB0F09">
        <w:t>Oferty należy przesłać na adres e-mail:</w:t>
      </w:r>
      <w:r w:rsidR="00A14A54">
        <w:t xml:space="preserve"> </w:t>
      </w:r>
      <w:hyperlink r:id="rId9" w:history="1">
        <w:r w:rsidR="00A14A54" w:rsidRPr="00BD0F2A">
          <w:rPr>
            <w:rStyle w:val="Hipercze"/>
          </w:rPr>
          <w:t>swit.drawsko@wp.pl</w:t>
        </w:r>
      </w:hyperlink>
      <w:r w:rsidR="00A14A54">
        <w:t xml:space="preserve"> </w:t>
      </w:r>
      <w:r w:rsidRPr="00CB0F09">
        <w:t xml:space="preserve">lub złożyć osobiście w biurze spółdzielni pod adresem: </w:t>
      </w:r>
      <w:r w:rsidR="00A14A54">
        <w:t xml:space="preserve">ul. A. Mickiewicza 1, 78-500 Drawsko Pomorskie </w:t>
      </w:r>
    </w:p>
    <w:p w14:paraId="7847CA2F" w14:textId="397B3225" w:rsidR="00A14A54" w:rsidRPr="00CB0F09" w:rsidRDefault="00A14A54" w:rsidP="00A14A54">
      <w:pPr>
        <w:suppressAutoHyphens w:val="0"/>
        <w:spacing w:line="259" w:lineRule="auto"/>
      </w:pPr>
    </w:p>
    <w:p w14:paraId="3D1CB695" w14:textId="1467029A" w:rsidR="00E611FA" w:rsidRPr="00CB0F09" w:rsidRDefault="00E611FA" w:rsidP="0013234F">
      <w:pPr>
        <w:pStyle w:val="Akapitzlist"/>
        <w:numPr>
          <w:ilvl w:val="1"/>
          <w:numId w:val="55"/>
        </w:numPr>
        <w:spacing w:line="259" w:lineRule="auto"/>
        <w:ind w:left="567" w:hanging="283"/>
      </w:pPr>
      <w:r w:rsidRPr="0013234F">
        <w:rPr>
          <w:b/>
          <w:bCs/>
        </w:rPr>
        <w:t>Kontakt w sprawie zamówienia</w:t>
      </w:r>
      <w:r w:rsidRPr="00CB0F09">
        <w:br/>
        <w:t>W przypadku pytań dotyczących zapytania ofertowego prosimy o kontakt:</w:t>
      </w:r>
    </w:p>
    <w:p w14:paraId="11954D05" w14:textId="70658823" w:rsidR="00E611FA" w:rsidRPr="00CB0F09" w:rsidRDefault="00E611FA" w:rsidP="00A14A54">
      <w:pPr>
        <w:numPr>
          <w:ilvl w:val="0"/>
          <w:numId w:val="26"/>
        </w:numPr>
        <w:suppressAutoHyphens w:val="0"/>
        <w:spacing w:line="259" w:lineRule="auto"/>
      </w:pPr>
      <w:r w:rsidRPr="00CB0F09">
        <w:t xml:space="preserve">Imię i nazwisko: </w:t>
      </w:r>
      <w:r w:rsidR="00A14A54">
        <w:t xml:space="preserve">Janusz Woldanowski </w:t>
      </w:r>
    </w:p>
    <w:p w14:paraId="27B878F5" w14:textId="39504432" w:rsidR="00E611FA" w:rsidRPr="00CB0F09" w:rsidRDefault="00E611FA" w:rsidP="00A14A54">
      <w:pPr>
        <w:numPr>
          <w:ilvl w:val="0"/>
          <w:numId w:val="26"/>
        </w:numPr>
        <w:suppressAutoHyphens w:val="0"/>
        <w:spacing w:line="259" w:lineRule="auto"/>
      </w:pPr>
      <w:r w:rsidRPr="00CB0F09">
        <w:t>Telefon:</w:t>
      </w:r>
      <w:r w:rsidR="00A14A54">
        <w:t xml:space="preserve"> 94 36 35 004</w:t>
      </w:r>
    </w:p>
    <w:p w14:paraId="6B05150F" w14:textId="6551F831" w:rsidR="00E611FA" w:rsidRDefault="00E611FA" w:rsidP="00A14A54">
      <w:pPr>
        <w:numPr>
          <w:ilvl w:val="0"/>
          <w:numId w:val="26"/>
        </w:numPr>
        <w:suppressAutoHyphens w:val="0"/>
        <w:spacing w:line="259" w:lineRule="auto"/>
      </w:pPr>
      <w:r w:rsidRPr="00CB0F09">
        <w:t xml:space="preserve">E-mail: </w:t>
      </w:r>
      <w:hyperlink r:id="rId10" w:history="1">
        <w:r w:rsidR="00A14A54" w:rsidRPr="00BD0F2A">
          <w:rPr>
            <w:rStyle w:val="Hipercze"/>
          </w:rPr>
          <w:t>swit.drawsko@wp.pl</w:t>
        </w:r>
      </w:hyperlink>
      <w:r w:rsidR="00A14A54">
        <w:t xml:space="preserve"> </w:t>
      </w:r>
    </w:p>
    <w:p w14:paraId="1BBD51BE" w14:textId="704FABC4" w:rsidR="00A14A54" w:rsidRPr="00CB0F09" w:rsidRDefault="00000000" w:rsidP="00A14A54">
      <w:pPr>
        <w:suppressAutoHyphens w:val="0"/>
        <w:spacing w:line="259" w:lineRule="auto"/>
        <w:jc w:val="both"/>
      </w:pPr>
      <w:r>
        <w:rPr>
          <w:rFonts w:ascii="Times New Roman" w:hAnsi="Times New Roman"/>
        </w:rPr>
        <w:pict w14:anchorId="1D661566">
          <v:rect id="_x0000_i1025" style="width:0;height:1.5pt" o:hralign="center" o:hrstd="t" o:hr="t" fillcolor="#a0a0a0" stroked="f"/>
        </w:pict>
      </w:r>
    </w:p>
    <w:p w14:paraId="3D05DA48" w14:textId="77777777" w:rsidR="00E611FA" w:rsidRPr="008D4AC6" w:rsidRDefault="00E611FA" w:rsidP="00E611FA">
      <w:pPr>
        <w:spacing w:after="160" w:line="259" w:lineRule="auto"/>
        <w:rPr>
          <w:b/>
          <w:bCs/>
          <w:u w:val="single"/>
        </w:rPr>
      </w:pPr>
      <w:r w:rsidRPr="008D4AC6">
        <w:rPr>
          <w:b/>
          <w:bCs/>
          <w:u w:val="single"/>
        </w:rPr>
        <w:t>Zastrzegamy sobie prawo do unieważnienia postępowania bez podania przyczyny oraz do negocjacji warunków zamówienia z wybranym wykonawcą.</w:t>
      </w:r>
    </w:p>
    <w:p w14:paraId="5711F05D" w14:textId="77777777" w:rsidR="00E611FA" w:rsidRDefault="00E611FA" w:rsidP="00665EDD">
      <w:pPr>
        <w:rPr>
          <w:rFonts w:ascii="Times New Roman" w:hAnsi="Times New Roman"/>
          <w:b/>
          <w:bCs/>
        </w:rPr>
      </w:pPr>
    </w:p>
    <w:p w14:paraId="6F460D99" w14:textId="77777777" w:rsidR="00EC23D3" w:rsidRDefault="00EC23D3" w:rsidP="00665EDD">
      <w:pPr>
        <w:rPr>
          <w:rFonts w:ascii="Times New Roman" w:hAnsi="Times New Roman"/>
          <w:b/>
          <w:bCs/>
        </w:rPr>
      </w:pPr>
    </w:p>
    <w:p w14:paraId="192B4F80" w14:textId="77777777" w:rsidR="0013234F" w:rsidRDefault="0013234F" w:rsidP="00665EDD">
      <w:pPr>
        <w:rPr>
          <w:rFonts w:ascii="Times New Roman" w:hAnsi="Times New Roman"/>
          <w:b/>
          <w:bCs/>
        </w:rPr>
      </w:pPr>
    </w:p>
    <w:p w14:paraId="29238381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7E08FEC6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6B1723DB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0C4FAFC3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45217570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21BBF687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24CB59EC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0AFBA572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6507A6A2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748FB9FC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299B564C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0BF6846A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13BFAE32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47B3F061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39B9119A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6DAC14ED" w14:textId="77777777" w:rsidR="00400D12" w:rsidRDefault="00400D12" w:rsidP="00665EDD">
      <w:pPr>
        <w:rPr>
          <w:rFonts w:ascii="Times New Roman" w:hAnsi="Times New Roman"/>
          <w:b/>
          <w:bCs/>
        </w:rPr>
      </w:pPr>
    </w:p>
    <w:p w14:paraId="52850DD4" w14:textId="77777777" w:rsidR="0070302C" w:rsidRDefault="0070302C" w:rsidP="00665EDD">
      <w:pPr>
        <w:rPr>
          <w:rFonts w:ascii="Times New Roman" w:hAnsi="Times New Roman"/>
          <w:b/>
          <w:bCs/>
        </w:rPr>
      </w:pPr>
    </w:p>
    <w:p w14:paraId="45DE357A" w14:textId="47F0CB62" w:rsidR="006F57E0" w:rsidRPr="006F57E0" w:rsidRDefault="00376398" w:rsidP="006F57E0">
      <w:pPr>
        <w:numPr>
          <w:ilvl w:val="0"/>
          <w:numId w:val="10"/>
        </w:numPr>
        <w:rPr>
          <w:rFonts w:ascii="Times New Roman" w:hAnsi="Times New Roman"/>
        </w:rPr>
      </w:pPr>
      <w:r w:rsidRPr="00665EDD">
        <w:rPr>
          <w:rFonts w:ascii="Times New Roman" w:hAnsi="Times New Roman"/>
        </w:rPr>
        <w:lastRenderedPageBreak/>
        <w:t>Imię i nazwisko: _____________________________</w:t>
      </w:r>
    </w:p>
    <w:p w14:paraId="49BA7494" w14:textId="77777777" w:rsidR="00376398" w:rsidRPr="00665EDD" w:rsidRDefault="00376398" w:rsidP="00376398">
      <w:pPr>
        <w:numPr>
          <w:ilvl w:val="0"/>
          <w:numId w:val="10"/>
        </w:numPr>
        <w:rPr>
          <w:rFonts w:ascii="Times New Roman" w:hAnsi="Times New Roman"/>
        </w:rPr>
      </w:pPr>
      <w:r w:rsidRPr="00665EDD">
        <w:rPr>
          <w:rFonts w:ascii="Times New Roman" w:hAnsi="Times New Roman"/>
        </w:rPr>
        <w:t>Firma (jeśli dotyczy): _________________________</w:t>
      </w:r>
    </w:p>
    <w:p w14:paraId="4730DCCB" w14:textId="7FCF0BD6" w:rsidR="00376398" w:rsidRDefault="00376398" w:rsidP="00376398">
      <w:pPr>
        <w:numPr>
          <w:ilvl w:val="0"/>
          <w:numId w:val="10"/>
        </w:numPr>
        <w:rPr>
          <w:rFonts w:ascii="Times New Roman" w:hAnsi="Times New Roman"/>
        </w:rPr>
      </w:pPr>
      <w:r w:rsidRPr="00665EDD">
        <w:rPr>
          <w:rFonts w:ascii="Times New Roman" w:hAnsi="Times New Roman"/>
        </w:rPr>
        <w:t>Adres  _______________________________</w:t>
      </w:r>
      <w:r w:rsidR="00A936CA">
        <w:rPr>
          <w:rFonts w:ascii="Times New Roman" w:hAnsi="Times New Roman"/>
        </w:rPr>
        <w:t>______</w:t>
      </w:r>
    </w:p>
    <w:p w14:paraId="78A7A433" w14:textId="6754F03F" w:rsidR="00A936CA" w:rsidRPr="00A936CA" w:rsidRDefault="00A936CA" w:rsidP="00A936CA">
      <w:pPr>
        <w:numPr>
          <w:ilvl w:val="0"/>
          <w:numId w:val="10"/>
        </w:numPr>
        <w:rPr>
          <w:rFonts w:ascii="Times New Roman" w:hAnsi="Times New Roman"/>
        </w:rPr>
      </w:pPr>
      <w:r w:rsidRPr="00665EDD">
        <w:rPr>
          <w:rFonts w:ascii="Times New Roman" w:hAnsi="Times New Roman"/>
        </w:rPr>
        <w:t>Adres e-mail: _______________________________</w:t>
      </w:r>
    </w:p>
    <w:p w14:paraId="4C601A3D" w14:textId="3EFB3BC5" w:rsidR="00376398" w:rsidRPr="00376398" w:rsidRDefault="00376398" w:rsidP="00376398">
      <w:pPr>
        <w:numPr>
          <w:ilvl w:val="0"/>
          <w:numId w:val="10"/>
        </w:numPr>
        <w:rPr>
          <w:rFonts w:ascii="Times New Roman" w:hAnsi="Times New Roman"/>
        </w:rPr>
      </w:pPr>
      <w:r w:rsidRPr="00665EDD">
        <w:rPr>
          <w:rFonts w:ascii="Times New Roman" w:hAnsi="Times New Roman"/>
        </w:rPr>
        <w:t>Numer telefonu: _____________________________</w:t>
      </w:r>
    </w:p>
    <w:p w14:paraId="318C783B" w14:textId="77777777" w:rsidR="008D4AC6" w:rsidRDefault="008D4AC6" w:rsidP="00665EDD">
      <w:pPr>
        <w:rPr>
          <w:rFonts w:ascii="Times New Roman" w:hAnsi="Times New Roman"/>
          <w:b/>
          <w:bCs/>
        </w:rPr>
      </w:pPr>
    </w:p>
    <w:p w14:paraId="48E95BEB" w14:textId="6864E52C" w:rsidR="00665EDD" w:rsidRPr="00376398" w:rsidRDefault="00665EDD" w:rsidP="00376398">
      <w:pPr>
        <w:jc w:val="center"/>
        <w:rPr>
          <w:rFonts w:ascii="Times New Roman" w:hAnsi="Times New Roman"/>
          <w:b/>
          <w:bCs/>
          <w:sz w:val="44"/>
          <w:szCs w:val="44"/>
        </w:rPr>
      </w:pPr>
      <w:r w:rsidRPr="00665EDD">
        <w:rPr>
          <w:rFonts w:ascii="Times New Roman" w:hAnsi="Times New Roman"/>
          <w:b/>
          <w:bCs/>
          <w:sz w:val="44"/>
          <w:szCs w:val="44"/>
        </w:rPr>
        <w:t>Ofert</w:t>
      </w:r>
      <w:r w:rsidR="00376398" w:rsidRPr="00376398">
        <w:rPr>
          <w:rFonts w:ascii="Times New Roman" w:hAnsi="Times New Roman"/>
          <w:b/>
          <w:bCs/>
          <w:sz w:val="44"/>
          <w:szCs w:val="44"/>
        </w:rPr>
        <w:t>a</w:t>
      </w:r>
    </w:p>
    <w:p w14:paraId="519F9E48" w14:textId="77777777" w:rsidR="00665EDD" w:rsidRPr="006F57E0" w:rsidRDefault="00665EDD" w:rsidP="00665EDD">
      <w:pPr>
        <w:rPr>
          <w:rFonts w:ascii="Times New Roman" w:hAnsi="Times New Roman"/>
          <w:b/>
          <w:bCs/>
          <w:sz w:val="18"/>
          <w:szCs w:val="18"/>
        </w:rPr>
      </w:pPr>
    </w:p>
    <w:p w14:paraId="52D99A7B" w14:textId="58027ADA" w:rsidR="00CC5650" w:rsidRDefault="00CC5650" w:rsidP="00CC5650">
      <w:pPr>
        <w:spacing w:after="20" w:line="259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Na u</w:t>
      </w:r>
      <w:r w:rsidRPr="00CC5650">
        <w:rPr>
          <w:rFonts w:ascii="Times New Roman" w:hAnsi="Times New Roman" w:cs="Times New Roman"/>
          <w:b/>
          <w:bCs/>
        </w:rPr>
        <w:t>sług</w:t>
      </w:r>
      <w:r>
        <w:rPr>
          <w:rFonts w:ascii="Times New Roman" w:hAnsi="Times New Roman" w:cs="Times New Roman"/>
          <w:b/>
          <w:bCs/>
        </w:rPr>
        <w:t>ę</w:t>
      </w:r>
      <w:r w:rsidRPr="00CC5650">
        <w:rPr>
          <w:rFonts w:ascii="Times New Roman" w:hAnsi="Times New Roman" w:cs="Times New Roman"/>
          <w:b/>
          <w:bCs/>
        </w:rPr>
        <w:t xml:space="preserve"> mycia i dezynfekcji pojemników na odpady komunalne zgodnie z § 3 Regulaminu utrzymania czystości i porządku Gminy Miasto Drawsko Pomorskie (Uchwała Nr LXXVI/646/2023) – 2 razy w roku </w:t>
      </w:r>
      <w:r>
        <w:rPr>
          <w:rFonts w:ascii="Times New Roman" w:hAnsi="Times New Roman" w:cs="Times New Roman"/>
          <w:b/>
          <w:bCs/>
        </w:rPr>
        <w:t>.</w:t>
      </w:r>
    </w:p>
    <w:p w14:paraId="3316A663" w14:textId="77777777" w:rsidR="00CC5650" w:rsidRPr="0013234F" w:rsidRDefault="00CC5650" w:rsidP="00EC23D3">
      <w:pPr>
        <w:jc w:val="both"/>
        <w:rPr>
          <w:sz w:val="10"/>
          <w:szCs w:val="10"/>
        </w:rPr>
      </w:pPr>
    </w:p>
    <w:p w14:paraId="07057B6C" w14:textId="449067D9" w:rsidR="0070302C" w:rsidRDefault="00CC5650" w:rsidP="00CC5650">
      <w:pPr>
        <w:spacing w:after="20" w:line="259" w:lineRule="auto"/>
        <w:jc w:val="both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</w:rPr>
        <w:t>Mycie wewnętrzne i zewnętrzne pojemnik</w:t>
      </w:r>
      <w:r>
        <w:rPr>
          <w:rFonts w:ascii="Times New Roman" w:hAnsi="Times New Roman" w:cs="Times New Roman"/>
        </w:rPr>
        <w:t>a</w:t>
      </w:r>
      <w:r w:rsidRPr="00CC56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 pojemność </w:t>
      </w:r>
      <w:r w:rsidRPr="00CC5650">
        <w:rPr>
          <w:rFonts w:ascii="Times New Roman" w:hAnsi="Times New Roman" w:cs="Times New Roman"/>
        </w:rPr>
        <w:t>240 l</w:t>
      </w:r>
      <w:r>
        <w:rPr>
          <w:rFonts w:ascii="Times New Roman" w:hAnsi="Times New Roman" w:cs="Times New Roman"/>
        </w:rPr>
        <w:t xml:space="preserve"> </w:t>
      </w:r>
      <w:r w:rsidR="0070302C">
        <w:rPr>
          <w:rFonts w:ascii="Times New Roman" w:hAnsi="Times New Roman" w:cs="Times New Roman"/>
        </w:rPr>
        <w:t xml:space="preserve">i 1100 l </w:t>
      </w:r>
      <w:r>
        <w:rPr>
          <w:rFonts w:ascii="Times New Roman" w:hAnsi="Times New Roman" w:cs="Times New Roman"/>
        </w:rPr>
        <w:t>b</w:t>
      </w:r>
      <w:r w:rsidRPr="00CC5650">
        <w:rPr>
          <w:rFonts w:ascii="Times New Roman" w:hAnsi="Times New Roman" w:cs="Times New Roman"/>
        </w:rPr>
        <w:t>iodegradowal</w:t>
      </w:r>
      <w:r>
        <w:rPr>
          <w:rFonts w:ascii="Times New Roman" w:hAnsi="Times New Roman" w:cs="Times New Roman"/>
        </w:rPr>
        <w:t>nymi</w:t>
      </w:r>
      <w:r w:rsidRPr="00CC5650">
        <w:rPr>
          <w:rFonts w:ascii="Times New Roman" w:hAnsi="Times New Roman" w:cs="Times New Roman"/>
        </w:rPr>
        <w:t xml:space="preserve"> środk</w:t>
      </w:r>
      <w:r>
        <w:rPr>
          <w:rFonts w:ascii="Times New Roman" w:hAnsi="Times New Roman" w:cs="Times New Roman"/>
        </w:rPr>
        <w:t>ami</w:t>
      </w:r>
      <w:r w:rsidRPr="00CC5650">
        <w:rPr>
          <w:rFonts w:ascii="Times New Roman" w:hAnsi="Times New Roman" w:cs="Times New Roman"/>
        </w:rPr>
        <w:t xml:space="preserve"> chemiczn</w:t>
      </w:r>
      <w:r>
        <w:rPr>
          <w:rFonts w:ascii="Times New Roman" w:hAnsi="Times New Roman" w:cs="Times New Roman"/>
        </w:rPr>
        <w:t>ymi</w:t>
      </w:r>
      <w:r w:rsidRPr="00CC5650">
        <w:rPr>
          <w:rFonts w:ascii="Times New Roman" w:hAnsi="Times New Roman" w:cs="Times New Roman"/>
        </w:rPr>
        <w:t>, dezynfekcja i dezynsekcja, usunięcie osadów i nieczystości z dna pojemnik</w:t>
      </w:r>
      <w:r>
        <w:rPr>
          <w:rFonts w:ascii="Times New Roman" w:hAnsi="Times New Roman" w:cs="Times New Roman"/>
        </w:rPr>
        <w:t xml:space="preserve">a: </w:t>
      </w:r>
    </w:p>
    <w:p w14:paraId="0D4C8653" w14:textId="0B471911" w:rsidR="006F57E0" w:rsidRDefault="006F57E0" w:rsidP="006F57E0">
      <w:pPr>
        <w:spacing w:after="20" w:line="259" w:lineRule="auto"/>
        <w:ind w:left="269"/>
        <w:rPr>
          <w:rFonts w:ascii="Times New Roman" w:hAnsi="Times New Roman" w:cs="Times New Roman"/>
        </w:rPr>
      </w:pPr>
      <w:r w:rsidRPr="00CC5650">
        <w:rPr>
          <w:rFonts w:ascii="Times New Roman" w:hAnsi="Times New Roman" w:cs="Times New Roman"/>
          <w:b/>
          <w:bCs/>
        </w:rPr>
        <w:t xml:space="preserve">Opcja </w:t>
      </w:r>
      <w:r w:rsidR="00085348">
        <w:rPr>
          <w:rFonts w:ascii="Times New Roman" w:hAnsi="Times New Roman" w:cs="Times New Roman"/>
        </w:rPr>
        <w:t>___:__________________________________________________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960"/>
        <w:gridCol w:w="1260"/>
        <w:gridCol w:w="1749"/>
      </w:tblGrid>
      <w:tr w:rsidR="0070302C" w:rsidRPr="0070302C" w14:paraId="6258D321" w14:textId="77777777" w:rsidTr="00085348">
        <w:trPr>
          <w:trHeight w:val="191"/>
        </w:trPr>
        <w:tc>
          <w:tcPr>
            <w:tcW w:w="3397" w:type="dxa"/>
            <w:noWrap/>
            <w:vAlign w:val="bottom"/>
            <w:hideMark/>
          </w:tcPr>
          <w:p w14:paraId="52DC6480" w14:textId="77777777" w:rsidR="0070302C" w:rsidRPr="0070302C" w:rsidRDefault="0070302C" w:rsidP="0070302C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Drawsko Pomorskie </w:t>
            </w:r>
          </w:p>
        </w:tc>
        <w:tc>
          <w:tcPr>
            <w:tcW w:w="960" w:type="dxa"/>
            <w:noWrap/>
            <w:vAlign w:val="bottom"/>
            <w:hideMark/>
          </w:tcPr>
          <w:p w14:paraId="6C085A63" w14:textId="77777777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ilość</w:t>
            </w:r>
          </w:p>
        </w:tc>
        <w:tc>
          <w:tcPr>
            <w:tcW w:w="1260" w:type="dxa"/>
            <w:noWrap/>
            <w:vAlign w:val="bottom"/>
            <w:hideMark/>
          </w:tcPr>
          <w:p w14:paraId="17808AA4" w14:textId="77777777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cena netto</w:t>
            </w:r>
          </w:p>
        </w:tc>
        <w:tc>
          <w:tcPr>
            <w:tcW w:w="1749" w:type="dxa"/>
            <w:noWrap/>
            <w:vAlign w:val="bottom"/>
            <w:hideMark/>
          </w:tcPr>
          <w:p w14:paraId="546FDC07" w14:textId="53F91C39" w:rsidR="0070302C" w:rsidRPr="0070302C" w:rsidRDefault="0070302C" w:rsidP="0070302C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 w:bidi="ar-SA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 w:bidi="ar-SA"/>
              </w:rPr>
              <w:t xml:space="preserve"> netto </w:t>
            </w:r>
          </w:p>
        </w:tc>
      </w:tr>
      <w:tr w:rsidR="0070302C" w:rsidRPr="0070302C" w14:paraId="2528B55D" w14:textId="77777777" w:rsidTr="00085348">
        <w:trPr>
          <w:trHeight w:val="338"/>
        </w:trPr>
        <w:tc>
          <w:tcPr>
            <w:tcW w:w="3397" w:type="dxa"/>
            <w:noWrap/>
            <w:vAlign w:val="bottom"/>
            <w:hideMark/>
          </w:tcPr>
          <w:p w14:paraId="04A889FC" w14:textId="293D6C9F" w:rsidR="0070302C" w:rsidRPr="0070302C" w:rsidRDefault="0070302C" w:rsidP="0070302C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cena mycia pojemników 240 l</w:t>
            </w:r>
          </w:p>
        </w:tc>
        <w:tc>
          <w:tcPr>
            <w:tcW w:w="960" w:type="dxa"/>
            <w:noWrap/>
            <w:vAlign w:val="bottom"/>
            <w:hideMark/>
          </w:tcPr>
          <w:p w14:paraId="50C238BA" w14:textId="77777777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50</w:t>
            </w:r>
          </w:p>
        </w:tc>
        <w:tc>
          <w:tcPr>
            <w:tcW w:w="1260" w:type="dxa"/>
            <w:noWrap/>
            <w:vAlign w:val="bottom"/>
          </w:tcPr>
          <w:p w14:paraId="4607098B" w14:textId="65B260BD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749" w:type="dxa"/>
            <w:noWrap/>
            <w:vAlign w:val="bottom"/>
          </w:tcPr>
          <w:p w14:paraId="58B14ECB" w14:textId="016B3312" w:rsidR="0070302C" w:rsidRPr="0070302C" w:rsidRDefault="0070302C" w:rsidP="0070302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</w:p>
        </w:tc>
      </w:tr>
      <w:tr w:rsidR="0070302C" w:rsidRPr="0070302C" w14:paraId="0C072EE7" w14:textId="77777777" w:rsidTr="00085348">
        <w:trPr>
          <w:trHeight w:val="129"/>
        </w:trPr>
        <w:tc>
          <w:tcPr>
            <w:tcW w:w="3397" w:type="dxa"/>
            <w:noWrap/>
            <w:vAlign w:val="bottom"/>
            <w:hideMark/>
          </w:tcPr>
          <w:p w14:paraId="25C26EAE" w14:textId="77777777" w:rsidR="0070302C" w:rsidRPr="0070302C" w:rsidRDefault="0070302C" w:rsidP="0070302C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cena mycia pojemników 1100l</w:t>
            </w:r>
          </w:p>
        </w:tc>
        <w:tc>
          <w:tcPr>
            <w:tcW w:w="960" w:type="dxa"/>
            <w:noWrap/>
            <w:vAlign w:val="bottom"/>
            <w:hideMark/>
          </w:tcPr>
          <w:p w14:paraId="2F1CBE09" w14:textId="77777777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85</w:t>
            </w:r>
          </w:p>
        </w:tc>
        <w:tc>
          <w:tcPr>
            <w:tcW w:w="1260" w:type="dxa"/>
            <w:noWrap/>
            <w:vAlign w:val="bottom"/>
          </w:tcPr>
          <w:p w14:paraId="7CB33B47" w14:textId="07362A1A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749" w:type="dxa"/>
            <w:noWrap/>
            <w:vAlign w:val="bottom"/>
          </w:tcPr>
          <w:p w14:paraId="35940EC3" w14:textId="0892EEF7" w:rsidR="0070302C" w:rsidRPr="0070302C" w:rsidRDefault="0070302C" w:rsidP="0070302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</w:p>
        </w:tc>
      </w:tr>
      <w:tr w:rsidR="0070302C" w:rsidRPr="0070302C" w14:paraId="3042438A" w14:textId="77777777" w:rsidTr="0070302C">
        <w:trPr>
          <w:trHeight w:val="105"/>
        </w:trPr>
        <w:tc>
          <w:tcPr>
            <w:tcW w:w="3397" w:type="dxa"/>
            <w:noWrap/>
            <w:vAlign w:val="bottom"/>
          </w:tcPr>
          <w:p w14:paraId="01AEDB8F" w14:textId="09E60CAB" w:rsidR="0070302C" w:rsidRPr="0070302C" w:rsidRDefault="0070302C" w:rsidP="0070302C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RAZEM </w:t>
            </w:r>
          </w:p>
        </w:tc>
        <w:tc>
          <w:tcPr>
            <w:tcW w:w="960" w:type="dxa"/>
            <w:noWrap/>
            <w:vAlign w:val="bottom"/>
          </w:tcPr>
          <w:p w14:paraId="2C29BE4A" w14:textId="3D369CF0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1</w:t>
            </w:r>
            <w:r w:rsidR="00400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3</w:t>
            </w:r>
            <w:r w:rsidRPr="0070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 xml:space="preserve">5 </w:t>
            </w:r>
          </w:p>
        </w:tc>
        <w:tc>
          <w:tcPr>
            <w:tcW w:w="1260" w:type="dxa"/>
            <w:noWrap/>
            <w:vAlign w:val="bottom"/>
          </w:tcPr>
          <w:p w14:paraId="5875DF58" w14:textId="1091ABE1" w:rsidR="0070302C" w:rsidRPr="0070302C" w:rsidRDefault="0070302C" w:rsidP="007030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 w:bidi="ar-SA"/>
              </w:rPr>
              <w:t>-------</w:t>
            </w:r>
          </w:p>
        </w:tc>
        <w:tc>
          <w:tcPr>
            <w:tcW w:w="1749" w:type="dxa"/>
            <w:noWrap/>
            <w:vAlign w:val="bottom"/>
          </w:tcPr>
          <w:p w14:paraId="3D06283B" w14:textId="77777777" w:rsidR="0070302C" w:rsidRPr="0070302C" w:rsidRDefault="0070302C" w:rsidP="0070302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</w:p>
        </w:tc>
      </w:tr>
    </w:tbl>
    <w:p w14:paraId="3E48A7FE" w14:textId="77777777" w:rsidR="00CC5650" w:rsidRPr="0013234F" w:rsidRDefault="00CC5650" w:rsidP="00EC23D3">
      <w:pPr>
        <w:jc w:val="both"/>
        <w:rPr>
          <w:sz w:val="10"/>
          <w:szCs w:val="10"/>
        </w:rPr>
      </w:pPr>
    </w:p>
    <w:p w14:paraId="0BB2C8C7" w14:textId="4ACDE17E" w:rsidR="0070302C" w:rsidRDefault="0070302C" w:rsidP="00D21518">
      <w:pPr>
        <w:rPr>
          <w:b/>
          <w:bCs/>
        </w:rPr>
      </w:pPr>
      <w:r>
        <w:rPr>
          <w:b/>
          <w:bCs/>
        </w:rPr>
        <w:t>Podatek VAT ………………</w:t>
      </w:r>
    </w:p>
    <w:p w14:paraId="4CABFB36" w14:textId="57507474" w:rsidR="0070302C" w:rsidRDefault="0070302C" w:rsidP="00D21518">
      <w:pPr>
        <w:rPr>
          <w:b/>
          <w:bCs/>
        </w:rPr>
      </w:pPr>
      <w:r>
        <w:rPr>
          <w:b/>
          <w:bCs/>
        </w:rPr>
        <w:t>Cena brutto ……………….</w:t>
      </w:r>
    </w:p>
    <w:p w14:paraId="3C16440C" w14:textId="2BFC5E1A" w:rsidR="00D21518" w:rsidRDefault="00D21518" w:rsidP="00D21518">
      <w:pPr>
        <w:rPr>
          <w:b/>
          <w:bCs/>
        </w:rPr>
      </w:pPr>
      <w:r w:rsidRPr="006A63E3">
        <w:rPr>
          <w:b/>
          <w:bCs/>
        </w:rPr>
        <w:t>Oświadczenia Wykonawcy</w:t>
      </w:r>
    </w:p>
    <w:p w14:paraId="3D3D5F98" w14:textId="77777777" w:rsidR="00D21518" w:rsidRPr="0013234F" w:rsidRDefault="00D21518" w:rsidP="00D21518">
      <w:pPr>
        <w:rPr>
          <w:b/>
          <w:bCs/>
          <w:sz w:val="10"/>
          <w:szCs w:val="10"/>
        </w:rPr>
      </w:pPr>
    </w:p>
    <w:p w14:paraId="0572CE0C" w14:textId="14CA648F" w:rsidR="00D21518" w:rsidRPr="006A63E3" w:rsidRDefault="00D21518" w:rsidP="00D21518">
      <w:pPr>
        <w:numPr>
          <w:ilvl w:val="0"/>
          <w:numId w:val="45"/>
        </w:numPr>
        <w:suppressAutoHyphens w:val="0"/>
        <w:spacing w:line="259" w:lineRule="auto"/>
      </w:pPr>
      <w:r w:rsidRPr="000C444B">
        <w:rPr>
          <w:rFonts w:ascii="Times New Roman" w:hAnsi="Times New Roman"/>
        </w:rPr>
        <w:t>Oświadczam(y), że posiadam(y) odpowiednie kwalifikacje, uprawnienia oraz doświadczenie wymagane do realizacji zamówienia i zobowiązuję(my) się do wykonania przedmiotu zamówienia zgodnie z zapytaniem ofertowym</w:t>
      </w:r>
      <w:r>
        <w:rPr>
          <w:rFonts w:ascii="Times New Roman" w:hAnsi="Times New Roman"/>
        </w:rPr>
        <w:t xml:space="preserve"> i </w:t>
      </w:r>
      <w:r w:rsidRPr="006A63E3">
        <w:t xml:space="preserve">obowiązującymi przepisami </w:t>
      </w:r>
      <w:r>
        <w:t xml:space="preserve"> </w:t>
      </w:r>
    </w:p>
    <w:p w14:paraId="53D4E9C6" w14:textId="77777777" w:rsidR="00D21518" w:rsidRPr="006A63E3" w:rsidRDefault="00D21518" w:rsidP="00D21518">
      <w:pPr>
        <w:numPr>
          <w:ilvl w:val="0"/>
          <w:numId w:val="45"/>
        </w:numPr>
        <w:suppressAutoHyphens w:val="0"/>
        <w:spacing w:line="259" w:lineRule="auto"/>
      </w:pPr>
      <w:r w:rsidRPr="006A63E3">
        <w:t>Warunki płatności: ...................................................</w:t>
      </w:r>
    </w:p>
    <w:p w14:paraId="2A192560" w14:textId="3B79B4AC" w:rsidR="00D21518" w:rsidRDefault="00D21518" w:rsidP="00D21518">
      <w:pPr>
        <w:numPr>
          <w:ilvl w:val="0"/>
          <w:numId w:val="45"/>
        </w:numPr>
        <w:suppressAutoHyphens w:val="0"/>
        <w:spacing w:line="259" w:lineRule="auto"/>
      </w:pPr>
      <w:r w:rsidRPr="006A63E3">
        <w:t xml:space="preserve">Osoby przewidziane do </w:t>
      </w:r>
      <w:r>
        <w:t xml:space="preserve">kontaktu z zamawiającym </w:t>
      </w:r>
      <w:r w:rsidRPr="006A63E3">
        <w:t>(imię, nazwisk</w:t>
      </w:r>
      <w:r>
        <w:t xml:space="preserve">o, tel. </w:t>
      </w:r>
      <w:r w:rsidRPr="006A63E3">
        <w:t>):</w:t>
      </w:r>
      <w:r w:rsidRPr="006A63E3">
        <w:br/>
        <w:t>.....................................................................</w:t>
      </w:r>
    </w:p>
    <w:p w14:paraId="275DCD87" w14:textId="77777777" w:rsidR="000C444B" w:rsidRPr="0013234F" w:rsidRDefault="000C444B" w:rsidP="000C444B">
      <w:pPr>
        <w:rPr>
          <w:rFonts w:ascii="Times New Roman" w:hAnsi="Times New Roman"/>
          <w:sz w:val="10"/>
          <w:szCs w:val="10"/>
        </w:rPr>
      </w:pPr>
    </w:p>
    <w:p w14:paraId="2B5FB342" w14:textId="16F9372C" w:rsidR="00D544ED" w:rsidRDefault="000C444B" w:rsidP="00D544ED">
      <w:pPr>
        <w:rPr>
          <w:rFonts w:ascii="Segoe UI Symbol" w:hAnsi="Segoe UI Symbol" w:cs="Segoe UI Symbol"/>
        </w:rPr>
      </w:pPr>
      <w:r w:rsidRPr="000C444B">
        <w:rPr>
          <w:rFonts w:ascii="Times New Roman" w:hAnsi="Times New Roman"/>
          <w:b/>
          <w:bCs/>
        </w:rPr>
        <w:t>Załączniki do oferty</w:t>
      </w:r>
      <w:r w:rsidRPr="000C444B">
        <w:rPr>
          <w:rFonts w:ascii="Times New Roman" w:hAnsi="Times New Roman"/>
          <w:b/>
          <w:bCs/>
        </w:rPr>
        <w:br/>
      </w:r>
      <w:r w:rsidRPr="000C444B">
        <w:rPr>
          <w:rFonts w:ascii="Times New Roman" w:hAnsi="Times New Roman"/>
        </w:rPr>
        <w:t>Proszę zaznaczyć załączone dokumenty:</w:t>
      </w:r>
      <w:r w:rsidRPr="000C444B">
        <w:rPr>
          <w:rFonts w:ascii="Times New Roman" w:hAnsi="Times New Roman"/>
        </w:rPr>
        <w:br/>
      </w:r>
      <w:r w:rsidR="00D544ED" w:rsidRPr="000C444B">
        <w:rPr>
          <w:rFonts w:ascii="Segoe UI Symbol" w:hAnsi="Segoe UI Symbol" w:cs="Segoe UI Symbol"/>
        </w:rPr>
        <w:t>☐</w:t>
      </w:r>
      <w:r w:rsidR="00D544ED" w:rsidRPr="000C444B">
        <w:rPr>
          <w:rFonts w:ascii="Times New Roman" w:hAnsi="Times New Roman"/>
        </w:rPr>
        <w:t xml:space="preserve"> </w:t>
      </w:r>
      <w:r w:rsidR="00D544ED">
        <w:rPr>
          <w:rFonts w:ascii="Times New Roman" w:hAnsi="Times New Roman"/>
        </w:rPr>
        <w:t xml:space="preserve">proponowany harmonogram realizacji </w:t>
      </w:r>
      <w:r w:rsidR="0013234F">
        <w:rPr>
          <w:rFonts w:ascii="Times New Roman" w:hAnsi="Times New Roman"/>
        </w:rPr>
        <w:t>usługi</w:t>
      </w:r>
    </w:p>
    <w:p w14:paraId="65A39B1D" w14:textId="5E0B743A" w:rsidR="000C444B" w:rsidRPr="00D544ED" w:rsidRDefault="000C444B" w:rsidP="00D544ED">
      <w:pPr>
        <w:rPr>
          <w:rFonts w:ascii="Times New Roman" w:hAnsi="Times New Roman"/>
        </w:rPr>
      </w:pPr>
      <w:r w:rsidRPr="000C444B">
        <w:rPr>
          <w:rFonts w:ascii="Segoe UI Symbol" w:hAnsi="Segoe UI Symbol" w:cs="Segoe UI Symbol"/>
        </w:rPr>
        <w:t>☐</w:t>
      </w:r>
      <w:r w:rsidRPr="000C444B">
        <w:rPr>
          <w:rFonts w:ascii="Times New Roman" w:hAnsi="Times New Roman"/>
        </w:rPr>
        <w:t xml:space="preserve"> Odpis z rejestru dzia</w:t>
      </w:r>
      <w:r w:rsidRPr="000C444B">
        <w:rPr>
          <w:rFonts w:ascii="Times New Roman" w:hAnsi="Times New Roman" w:cs="Times New Roman"/>
        </w:rPr>
        <w:t>ł</w:t>
      </w:r>
      <w:r w:rsidRPr="000C444B">
        <w:rPr>
          <w:rFonts w:ascii="Times New Roman" w:hAnsi="Times New Roman"/>
        </w:rPr>
        <w:t>alno</w:t>
      </w:r>
      <w:r w:rsidRPr="000C444B">
        <w:rPr>
          <w:rFonts w:ascii="Times New Roman" w:hAnsi="Times New Roman" w:cs="Times New Roman"/>
        </w:rPr>
        <w:t>ś</w:t>
      </w:r>
      <w:r w:rsidRPr="000C444B">
        <w:rPr>
          <w:rFonts w:ascii="Times New Roman" w:hAnsi="Times New Roman"/>
        </w:rPr>
        <w:t>ci gospodarczej (CEIDG/KRS).</w:t>
      </w:r>
      <w:r w:rsidRPr="000C444B">
        <w:rPr>
          <w:rFonts w:ascii="Times New Roman" w:hAnsi="Times New Roman"/>
        </w:rPr>
        <w:br/>
      </w:r>
      <w:r w:rsidRPr="000C444B">
        <w:rPr>
          <w:rFonts w:ascii="Segoe UI Symbol" w:hAnsi="Segoe UI Symbol" w:cs="Segoe UI Symbol"/>
        </w:rPr>
        <w:t>☐</w:t>
      </w:r>
      <w:r w:rsidRPr="000C444B">
        <w:rPr>
          <w:rFonts w:ascii="Times New Roman" w:hAnsi="Times New Roman"/>
        </w:rPr>
        <w:t xml:space="preserve"> Inne dokumenty (prosz</w:t>
      </w:r>
      <w:r w:rsidRPr="000C444B">
        <w:rPr>
          <w:rFonts w:ascii="Times New Roman" w:hAnsi="Times New Roman" w:cs="Times New Roman"/>
        </w:rPr>
        <w:t>ę</w:t>
      </w:r>
      <w:r w:rsidRPr="000C444B">
        <w:rPr>
          <w:rFonts w:ascii="Times New Roman" w:hAnsi="Times New Roman"/>
        </w:rPr>
        <w:t xml:space="preserve"> wymieni</w:t>
      </w:r>
      <w:r w:rsidRPr="000C444B">
        <w:rPr>
          <w:rFonts w:ascii="Times New Roman" w:hAnsi="Times New Roman" w:cs="Times New Roman"/>
        </w:rPr>
        <w:t>ć</w:t>
      </w:r>
      <w:r w:rsidRPr="000C444B">
        <w:rPr>
          <w:rFonts w:ascii="Times New Roman" w:hAnsi="Times New Roman"/>
        </w:rPr>
        <w:t>): _______________________________________</w:t>
      </w:r>
      <w:r w:rsidR="006E2ABB">
        <w:rPr>
          <w:rFonts w:ascii="Times New Roman" w:hAnsi="Times New Roman"/>
        </w:rPr>
        <w:t>___</w:t>
      </w:r>
    </w:p>
    <w:p w14:paraId="36005B5E" w14:textId="77777777" w:rsidR="000C444B" w:rsidRPr="0013234F" w:rsidRDefault="000C444B" w:rsidP="00A936CA">
      <w:pPr>
        <w:rPr>
          <w:rFonts w:ascii="Times New Roman" w:hAnsi="Times New Roman"/>
          <w:b/>
          <w:bCs/>
          <w:sz w:val="10"/>
          <w:szCs w:val="10"/>
        </w:rPr>
      </w:pPr>
    </w:p>
    <w:p w14:paraId="64B586F7" w14:textId="0042C2BB" w:rsidR="00E96A24" w:rsidRPr="0013234F" w:rsidRDefault="00CD659F" w:rsidP="004C77F2">
      <w:pPr>
        <w:rPr>
          <w:rFonts w:ascii="Times New Roman" w:hAnsi="Times New Roman"/>
          <w:b/>
          <w:bCs/>
        </w:rPr>
      </w:pPr>
      <w:r w:rsidRPr="004C77F2">
        <w:rPr>
          <w:rFonts w:ascii="Times New Roman" w:hAnsi="Times New Roman"/>
          <w:b/>
          <w:bCs/>
        </w:rPr>
        <w:t>Termin związania ofertą : ……………………….dni .</w:t>
      </w:r>
    </w:p>
    <w:p w14:paraId="37D57FF9" w14:textId="47442270" w:rsidR="006F57E0" w:rsidRDefault="006F57E0" w:rsidP="006F57E0">
      <w:pPr>
        <w:spacing w:line="276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Data, p</w:t>
      </w:r>
      <w:r w:rsidR="00E96A24" w:rsidRPr="00E96A24">
        <w:rPr>
          <w:rFonts w:ascii="Times New Roman" w:hAnsi="Times New Roman"/>
          <w:b/>
          <w:bCs/>
        </w:rPr>
        <w:t>odpis i pieczęć wykonawcy</w:t>
      </w:r>
      <w:r>
        <w:rPr>
          <w:rFonts w:ascii="Times New Roman" w:hAnsi="Times New Roman"/>
          <w:b/>
          <w:bCs/>
        </w:rPr>
        <w:t xml:space="preserve"> :</w:t>
      </w:r>
    </w:p>
    <w:p w14:paraId="6C609F7D" w14:textId="0165C224" w:rsidR="00E96A24" w:rsidRDefault="00E96A24" w:rsidP="006F57E0">
      <w:pPr>
        <w:spacing w:line="276" w:lineRule="auto"/>
        <w:jc w:val="right"/>
        <w:rPr>
          <w:rFonts w:ascii="Times New Roman" w:hAnsi="Times New Roman"/>
        </w:rPr>
      </w:pPr>
      <w:r w:rsidRPr="00E96A24">
        <w:rPr>
          <w:rFonts w:ascii="Times New Roman" w:hAnsi="Times New Roman"/>
        </w:rPr>
        <w:br/>
        <w:t>......................................................</w:t>
      </w:r>
    </w:p>
    <w:p w14:paraId="7D6F6325" w14:textId="77777777" w:rsidR="00400D12" w:rsidRDefault="00400D12" w:rsidP="006F57E0">
      <w:pPr>
        <w:spacing w:line="276" w:lineRule="auto"/>
        <w:jc w:val="right"/>
        <w:rPr>
          <w:rFonts w:ascii="Times New Roman" w:hAnsi="Times New Roman"/>
        </w:rPr>
      </w:pPr>
    </w:p>
    <w:p w14:paraId="482F38C1" w14:textId="77777777" w:rsidR="00400D12" w:rsidRDefault="00400D12" w:rsidP="006F57E0">
      <w:pPr>
        <w:spacing w:line="276" w:lineRule="auto"/>
        <w:jc w:val="right"/>
        <w:rPr>
          <w:rFonts w:ascii="Times New Roman" w:hAnsi="Times New Roman"/>
        </w:rPr>
      </w:pPr>
    </w:p>
    <w:p w14:paraId="007C6EFF" w14:textId="77777777" w:rsidR="00400D12" w:rsidRPr="006F57E0" w:rsidRDefault="00400D12" w:rsidP="006F57E0">
      <w:pPr>
        <w:spacing w:line="276" w:lineRule="auto"/>
        <w:jc w:val="right"/>
        <w:rPr>
          <w:rFonts w:ascii="Times New Roman" w:hAnsi="Times New Roman"/>
          <w:b/>
          <w:bCs/>
        </w:rPr>
      </w:pPr>
    </w:p>
    <w:p w14:paraId="51D38189" w14:textId="7AD7BA9F" w:rsidR="00E96A24" w:rsidRDefault="00E96A24" w:rsidP="00CD659F">
      <w:pPr>
        <w:jc w:val="right"/>
        <w:rPr>
          <w:rFonts w:ascii="Times New Roman" w:hAnsi="Times New Roman"/>
        </w:rPr>
      </w:pPr>
    </w:p>
    <w:p w14:paraId="2E0F46DF" w14:textId="77777777" w:rsidR="004D6062" w:rsidRPr="00641BF9" w:rsidRDefault="004D6062" w:rsidP="004D606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41BF9">
        <w:rPr>
          <w:rFonts w:asciiTheme="majorHAnsi" w:hAnsiTheme="majorHAnsi" w:cstheme="majorHAnsi"/>
          <w:b/>
          <w:bCs/>
          <w:sz w:val="20"/>
          <w:szCs w:val="20"/>
        </w:rPr>
        <w:lastRenderedPageBreak/>
        <w:t>KLAUZULA INFORMACYJNA W ZWIĄZKU Z UDZIELENIEM ZAMÓWIENIA W FORMIE ZAPYTANIA OFERTOWEGO</w:t>
      </w:r>
    </w:p>
    <w:p w14:paraId="1B1EACA2" w14:textId="77777777" w:rsidR="004D6062" w:rsidRPr="00455AEF" w:rsidRDefault="004D6062" w:rsidP="004D6062">
      <w:pPr>
        <w:jc w:val="center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>Zgodnie z art. 13 ust. 1 i 2 oraz art. 15 ust. 1 i 3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r., informuję, iż:</w:t>
      </w:r>
    </w:p>
    <w:p w14:paraId="02D1919B" w14:textId="77777777" w:rsidR="004D6062" w:rsidRPr="00046E88" w:rsidRDefault="004D6062" w:rsidP="004D6062">
      <w:pPr>
        <w:pStyle w:val="Bodytext50"/>
        <w:numPr>
          <w:ilvl w:val="1"/>
          <w:numId w:val="46"/>
        </w:numPr>
        <w:shd w:val="clear" w:color="auto" w:fill="auto"/>
        <w:spacing w:before="0" w:after="0" w:line="240" w:lineRule="auto"/>
        <w:ind w:left="357" w:hanging="357"/>
        <w:rPr>
          <w:rFonts w:asciiTheme="majorHAnsi" w:hAnsiTheme="majorHAnsi" w:cstheme="majorHAnsi"/>
          <w:color w:val="000000"/>
          <w:sz w:val="18"/>
          <w:szCs w:val="18"/>
          <w:lang w:eastAsia="pl-PL" w:bidi="pl-PL"/>
        </w:rPr>
      </w:pPr>
      <w:r w:rsidRPr="00455AEF">
        <w:rPr>
          <w:rFonts w:asciiTheme="majorHAnsi" w:hAnsiTheme="majorHAnsi" w:cstheme="majorHAnsi"/>
          <w:color w:val="000000"/>
          <w:sz w:val="18"/>
          <w:szCs w:val="18"/>
          <w:lang w:eastAsia="pl-PL" w:bidi="pl-PL"/>
        </w:rPr>
        <w:t xml:space="preserve">Administratorem Danych Osobowych jest </w:t>
      </w:r>
      <w:r w:rsidRPr="009E6494">
        <w:rPr>
          <w:rFonts w:ascii="Calibri Light" w:hAnsi="Calibri Light" w:cs="Calibri Light"/>
          <w:sz w:val="18"/>
          <w:szCs w:val="18"/>
        </w:rPr>
        <w:t xml:space="preserve">Spółdzielnia Mieszkaniowa „ŚWIT” w Drawsku Pomorskim, ul. Mickiewicza 1, 78-500 Drawsko Pomorskie. Kontakt z Administratorem jest możliwy także za pomocą adresu mailowego: </w:t>
      </w:r>
      <w:hyperlink r:id="rId11" w:history="1">
        <w:r w:rsidRPr="009E6494">
          <w:rPr>
            <w:rStyle w:val="Hipercze"/>
            <w:rFonts w:ascii="Calibri Light" w:hAnsi="Calibri Light" w:cs="Calibri Light"/>
            <w:sz w:val="18"/>
            <w:szCs w:val="18"/>
          </w:rPr>
          <w:t>sekretariat@swit-drawsko.pl</w:t>
        </w:r>
      </w:hyperlink>
      <w:r>
        <w:rPr>
          <w:rFonts w:asciiTheme="majorHAnsi" w:hAnsiTheme="majorHAnsi" w:cstheme="majorHAnsi"/>
          <w:sz w:val="18"/>
          <w:szCs w:val="18"/>
        </w:rPr>
        <w:t xml:space="preserve">, </w:t>
      </w:r>
    </w:p>
    <w:p w14:paraId="3CCB971D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eastAsia="Calibri" w:hAnsiTheme="majorHAnsi" w:cstheme="majorHAnsi"/>
          <w:color w:val="000000"/>
          <w:sz w:val="18"/>
          <w:szCs w:val="18"/>
          <w:lang w:eastAsia="pl-PL" w:bidi="pl-PL"/>
        </w:rPr>
      </w:pPr>
      <w:r w:rsidRPr="00455AEF">
        <w:rPr>
          <w:rFonts w:asciiTheme="majorHAnsi" w:eastAsia="Calibri" w:hAnsiTheme="majorHAnsi" w:cstheme="majorHAnsi"/>
          <w:color w:val="000000"/>
          <w:sz w:val="18"/>
          <w:szCs w:val="18"/>
          <w:lang w:eastAsia="pl-PL" w:bidi="pl-PL"/>
        </w:rPr>
        <w:t xml:space="preserve">Inspektorem Ochrony Danych jest Aleksandra Cnota-Mikołajec. Kontakt z inspektorem jest możliwy za pomocą adresów mailowych: aleksandra@eduodo.pl lub iod@eduodo.pl, </w:t>
      </w:r>
    </w:p>
    <w:p w14:paraId="69710907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eastAsia="Calibri" w:hAnsiTheme="majorHAnsi" w:cstheme="majorHAnsi"/>
          <w:color w:val="000000"/>
          <w:sz w:val="18"/>
          <w:szCs w:val="18"/>
          <w:lang w:eastAsia="pl-PL" w:bidi="pl-PL"/>
        </w:rPr>
      </w:pPr>
      <w:r w:rsidRPr="00455AEF">
        <w:rPr>
          <w:rFonts w:asciiTheme="majorHAnsi" w:eastAsia="Calibri" w:hAnsiTheme="majorHAnsi" w:cstheme="majorHAnsi"/>
          <w:color w:val="000000"/>
          <w:sz w:val="18"/>
          <w:szCs w:val="18"/>
          <w:lang w:eastAsia="pl-PL" w:bidi="pl-PL"/>
        </w:rPr>
        <w:t xml:space="preserve">Pani/Pana dane osobowe przetwarzane będą w celach związanych z postępowaniem o udzielenie zamówienia publicznego w formie zapytania ofertowego na podstawie art. 6 ust. 1 lit. c RODO w związku </w:t>
      </w:r>
      <w:r w:rsidRPr="00455AEF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z realizacją obowiązku prawnego ciążącego na administratorze, wynikającego z ustawy z dnia 11 września 2019 r. – Prawo zamówień publicznych, a także na podstawie ustawy z dnia 27 sierpnia 2009 r. o finansach publicznych oraz ustawy z dnia 6 września 2001 r.  o dostępie do informacji publicznej, </w:t>
      </w:r>
    </w:p>
    <w:p w14:paraId="30744C0D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ind w:hanging="357"/>
        <w:jc w:val="both"/>
        <w:rPr>
          <w:rFonts w:asciiTheme="majorHAnsi" w:eastAsia="Calibri" w:hAnsiTheme="majorHAnsi" w:cstheme="majorHAnsi"/>
          <w:color w:val="000000"/>
          <w:sz w:val="18"/>
          <w:szCs w:val="18"/>
          <w:lang w:eastAsia="pl-PL" w:bidi="pl-PL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Odbiorcami Pani/Pana danych osobowych mogą być: </w:t>
      </w:r>
    </w:p>
    <w:p w14:paraId="789667E2" w14:textId="77777777" w:rsidR="004D6062" w:rsidRPr="00455AEF" w:rsidRDefault="004D6062" w:rsidP="004D6062">
      <w:pPr>
        <w:pStyle w:val="Akapitzlist"/>
        <w:numPr>
          <w:ilvl w:val="0"/>
          <w:numId w:val="47"/>
        </w:numPr>
        <w:suppressAutoHyphens w:val="0"/>
        <w:spacing w:after="200"/>
        <w:ind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osoby lub podmioty, którym udostępniona zostanie dokumentacja postępowania zgodnie z ustawą z dnia 11 września 2019 r. – Prawo zamówień publicznych, </w:t>
      </w:r>
    </w:p>
    <w:p w14:paraId="3D1C4F26" w14:textId="77777777" w:rsidR="004D6062" w:rsidRPr="00455AEF" w:rsidRDefault="004D6062" w:rsidP="004D6062">
      <w:pPr>
        <w:pStyle w:val="Akapitzlist"/>
        <w:numPr>
          <w:ilvl w:val="0"/>
          <w:numId w:val="47"/>
        </w:numPr>
        <w:suppressAutoHyphens w:val="0"/>
        <w:spacing w:after="200"/>
        <w:ind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organy władzy publicznej oraz podmioty wykonujące zadania publiczne lub działające na zlecenie organów władzy publicznej, w zakresie i w celach, które wynikają z przepisów powszechnie obowiązującego prawa, </w:t>
      </w:r>
    </w:p>
    <w:p w14:paraId="02153D00" w14:textId="77777777" w:rsidR="004D6062" w:rsidRPr="00455AEF" w:rsidRDefault="004D6062" w:rsidP="004D6062">
      <w:pPr>
        <w:pStyle w:val="Akapitzlist"/>
        <w:numPr>
          <w:ilvl w:val="0"/>
          <w:numId w:val="47"/>
        </w:numPr>
        <w:suppressAutoHyphens w:val="0"/>
        <w:spacing w:after="200"/>
        <w:ind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inne podmioty, które na podstawie stosownych umów przetwarzają dane osobowe administratora, </w:t>
      </w:r>
    </w:p>
    <w:p w14:paraId="03D1D476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Pani/Pana dane osobowe przechowywane będą przez okres 4 lat od dnia zakończenia postępowania o udzielenie zamówienia, w sposób gwarantujący jego nienaruszalność. Jeśli czas trwania umowy przekracza cztery lata, zamawiający przechowuje umowę przez cały czas trwania umowy. </w:t>
      </w:r>
    </w:p>
    <w:p w14:paraId="23D073D6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Pani/Pana dane osobowe nie będą przekazywane do państw trzecich lub organizacji międzynarodowych, </w:t>
      </w:r>
    </w:p>
    <w:p w14:paraId="0EF88F5C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Ma Pani/Pan prawo żądania od Administratora: </w:t>
      </w:r>
    </w:p>
    <w:p w14:paraId="70A0709B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dostępu do swoich danych oraz otrzymania ich pierwszej kopii. Administrator dostarcza osobie, której dane dotyczą, kopię danych osobowych, które podlegają przetwarzaniu. Za wszelkie kolejne kopie, o które zwróci się osoba, której dane dotyczą, administrator może pobrać opłatę w rozsądnej wysokości, wynikającej z kosztów administracyjnych. </w:t>
      </w:r>
    </w:p>
    <w:p w14:paraId="560CEAFF" w14:textId="77777777" w:rsidR="004D6062" w:rsidRPr="00455AEF" w:rsidRDefault="004D6062" w:rsidP="004D6062">
      <w:pPr>
        <w:pStyle w:val="Akapitzlist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Jeśli wykonanie wyżej wymienionego obowiązku wymagałoby niewspółmiernie dużego wysiłku, zamawiający może żądać od osoby, której dane dotyczą, wskazania dodatkowych informacji, mających na celu sprecyzowanie żądania, w szczególności podania nazwy lub daty postępowania o udzielenie zamówienia publicznego lub konkursu, </w:t>
      </w:r>
    </w:p>
    <w:p w14:paraId="48A02475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do sprostowania swoich nieprawidłowych danych osobowych lub uzupełnienia swoich niekompletnych danych osobowych. Skorzystanie z tego prawa nie może skutkować zmianą wyniku postępowania o udzielenie zamówienia publicznego ani zmianą postanowień umowy w zakresie niezgodnym z ustawą z dnia 11 września 2019 r. – Prawo zamówień publicznych. </w:t>
      </w:r>
    </w:p>
    <w:p w14:paraId="42A384F4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do usunięcia danych osobowych wyłącznie na podstawie art. 17 RODO, </w:t>
      </w:r>
    </w:p>
    <w:p w14:paraId="1630666D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>do ograniczenia przetwarzania danych osobowych na podstawie art. 18 RODO. Prawo do ograniczenia przetwarzania danych osobowych nie ogranicza przetwarzania danych osobowych do czasu zakończenia postępowania o udzielenie zamówienia publicznego w formie zapytania ofertowego,</w:t>
      </w:r>
    </w:p>
    <w:p w14:paraId="59D618A5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do wniesienia sprzeciwu wobec przetwarzania danych, jeśli nie występują prawnie uzasadnione podstawy przetwarzania i na zasadach opisanych w art. 21 RODO, </w:t>
      </w:r>
    </w:p>
    <w:p w14:paraId="057C62DD" w14:textId="77777777" w:rsidR="004D6062" w:rsidRPr="00455AEF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>do przenoszenia danych, zgodnie z art. 20 RODO,</w:t>
      </w:r>
    </w:p>
    <w:p w14:paraId="0FE96180" w14:textId="77777777" w:rsidR="004D6062" w:rsidRDefault="004D6062" w:rsidP="004D6062">
      <w:pPr>
        <w:pStyle w:val="Akapitzlist"/>
        <w:numPr>
          <w:ilvl w:val="0"/>
          <w:numId w:val="48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prawo do wniesienia skargi do organu nadzorczego, </w:t>
      </w:r>
    </w:p>
    <w:p w14:paraId="074E1B3C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W celu skorzystania oraz uzyskania informacji dotyczących praw określonych powyżej (lit. a-g) należy skontaktować się z Administratorem lub z Inspektorem </w:t>
      </w:r>
      <w:r>
        <w:rPr>
          <w:rFonts w:asciiTheme="majorHAnsi" w:hAnsiTheme="majorHAnsi" w:cstheme="majorHAnsi"/>
          <w:sz w:val="18"/>
          <w:szCs w:val="18"/>
        </w:rPr>
        <w:t xml:space="preserve">Ochrony Danych. </w:t>
      </w:r>
      <w:r w:rsidRPr="00455AEF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5A7774F5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jc w:val="both"/>
        <w:rPr>
          <w:rFonts w:asciiTheme="majorHAnsi" w:hAnsiTheme="majorHAnsi" w:cstheme="majorHAnsi"/>
          <w:sz w:val="18"/>
          <w:szCs w:val="18"/>
        </w:rPr>
      </w:pPr>
      <w:r w:rsidRPr="00641BF9">
        <w:rPr>
          <w:rFonts w:asciiTheme="majorHAnsi" w:hAnsiTheme="majorHAnsi" w:cstheme="majorHAnsi"/>
          <w:sz w:val="18"/>
          <w:szCs w:val="18"/>
        </w:rPr>
        <w:t>Przysługuje Pani/Panu prawo do wniesienia skargi do Prezesa Urzędu Ochrony Danych Osobowych, gdy uzna Pani/Pan, że przetwarzanie Pani/Pana danych osobowych narusza przepisy ustawy o ochronie danych osobowych, a od 25 maja 2018 r. Rozporządzenia Parlamentu Europejskiego i Rady (UE) 2016/679 z dnia 27 kwietnia 2016 roku w sprawie ochrony osób fizycznych w związku z przetwarzaniem danych osobowych i w sprawie swobodnego przepływu takich danych oraz uchylenia dyrektywy 95/46/WE</w:t>
      </w:r>
      <w:r w:rsidRPr="00455AEF">
        <w:rPr>
          <w:rFonts w:asciiTheme="majorHAnsi" w:hAnsiTheme="majorHAnsi" w:cstheme="majorHAnsi"/>
          <w:sz w:val="18"/>
          <w:szCs w:val="18"/>
        </w:rPr>
        <w:t xml:space="preserve">, </w:t>
      </w:r>
    </w:p>
    <w:p w14:paraId="33CEC2A1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ind w:left="357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 xml:space="preserve">Podanie przez Pani/Pana danych osobowych jest wymogiem ustawowym. Konsekwencje niepodania określonych danych wynikają z ustawy z dnia 11 września 2019 r. – Prawo zamówień publicznych. </w:t>
      </w:r>
    </w:p>
    <w:p w14:paraId="1E0D7C59" w14:textId="77777777" w:rsidR="004D6062" w:rsidRPr="00455AEF" w:rsidRDefault="004D6062" w:rsidP="004D6062">
      <w:pPr>
        <w:pStyle w:val="Akapitzlist"/>
        <w:numPr>
          <w:ilvl w:val="1"/>
          <w:numId w:val="46"/>
        </w:numPr>
        <w:suppressAutoHyphens w:val="0"/>
        <w:spacing w:after="200"/>
        <w:ind w:left="357" w:hanging="357"/>
        <w:jc w:val="both"/>
        <w:rPr>
          <w:rFonts w:asciiTheme="majorHAnsi" w:hAnsiTheme="majorHAnsi" w:cstheme="majorHAnsi"/>
          <w:sz w:val="18"/>
          <w:szCs w:val="18"/>
        </w:rPr>
      </w:pPr>
      <w:r w:rsidRPr="00455AEF">
        <w:rPr>
          <w:rFonts w:asciiTheme="majorHAnsi" w:hAnsiTheme="majorHAnsi" w:cstheme="majorHAnsi"/>
          <w:sz w:val="18"/>
          <w:szCs w:val="18"/>
        </w:rPr>
        <w:t>Pani/Pana dane mogą być przetwarzane w sposób zautomatyzowany i nie będą profilowane.</w:t>
      </w:r>
    </w:p>
    <w:p w14:paraId="06681E5A" w14:textId="77777777" w:rsidR="004D6062" w:rsidRPr="00455AEF" w:rsidRDefault="004D6062" w:rsidP="004D6062">
      <w:pPr>
        <w:pStyle w:val="Akapitzlist"/>
        <w:ind w:left="360"/>
        <w:jc w:val="both"/>
        <w:rPr>
          <w:rFonts w:asciiTheme="majorHAnsi" w:hAnsiTheme="majorHAnsi" w:cstheme="majorHAnsi"/>
          <w:sz w:val="18"/>
          <w:szCs w:val="18"/>
        </w:rPr>
      </w:pPr>
    </w:p>
    <w:p w14:paraId="63612920" w14:textId="77777777" w:rsidR="004D6062" w:rsidRPr="00455AEF" w:rsidRDefault="004D6062" w:rsidP="004D6062">
      <w:pPr>
        <w:jc w:val="both"/>
        <w:rPr>
          <w:rFonts w:asciiTheme="majorHAnsi" w:eastAsia="Calibri" w:hAnsiTheme="majorHAnsi" w:cstheme="majorHAnsi"/>
          <w:color w:val="000000"/>
          <w:sz w:val="20"/>
          <w:szCs w:val="20"/>
          <w:lang w:eastAsia="pl-PL" w:bidi="pl-PL"/>
        </w:rPr>
      </w:pPr>
    </w:p>
    <w:p w14:paraId="2173A6F0" w14:textId="77777777" w:rsidR="004D6062" w:rsidRPr="00455AEF" w:rsidRDefault="004D6062" w:rsidP="004D6062">
      <w:pPr>
        <w:pStyle w:val="Akapitzlist"/>
        <w:rPr>
          <w:rFonts w:asciiTheme="majorHAnsi" w:hAnsiTheme="majorHAnsi" w:cstheme="majorHAnsi"/>
        </w:rPr>
      </w:pPr>
    </w:p>
    <w:p w14:paraId="47BCB8ED" w14:textId="77777777" w:rsidR="004D6062" w:rsidRPr="00E96A24" w:rsidRDefault="004D6062" w:rsidP="00CD659F">
      <w:pPr>
        <w:jc w:val="right"/>
        <w:rPr>
          <w:rFonts w:ascii="Times New Roman" w:hAnsi="Times New Roman"/>
        </w:rPr>
      </w:pPr>
    </w:p>
    <w:sectPr w:rsidR="004D6062" w:rsidRPr="00E96A24">
      <w:headerReference w:type="default" r:id="rId12"/>
      <w:footerReference w:type="default" r:id="rId13"/>
      <w:pgSz w:w="11906" w:h="16838"/>
      <w:pgMar w:top="1693" w:right="1134" w:bottom="2521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DC966" w14:textId="77777777" w:rsidR="00D01BDF" w:rsidRDefault="00D01BDF">
      <w:r>
        <w:separator/>
      </w:r>
    </w:p>
  </w:endnote>
  <w:endnote w:type="continuationSeparator" w:id="0">
    <w:p w14:paraId="520F11B0" w14:textId="77777777" w:rsidR="00D01BDF" w:rsidRDefault="00D0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9ED0" w14:textId="77777777" w:rsidR="0068354B" w:rsidRDefault="00000000">
    <w:pPr>
      <w:pStyle w:val="Stopka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________________________________________________________________________________________________________________________</w:t>
    </w:r>
  </w:p>
  <w:p w14:paraId="7ECB49AE" w14:textId="77777777" w:rsidR="0068354B" w:rsidRDefault="00000000">
    <w:pPr>
      <w:pStyle w:val="Stopka"/>
      <w:rPr>
        <w:sz w:val="16"/>
        <w:szCs w:val="16"/>
      </w:rPr>
    </w:pPr>
    <w:r>
      <w:rPr>
        <w:sz w:val="16"/>
        <w:szCs w:val="16"/>
      </w:rPr>
      <w:t xml:space="preserve">Spółdzielnia Mieszkaniowa „ Świt” w Drawsku Pomorskim </w:t>
    </w:r>
  </w:p>
  <w:p w14:paraId="57D69A49" w14:textId="77777777" w:rsidR="0068354B" w:rsidRDefault="00000000">
    <w:pPr>
      <w:pStyle w:val="Stopka"/>
      <w:rPr>
        <w:sz w:val="16"/>
        <w:szCs w:val="16"/>
      </w:rPr>
    </w:pPr>
    <w:r>
      <w:rPr>
        <w:sz w:val="16"/>
        <w:szCs w:val="16"/>
      </w:rPr>
      <w:t>ul. Adama Mickiewicza 1</w:t>
    </w:r>
  </w:p>
  <w:p w14:paraId="5EE9C8F2" w14:textId="77777777" w:rsidR="0068354B" w:rsidRDefault="00000000">
    <w:pPr>
      <w:pStyle w:val="Stopka"/>
      <w:rPr>
        <w:sz w:val="16"/>
        <w:szCs w:val="16"/>
      </w:rPr>
    </w:pPr>
    <w:r>
      <w:rPr>
        <w:sz w:val="16"/>
        <w:szCs w:val="16"/>
      </w:rPr>
      <w:t xml:space="preserve">78-500 Drawsko Pomorskie </w:t>
    </w:r>
  </w:p>
  <w:p w14:paraId="49CED15E" w14:textId="77777777" w:rsidR="0068354B" w:rsidRDefault="0068354B">
    <w:pPr>
      <w:pStyle w:val="Stopka"/>
    </w:pPr>
    <w:hyperlink r:id="rId1">
      <w:r>
        <w:rPr>
          <w:rStyle w:val="Hipercze"/>
          <w:sz w:val="16"/>
          <w:szCs w:val="16"/>
        </w:rPr>
        <w:t>https://swit-drawsko.pl/</w:t>
      </w:r>
    </w:hyperlink>
    <w:r>
      <w:rPr>
        <w:sz w:val="16"/>
        <w:szCs w:val="16"/>
      </w:rPr>
      <w:t xml:space="preserve"> ; e-mail: swit.drawsko@wp.pl </w:t>
    </w:r>
  </w:p>
  <w:p w14:paraId="1E42DABE" w14:textId="77777777" w:rsidR="0068354B" w:rsidRDefault="00000000">
    <w:pPr>
      <w:pStyle w:val="Stopka"/>
      <w:rPr>
        <w:sz w:val="16"/>
        <w:szCs w:val="16"/>
      </w:rPr>
    </w:pPr>
    <w:r>
      <w:rPr>
        <w:sz w:val="16"/>
        <w:szCs w:val="16"/>
      </w:rPr>
      <w:t xml:space="preserve">tel. 94 363 50 04,  94 363 50 05 ; biuro w Kaliszu Pomorskim 798 936 908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144E7" w14:textId="77777777" w:rsidR="00D01BDF" w:rsidRDefault="00D01BDF">
      <w:r>
        <w:separator/>
      </w:r>
    </w:p>
  </w:footnote>
  <w:footnote w:type="continuationSeparator" w:id="0">
    <w:p w14:paraId="7F2FD71E" w14:textId="77777777" w:rsidR="00D01BDF" w:rsidRDefault="00D0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29BA" w14:textId="77777777" w:rsidR="0068354B" w:rsidRDefault="00000000">
    <w:pPr>
      <w:pStyle w:val="Nagwek"/>
    </w:pPr>
    <w:r>
      <w:rPr>
        <w:noProof/>
      </w:rPr>
      <w:drawing>
        <wp:anchor distT="0" distB="0" distL="0" distR="0" simplePos="0" relativeHeight="2" behindDoc="0" locked="0" layoutInCell="0" allowOverlap="1" wp14:anchorId="47B6CE75" wp14:editId="4B1B472E">
          <wp:simplePos x="0" y="0"/>
          <wp:positionH relativeFrom="column">
            <wp:posOffset>4666615</wp:posOffset>
          </wp:positionH>
          <wp:positionV relativeFrom="paragraph">
            <wp:posOffset>-614680</wp:posOffset>
          </wp:positionV>
          <wp:extent cx="1308735" cy="654685"/>
          <wp:effectExtent l="0" t="0" r="0" b="0"/>
          <wp:wrapSquare wrapText="largest"/>
          <wp:docPr id="1" name="Obraz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654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F14"/>
    <w:multiLevelType w:val="multilevel"/>
    <w:tmpl w:val="34306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F3F27"/>
    <w:multiLevelType w:val="multilevel"/>
    <w:tmpl w:val="10C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D027B"/>
    <w:multiLevelType w:val="multilevel"/>
    <w:tmpl w:val="C31C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B7321"/>
    <w:multiLevelType w:val="multilevel"/>
    <w:tmpl w:val="15CA2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42805"/>
    <w:multiLevelType w:val="multilevel"/>
    <w:tmpl w:val="263C1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301340"/>
    <w:multiLevelType w:val="hybridMultilevel"/>
    <w:tmpl w:val="7BBA1D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FA4A49"/>
    <w:multiLevelType w:val="multilevel"/>
    <w:tmpl w:val="4DC4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C6F80"/>
    <w:multiLevelType w:val="multilevel"/>
    <w:tmpl w:val="7EC23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A7538A"/>
    <w:multiLevelType w:val="multilevel"/>
    <w:tmpl w:val="56C41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3B5A87"/>
    <w:multiLevelType w:val="multilevel"/>
    <w:tmpl w:val="6448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C66AE0"/>
    <w:multiLevelType w:val="multilevel"/>
    <w:tmpl w:val="CF0C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357F9B"/>
    <w:multiLevelType w:val="multilevel"/>
    <w:tmpl w:val="5710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D24E5"/>
    <w:multiLevelType w:val="multilevel"/>
    <w:tmpl w:val="246C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3C1B9D"/>
    <w:multiLevelType w:val="multilevel"/>
    <w:tmpl w:val="03D8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AF3AE7"/>
    <w:multiLevelType w:val="hybridMultilevel"/>
    <w:tmpl w:val="D74645C6"/>
    <w:lvl w:ilvl="0" w:tplc="14240F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CE778">
      <w:start w:val="1"/>
      <w:numFmt w:val="lowerLetter"/>
      <w:lvlText w:val="%2)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DA0B7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CF42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9A2C2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90FE5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F863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76267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2DC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1DE7327"/>
    <w:multiLevelType w:val="hybridMultilevel"/>
    <w:tmpl w:val="93B2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D57C54"/>
    <w:multiLevelType w:val="multilevel"/>
    <w:tmpl w:val="C4DCD4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upperRoman"/>
      <w:lvlText w:val="%3."/>
      <w:lvlJc w:val="left"/>
      <w:pPr>
        <w:ind w:left="2520" w:hanging="720"/>
      </w:pPr>
      <w:rPr>
        <w:rFonts w:hint="default"/>
        <w:b/>
        <w:bCs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DC0A2B"/>
    <w:multiLevelType w:val="multilevel"/>
    <w:tmpl w:val="A964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180530"/>
    <w:multiLevelType w:val="multilevel"/>
    <w:tmpl w:val="5934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5114AC"/>
    <w:multiLevelType w:val="hybridMultilevel"/>
    <w:tmpl w:val="8DCE9EE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851A2F"/>
    <w:multiLevelType w:val="multilevel"/>
    <w:tmpl w:val="89B2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5E47AB"/>
    <w:multiLevelType w:val="multilevel"/>
    <w:tmpl w:val="7758F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13682F"/>
    <w:multiLevelType w:val="hybridMultilevel"/>
    <w:tmpl w:val="3718E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45318"/>
    <w:multiLevelType w:val="multilevel"/>
    <w:tmpl w:val="E87EA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F47A11"/>
    <w:multiLevelType w:val="multilevel"/>
    <w:tmpl w:val="7758F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220733"/>
    <w:multiLevelType w:val="multilevel"/>
    <w:tmpl w:val="BFA2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9E581F"/>
    <w:multiLevelType w:val="multilevel"/>
    <w:tmpl w:val="D2D6D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F340C1"/>
    <w:multiLevelType w:val="multilevel"/>
    <w:tmpl w:val="D0AE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674F26"/>
    <w:multiLevelType w:val="multilevel"/>
    <w:tmpl w:val="432E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3178AB"/>
    <w:multiLevelType w:val="multilevel"/>
    <w:tmpl w:val="242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513D98"/>
    <w:multiLevelType w:val="multilevel"/>
    <w:tmpl w:val="69D6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A366FF"/>
    <w:multiLevelType w:val="multilevel"/>
    <w:tmpl w:val="FF748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244D3C"/>
    <w:multiLevelType w:val="multilevel"/>
    <w:tmpl w:val="8ABA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EF4230"/>
    <w:multiLevelType w:val="multilevel"/>
    <w:tmpl w:val="89F0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5FE51D3"/>
    <w:multiLevelType w:val="multilevel"/>
    <w:tmpl w:val="97D42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BB4BE6"/>
    <w:multiLevelType w:val="multilevel"/>
    <w:tmpl w:val="1B64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F955889"/>
    <w:multiLevelType w:val="multilevel"/>
    <w:tmpl w:val="81DA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0E770EC"/>
    <w:multiLevelType w:val="multilevel"/>
    <w:tmpl w:val="B82C04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2B52194"/>
    <w:multiLevelType w:val="hybridMultilevel"/>
    <w:tmpl w:val="CBE00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014834"/>
    <w:multiLevelType w:val="hybridMultilevel"/>
    <w:tmpl w:val="79181102"/>
    <w:lvl w:ilvl="0" w:tplc="FF3A19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8F2D90"/>
    <w:multiLevelType w:val="multilevel"/>
    <w:tmpl w:val="3C82C7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0E2C7E"/>
    <w:multiLevelType w:val="multilevel"/>
    <w:tmpl w:val="0D04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1F4A5D"/>
    <w:multiLevelType w:val="multilevel"/>
    <w:tmpl w:val="1C80DF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E3D028B"/>
    <w:multiLevelType w:val="multilevel"/>
    <w:tmpl w:val="57CC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E7230A"/>
    <w:multiLevelType w:val="hybridMultilevel"/>
    <w:tmpl w:val="BAB08280"/>
    <w:lvl w:ilvl="0" w:tplc="FD182FAE">
      <w:start w:val="1"/>
      <w:numFmt w:val="decimal"/>
      <w:lvlText w:val="%1)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AB2F6">
      <w:start w:val="1"/>
      <w:numFmt w:val="lowerLetter"/>
      <w:lvlText w:val="%2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ECC17E">
      <w:start w:val="1"/>
      <w:numFmt w:val="lowerRoman"/>
      <w:lvlText w:val="%3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80FCA">
      <w:start w:val="1"/>
      <w:numFmt w:val="decimal"/>
      <w:lvlText w:val="%4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A645E">
      <w:start w:val="1"/>
      <w:numFmt w:val="lowerLetter"/>
      <w:lvlText w:val="%5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F68A52">
      <w:start w:val="1"/>
      <w:numFmt w:val="lowerRoman"/>
      <w:lvlText w:val="%6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BE7CF8">
      <w:start w:val="1"/>
      <w:numFmt w:val="decimal"/>
      <w:lvlText w:val="%7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989998">
      <w:start w:val="1"/>
      <w:numFmt w:val="lowerLetter"/>
      <w:lvlText w:val="%8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526E8C">
      <w:start w:val="1"/>
      <w:numFmt w:val="lowerRoman"/>
      <w:lvlText w:val="%9"/>
      <w:lvlJc w:val="left"/>
      <w:pPr>
        <w:ind w:left="6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2383C58"/>
    <w:multiLevelType w:val="multilevel"/>
    <w:tmpl w:val="81F63CCA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675612B2"/>
    <w:multiLevelType w:val="multilevel"/>
    <w:tmpl w:val="B5EA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922690"/>
    <w:multiLevelType w:val="multilevel"/>
    <w:tmpl w:val="53206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431848"/>
    <w:multiLevelType w:val="hybridMultilevel"/>
    <w:tmpl w:val="296C5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177162"/>
    <w:multiLevelType w:val="multilevel"/>
    <w:tmpl w:val="F9E4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290BAC"/>
    <w:multiLevelType w:val="multilevel"/>
    <w:tmpl w:val="095A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B756E8"/>
    <w:multiLevelType w:val="multilevel"/>
    <w:tmpl w:val="800CF2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A0D3E23"/>
    <w:multiLevelType w:val="multilevel"/>
    <w:tmpl w:val="29308D8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6A90FEB"/>
    <w:multiLevelType w:val="multilevel"/>
    <w:tmpl w:val="DCD20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2F3AE5"/>
    <w:multiLevelType w:val="multilevel"/>
    <w:tmpl w:val="54AA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D1E3FF3"/>
    <w:multiLevelType w:val="multilevel"/>
    <w:tmpl w:val="1706A8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DE5154A"/>
    <w:multiLevelType w:val="multilevel"/>
    <w:tmpl w:val="E7FA1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EFE26F6"/>
    <w:multiLevelType w:val="multilevel"/>
    <w:tmpl w:val="DDCA2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1477254">
    <w:abstractNumId w:val="45"/>
  </w:num>
  <w:num w:numId="2" w16cid:durableId="355499658">
    <w:abstractNumId w:val="53"/>
  </w:num>
  <w:num w:numId="3" w16cid:durableId="19212430">
    <w:abstractNumId w:val="26"/>
  </w:num>
  <w:num w:numId="4" w16cid:durableId="1551113283">
    <w:abstractNumId w:val="7"/>
  </w:num>
  <w:num w:numId="5" w16cid:durableId="873494645">
    <w:abstractNumId w:val="57"/>
  </w:num>
  <w:num w:numId="6" w16cid:durableId="1227716088">
    <w:abstractNumId w:val="1"/>
  </w:num>
  <w:num w:numId="7" w16cid:durableId="1789735548">
    <w:abstractNumId w:val="54"/>
  </w:num>
  <w:num w:numId="8" w16cid:durableId="629819764">
    <w:abstractNumId w:val="10"/>
  </w:num>
  <w:num w:numId="9" w16cid:durableId="2052456848">
    <w:abstractNumId w:val="20"/>
  </w:num>
  <w:num w:numId="10" w16cid:durableId="327902969">
    <w:abstractNumId w:val="25"/>
  </w:num>
  <w:num w:numId="11" w16cid:durableId="640303173">
    <w:abstractNumId w:val="18"/>
  </w:num>
  <w:num w:numId="12" w16cid:durableId="1393113146">
    <w:abstractNumId w:val="49"/>
  </w:num>
  <w:num w:numId="13" w16cid:durableId="757756176">
    <w:abstractNumId w:val="36"/>
  </w:num>
  <w:num w:numId="14" w16cid:durableId="2118060401">
    <w:abstractNumId w:val="28"/>
  </w:num>
  <w:num w:numId="15" w16cid:durableId="2041974294">
    <w:abstractNumId w:val="43"/>
  </w:num>
  <w:num w:numId="16" w16cid:durableId="839464272">
    <w:abstractNumId w:val="2"/>
  </w:num>
  <w:num w:numId="17" w16cid:durableId="2063944843">
    <w:abstractNumId w:val="38"/>
  </w:num>
  <w:num w:numId="18" w16cid:durableId="1270353557">
    <w:abstractNumId w:val="5"/>
  </w:num>
  <w:num w:numId="19" w16cid:durableId="1012419566">
    <w:abstractNumId w:val="24"/>
  </w:num>
  <w:num w:numId="20" w16cid:durableId="1738362424">
    <w:abstractNumId w:val="31"/>
  </w:num>
  <w:num w:numId="21" w16cid:durableId="227688833">
    <w:abstractNumId w:val="22"/>
  </w:num>
  <w:num w:numId="22" w16cid:durableId="1785463046">
    <w:abstractNumId w:val="56"/>
  </w:num>
  <w:num w:numId="23" w16cid:durableId="106048392">
    <w:abstractNumId w:val="47"/>
  </w:num>
  <w:num w:numId="24" w16cid:durableId="681778537">
    <w:abstractNumId w:val="30"/>
  </w:num>
  <w:num w:numId="25" w16cid:durableId="673457938">
    <w:abstractNumId w:val="0"/>
  </w:num>
  <w:num w:numId="26" w16cid:durableId="1771269610">
    <w:abstractNumId w:val="11"/>
  </w:num>
  <w:num w:numId="27" w16cid:durableId="1163622896">
    <w:abstractNumId w:val="23"/>
  </w:num>
  <w:num w:numId="28" w16cid:durableId="1165517069">
    <w:abstractNumId w:val="29"/>
  </w:num>
  <w:num w:numId="29" w16cid:durableId="46103709">
    <w:abstractNumId w:val="3"/>
  </w:num>
  <w:num w:numId="30" w16cid:durableId="1712268290">
    <w:abstractNumId w:val="42"/>
  </w:num>
  <w:num w:numId="31" w16cid:durableId="53936329">
    <w:abstractNumId w:val="13"/>
  </w:num>
  <w:num w:numId="32" w16cid:durableId="1181048278">
    <w:abstractNumId w:val="37"/>
  </w:num>
  <w:num w:numId="33" w16cid:durableId="1352756940">
    <w:abstractNumId w:val="17"/>
  </w:num>
  <w:num w:numId="34" w16cid:durableId="1871648265">
    <w:abstractNumId w:val="51"/>
  </w:num>
  <w:num w:numId="35" w16cid:durableId="1892838445">
    <w:abstractNumId w:val="9"/>
  </w:num>
  <w:num w:numId="36" w16cid:durableId="89088349">
    <w:abstractNumId w:val="40"/>
  </w:num>
  <w:num w:numId="37" w16cid:durableId="113796754">
    <w:abstractNumId w:val="55"/>
  </w:num>
  <w:num w:numId="38" w16cid:durableId="1020818082">
    <w:abstractNumId w:val="21"/>
  </w:num>
  <w:num w:numId="39" w16cid:durableId="256990151">
    <w:abstractNumId w:val="19"/>
  </w:num>
  <w:num w:numId="40" w16cid:durableId="1602640938">
    <w:abstractNumId w:val="50"/>
  </w:num>
  <w:num w:numId="41" w16cid:durableId="1396664528">
    <w:abstractNumId w:val="44"/>
  </w:num>
  <w:num w:numId="42" w16cid:durableId="2019771395">
    <w:abstractNumId w:val="14"/>
  </w:num>
  <w:num w:numId="43" w16cid:durableId="1168447481">
    <w:abstractNumId w:val="16"/>
  </w:num>
  <w:num w:numId="44" w16cid:durableId="140317555">
    <w:abstractNumId w:val="39"/>
  </w:num>
  <w:num w:numId="45" w16cid:durableId="749039760">
    <w:abstractNumId w:val="12"/>
  </w:num>
  <w:num w:numId="46" w16cid:durableId="367530154">
    <w:abstractNumId w:val="52"/>
  </w:num>
  <w:num w:numId="47" w16cid:durableId="859272533">
    <w:abstractNumId w:val="15"/>
  </w:num>
  <w:num w:numId="48" w16cid:durableId="511798794">
    <w:abstractNumId w:val="48"/>
  </w:num>
  <w:num w:numId="49" w16cid:durableId="1688948918">
    <w:abstractNumId w:val="41"/>
  </w:num>
  <w:num w:numId="50" w16cid:durableId="645360551">
    <w:abstractNumId w:val="6"/>
  </w:num>
  <w:num w:numId="51" w16cid:durableId="1148546497">
    <w:abstractNumId w:val="34"/>
  </w:num>
  <w:num w:numId="52" w16cid:durableId="421101067">
    <w:abstractNumId w:val="46"/>
  </w:num>
  <w:num w:numId="53" w16cid:durableId="1942104561">
    <w:abstractNumId w:val="35"/>
  </w:num>
  <w:num w:numId="54" w16cid:durableId="115489800">
    <w:abstractNumId w:val="32"/>
  </w:num>
  <w:num w:numId="55" w16cid:durableId="1853565187">
    <w:abstractNumId w:val="33"/>
  </w:num>
  <w:num w:numId="56" w16cid:durableId="1162698546">
    <w:abstractNumId w:val="4"/>
  </w:num>
  <w:num w:numId="57" w16cid:durableId="2026590985">
    <w:abstractNumId w:val="8"/>
  </w:num>
  <w:num w:numId="58" w16cid:durableId="37828381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A24"/>
    <w:rsid w:val="00000106"/>
    <w:rsid w:val="000214A4"/>
    <w:rsid w:val="00030E5E"/>
    <w:rsid w:val="00057BB6"/>
    <w:rsid w:val="00066434"/>
    <w:rsid w:val="00085348"/>
    <w:rsid w:val="000C444B"/>
    <w:rsid w:val="0013234F"/>
    <w:rsid w:val="001D4996"/>
    <w:rsid w:val="002A441C"/>
    <w:rsid w:val="002C3A6C"/>
    <w:rsid w:val="002F29DB"/>
    <w:rsid w:val="00323DF5"/>
    <w:rsid w:val="0034086A"/>
    <w:rsid w:val="00376398"/>
    <w:rsid w:val="003C067F"/>
    <w:rsid w:val="003E1325"/>
    <w:rsid w:val="00400D12"/>
    <w:rsid w:val="00490D17"/>
    <w:rsid w:val="004B3F0D"/>
    <w:rsid w:val="004C77F2"/>
    <w:rsid w:val="004D6062"/>
    <w:rsid w:val="004E55A0"/>
    <w:rsid w:val="005411C4"/>
    <w:rsid w:val="00545FC9"/>
    <w:rsid w:val="00564FA0"/>
    <w:rsid w:val="00576DB6"/>
    <w:rsid w:val="005D3B76"/>
    <w:rsid w:val="00620A21"/>
    <w:rsid w:val="00642F9B"/>
    <w:rsid w:val="00665EDD"/>
    <w:rsid w:val="0068354B"/>
    <w:rsid w:val="006E2ABB"/>
    <w:rsid w:val="006F57E0"/>
    <w:rsid w:val="0070302C"/>
    <w:rsid w:val="007603EC"/>
    <w:rsid w:val="007E6FB5"/>
    <w:rsid w:val="00815A03"/>
    <w:rsid w:val="00815E3D"/>
    <w:rsid w:val="008A0BCA"/>
    <w:rsid w:val="008A2677"/>
    <w:rsid w:val="008D4AC6"/>
    <w:rsid w:val="0097336C"/>
    <w:rsid w:val="009A7BB7"/>
    <w:rsid w:val="009D62C7"/>
    <w:rsid w:val="00A14A54"/>
    <w:rsid w:val="00A27B47"/>
    <w:rsid w:val="00A82FB6"/>
    <w:rsid w:val="00A936CA"/>
    <w:rsid w:val="00B64F0D"/>
    <w:rsid w:val="00B9735A"/>
    <w:rsid w:val="00C26329"/>
    <w:rsid w:val="00C4392E"/>
    <w:rsid w:val="00C65BE0"/>
    <w:rsid w:val="00CC5650"/>
    <w:rsid w:val="00CD659F"/>
    <w:rsid w:val="00D01BDF"/>
    <w:rsid w:val="00D079BA"/>
    <w:rsid w:val="00D14F14"/>
    <w:rsid w:val="00D21518"/>
    <w:rsid w:val="00D4665F"/>
    <w:rsid w:val="00D544ED"/>
    <w:rsid w:val="00DB1C78"/>
    <w:rsid w:val="00E611FA"/>
    <w:rsid w:val="00E95F82"/>
    <w:rsid w:val="00E96A24"/>
    <w:rsid w:val="00EC1445"/>
    <w:rsid w:val="00EC23D3"/>
    <w:rsid w:val="00EE71A8"/>
    <w:rsid w:val="00F61041"/>
    <w:rsid w:val="00FA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A851"/>
  <w15:docId w15:val="{7D1844CF-E432-4799-920D-F7FE971F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6329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6A24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hAnsi="Symbol" w:cs="OpenSymbol"/>
      <w:position w:val="0"/>
      <w:sz w:val="26"/>
      <w:szCs w:val="24"/>
      <w:vertAlign w:val="baseline"/>
    </w:rPr>
  </w:style>
  <w:style w:type="character" w:customStyle="1" w:styleId="WW8Num2z0">
    <w:name w:val="WW8Num2z0"/>
    <w:qFormat/>
    <w:rPr>
      <w:rFonts w:ascii="OpenSymbol" w:hAnsi="OpenSymbol" w:cs="OpenSymbol"/>
      <w:b/>
      <w:sz w:val="26"/>
      <w:szCs w:val="24"/>
    </w:rPr>
  </w:style>
  <w:style w:type="character" w:customStyle="1" w:styleId="Znakinumeracji">
    <w:name w:val="Znaki numeracji"/>
    <w:qFormat/>
    <w:rPr>
      <w:rFonts w:ascii="Times New Roman" w:hAnsi="Times New Roman"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podstawowywcity21">
    <w:name w:val="Tekst podstawowy wcięty 21"/>
    <w:basedOn w:val="Normalny"/>
    <w:qFormat/>
    <w:pPr>
      <w:ind w:left="360"/>
      <w:jc w:val="both"/>
    </w:pPr>
    <w:rPr>
      <w:sz w:val="28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Gwkaistopka"/>
  </w:style>
  <w:style w:type="paragraph" w:styleId="Tekstpodstawowywcity">
    <w:name w:val="Body Text Indent"/>
    <w:basedOn w:val="Normalny"/>
    <w:pPr>
      <w:jc w:val="both"/>
    </w:pPr>
    <w:rPr>
      <w:sz w:val="28"/>
      <w:lang w:eastAsia="pl-PL"/>
    </w:rPr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1">
    <w:name w:val="WW8Num1"/>
    <w:qFormat/>
  </w:style>
  <w:style w:type="character" w:customStyle="1" w:styleId="Nagwek3Znak">
    <w:name w:val="Nagłówek 3 Znak"/>
    <w:basedOn w:val="Domylnaczcionkaakapitu"/>
    <w:link w:val="Nagwek3"/>
    <w:uiPriority w:val="9"/>
    <w:semiHidden/>
    <w:rsid w:val="00E96A24"/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6A2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1445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057BB6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basedOn w:val="Domylnaczcionkaakapitu"/>
    <w:link w:val="Bodytext50"/>
    <w:rsid w:val="004D606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4D6062"/>
    <w:pPr>
      <w:widowControl w:val="0"/>
      <w:shd w:val="clear" w:color="auto" w:fill="FFFFFF"/>
      <w:suppressAutoHyphens w:val="0"/>
      <w:spacing w:before="780" w:after="300" w:line="0" w:lineRule="atLeast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6329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wit-drawsk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swit-drawsk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wit.drawsko@w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wit.drawsko@wp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wit-drawsk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zy\Desktop\FORMAT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FCC34-63C2-4362-9DB8-E0004460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</Template>
  <TotalTime>98</TotalTime>
  <Pages>5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Prezes</dc:creator>
  <dc:description/>
  <cp:lastModifiedBy>Joanna Chojnacka</cp:lastModifiedBy>
  <cp:revision>5</cp:revision>
  <cp:lastPrinted>2025-01-16T11:49:00Z</cp:lastPrinted>
  <dcterms:created xsi:type="dcterms:W3CDTF">2026-04-10T10:21:00Z</dcterms:created>
  <dcterms:modified xsi:type="dcterms:W3CDTF">2026-04-21T09:10:00Z</dcterms:modified>
  <dc:language>pl-PL</dc:language>
</cp:coreProperties>
</file>