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CCCE1" w14:textId="00E9E5FA" w:rsidR="004D200A" w:rsidRPr="00286336" w:rsidRDefault="004D200A" w:rsidP="004D200A">
      <w:pPr>
        <w:spacing w:after="8" w:line="267" w:lineRule="auto"/>
        <w:ind w:right="140"/>
        <w:rPr>
          <w:rFonts w:ascii="Times New Roman" w:eastAsia="Times New Roman" w:hAnsi="Times New Roman" w:cs="Times New Roman"/>
          <w:bCs/>
        </w:rPr>
      </w:pPr>
      <w:r w:rsidRPr="00286336">
        <w:rPr>
          <w:rFonts w:ascii="Times New Roman" w:eastAsia="Calibri" w:hAnsi="Times New Roman" w:cs="Times New Roman"/>
          <w:bCs/>
        </w:rPr>
        <w:t>Zapytanie ofertowe NR</w:t>
      </w:r>
      <w:r w:rsidR="008777CC">
        <w:rPr>
          <w:rFonts w:ascii="Times New Roman" w:eastAsia="Calibri" w:hAnsi="Times New Roman" w:cs="Times New Roman"/>
          <w:bCs/>
        </w:rPr>
        <w:t xml:space="preserve"> 7</w:t>
      </w:r>
      <w:r w:rsidRPr="00286336">
        <w:rPr>
          <w:rFonts w:ascii="Times New Roman" w:eastAsia="Calibri" w:hAnsi="Times New Roman" w:cs="Times New Roman"/>
          <w:bCs/>
        </w:rPr>
        <w:t>/2026/JCH</w:t>
      </w:r>
      <w:r w:rsidR="00E97070" w:rsidRPr="00286336">
        <w:rPr>
          <w:rFonts w:ascii="Times New Roman" w:eastAsia="Calibri" w:hAnsi="Times New Roman" w:cs="Times New Roman"/>
          <w:bCs/>
        </w:rPr>
        <w:tab/>
      </w:r>
      <w:r w:rsidR="00E97070" w:rsidRPr="00286336">
        <w:rPr>
          <w:rFonts w:ascii="Times New Roman" w:eastAsia="Calibri" w:hAnsi="Times New Roman" w:cs="Times New Roman"/>
          <w:bCs/>
        </w:rPr>
        <w:tab/>
      </w:r>
      <w:r w:rsidR="00E97070" w:rsidRPr="00286336">
        <w:rPr>
          <w:rFonts w:ascii="Times New Roman" w:eastAsia="Calibri" w:hAnsi="Times New Roman" w:cs="Times New Roman"/>
          <w:bCs/>
        </w:rPr>
        <w:tab/>
      </w:r>
      <w:r w:rsidR="008777CC">
        <w:rPr>
          <w:rFonts w:ascii="Times New Roman" w:eastAsia="Calibri" w:hAnsi="Times New Roman" w:cs="Times New Roman"/>
          <w:bCs/>
        </w:rPr>
        <w:tab/>
        <w:t xml:space="preserve">     </w:t>
      </w:r>
      <w:r w:rsidR="00E97070" w:rsidRPr="00286336">
        <w:rPr>
          <w:rFonts w:ascii="Times New Roman" w:eastAsia="Calibri" w:hAnsi="Times New Roman" w:cs="Times New Roman"/>
          <w:bCs/>
        </w:rPr>
        <w:t xml:space="preserve">Drawsko Pomorskie </w:t>
      </w:r>
      <w:r w:rsidR="00004DCB">
        <w:rPr>
          <w:rFonts w:ascii="Times New Roman" w:eastAsia="Calibri" w:hAnsi="Times New Roman" w:cs="Times New Roman"/>
          <w:bCs/>
        </w:rPr>
        <w:t>…</w:t>
      </w:r>
      <w:r w:rsidR="00E97070" w:rsidRPr="00286336">
        <w:rPr>
          <w:rFonts w:ascii="Times New Roman" w:eastAsia="Calibri" w:hAnsi="Times New Roman" w:cs="Times New Roman"/>
          <w:bCs/>
        </w:rPr>
        <w:t>.0</w:t>
      </w:r>
      <w:r w:rsidR="00E01476" w:rsidRPr="00286336">
        <w:rPr>
          <w:rFonts w:ascii="Times New Roman" w:eastAsia="Calibri" w:hAnsi="Times New Roman" w:cs="Times New Roman"/>
          <w:bCs/>
        </w:rPr>
        <w:t>4</w:t>
      </w:r>
      <w:r w:rsidR="00E97070" w:rsidRPr="00286336">
        <w:rPr>
          <w:rFonts w:ascii="Times New Roman" w:eastAsia="Calibri" w:hAnsi="Times New Roman" w:cs="Times New Roman"/>
          <w:bCs/>
        </w:rPr>
        <w:t>.2026 r</w:t>
      </w:r>
    </w:p>
    <w:p w14:paraId="29956D0A" w14:textId="77777777" w:rsidR="00E97070" w:rsidRPr="00286336" w:rsidRDefault="00E97070" w:rsidP="009020EE">
      <w:pPr>
        <w:spacing w:after="8" w:line="267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1E2CB22C" w14:textId="77777777" w:rsidR="008777CC" w:rsidRDefault="008777CC" w:rsidP="009020EE">
      <w:pPr>
        <w:spacing w:after="8" w:line="267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14:paraId="018CE830" w14:textId="0032211B" w:rsidR="009020EE" w:rsidRPr="00286336" w:rsidRDefault="009020EE" w:rsidP="009020EE">
      <w:pPr>
        <w:spacing w:after="8" w:line="267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28633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Spółdzielnia Mieszkaniowa „Świt” </w:t>
      </w:r>
    </w:p>
    <w:p w14:paraId="0CB73E4B" w14:textId="43D291DA" w:rsidR="009020EE" w:rsidRDefault="009020EE" w:rsidP="008777CC">
      <w:pPr>
        <w:spacing w:after="8" w:line="267" w:lineRule="auto"/>
        <w:ind w:right="14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86336">
        <w:rPr>
          <w:rFonts w:ascii="Times New Roman" w:eastAsia="Times New Roman" w:hAnsi="Times New Roman" w:cs="Times New Roman"/>
          <w:b/>
          <w:bCs/>
          <w:sz w:val="40"/>
          <w:szCs w:val="40"/>
        </w:rPr>
        <w:t>w Drawsku Pomorskim</w:t>
      </w:r>
      <w:r w:rsidR="008777C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286336">
        <w:rPr>
          <w:rFonts w:ascii="Times New Roman" w:hAnsi="Times New Roman" w:cs="Times New Roman"/>
          <w:b/>
          <w:bCs/>
          <w:sz w:val="40"/>
          <w:szCs w:val="40"/>
        </w:rPr>
        <w:t>zaprasza do złożenia oferty w</w:t>
      </w:r>
      <w:r w:rsidR="008777CC">
        <w:rPr>
          <w:rFonts w:ascii="Times New Roman" w:hAnsi="Times New Roman" w:cs="Times New Roman"/>
          <w:b/>
          <w:bCs/>
          <w:sz w:val="40"/>
          <w:szCs w:val="40"/>
        </w:rPr>
        <w:t> </w:t>
      </w:r>
      <w:r w:rsidRPr="00286336">
        <w:rPr>
          <w:rFonts w:ascii="Times New Roman" w:hAnsi="Times New Roman" w:cs="Times New Roman"/>
          <w:b/>
          <w:bCs/>
          <w:sz w:val="40"/>
          <w:szCs w:val="40"/>
        </w:rPr>
        <w:t>trybie zapytania ofertowego na:</w:t>
      </w:r>
    </w:p>
    <w:p w14:paraId="6F92FE22" w14:textId="77777777" w:rsidR="008777CC" w:rsidRPr="00286336" w:rsidRDefault="008777CC" w:rsidP="004D200A">
      <w:pPr>
        <w:spacing w:after="20" w:line="259" w:lineRule="auto"/>
        <w:ind w:left="216"/>
        <w:jc w:val="center"/>
        <w:rPr>
          <w:rFonts w:ascii="Times New Roman" w:hAnsi="Times New Roman" w:cs="Times New Roman"/>
        </w:rPr>
      </w:pPr>
    </w:p>
    <w:p w14:paraId="4E4B7E56" w14:textId="77777777" w:rsidR="008777CC" w:rsidRDefault="008777CC" w:rsidP="008777CC">
      <w:pPr>
        <w:tabs>
          <w:tab w:val="left" w:pos="426"/>
        </w:tabs>
        <w:suppressAutoHyphens w:val="0"/>
        <w:spacing w:after="20" w:line="248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6EAD9734" w14:textId="77777777" w:rsidR="00C35B2F" w:rsidRDefault="008777CC" w:rsidP="008777CC">
      <w:pPr>
        <w:tabs>
          <w:tab w:val="left" w:pos="426"/>
        </w:tabs>
        <w:suppressAutoHyphens w:val="0"/>
        <w:spacing w:after="20" w:line="248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8777CC">
        <w:rPr>
          <w:rFonts w:ascii="Times New Roman" w:eastAsia="Times New Roman" w:hAnsi="Times New Roman" w:cs="Times New Roman"/>
          <w:sz w:val="36"/>
          <w:szCs w:val="36"/>
        </w:rPr>
        <w:t>Usług</w:t>
      </w:r>
      <w:r>
        <w:rPr>
          <w:rFonts w:ascii="Times New Roman" w:eastAsia="Times New Roman" w:hAnsi="Times New Roman" w:cs="Times New Roman"/>
          <w:sz w:val="36"/>
          <w:szCs w:val="36"/>
        </w:rPr>
        <w:t>ę</w:t>
      </w:r>
      <w:r w:rsidRPr="008777CC">
        <w:rPr>
          <w:rFonts w:ascii="Times New Roman" w:eastAsia="Times New Roman" w:hAnsi="Times New Roman" w:cs="Times New Roman"/>
          <w:sz w:val="36"/>
          <w:szCs w:val="36"/>
        </w:rPr>
        <w:t xml:space="preserve"> mycia i dezynfekcji pojemników na odpady komunalne zgodnie z § 3 Regulaminu utrzymania czystości i porządku Gminy Miasto Drawsko Pomorskie (Uchwała Nr LXXVI/646/2023) </w:t>
      </w:r>
      <w:r w:rsidR="00C35B2F">
        <w:rPr>
          <w:rFonts w:ascii="Times New Roman" w:eastAsia="Times New Roman" w:hAnsi="Times New Roman" w:cs="Times New Roman"/>
          <w:sz w:val="36"/>
          <w:szCs w:val="36"/>
        </w:rPr>
        <w:t>:</w:t>
      </w:r>
    </w:p>
    <w:p w14:paraId="7E393D7C" w14:textId="3F48F44F" w:rsidR="008777CC" w:rsidRDefault="00C35B2F" w:rsidP="008777CC">
      <w:pPr>
        <w:tabs>
          <w:tab w:val="left" w:pos="426"/>
        </w:tabs>
        <w:suppressAutoHyphens w:val="0"/>
        <w:spacing w:after="20" w:line="248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135 pojemników </w:t>
      </w:r>
      <w:r w:rsidR="008777CC" w:rsidRPr="008777CC">
        <w:rPr>
          <w:rFonts w:ascii="Times New Roman" w:eastAsia="Times New Roman" w:hAnsi="Times New Roman" w:cs="Times New Roman"/>
          <w:sz w:val="36"/>
          <w:szCs w:val="36"/>
        </w:rPr>
        <w:t>2 razy w roku .</w:t>
      </w:r>
    </w:p>
    <w:p w14:paraId="5D103378" w14:textId="77777777" w:rsidR="008777CC" w:rsidRDefault="008777CC" w:rsidP="008777CC">
      <w:pPr>
        <w:tabs>
          <w:tab w:val="left" w:pos="426"/>
        </w:tabs>
        <w:suppressAutoHyphens w:val="0"/>
        <w:spacing w:after="20" w:line="248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14:paraId="1DF1B8A0" w14:textId="77777777" w:rsidR="008777CC" w:rsidRPr="008777CC" w:rsidRDefault="008777CC" w:rsidP="008777CC">
      <w:pPr>
        <w:tabs>
          <w:tab w:val="left" w:pos="426"/>
        </w:tabs>
        <w:suppressAutoHyphens w:val="0"/>
        <w:spacing w:after="20" w:line="248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14:paraId="0BF8B0DF" w14:textId="77777777" w:rsidR="009020EE" w:rsidRPr="00286336" w:rsidRDefault="009020EE" w:rsidP="00C8635F">
      <w:pPr>
        <w:tabs>
          <w:tab w:val="left" w:pos="426"/>
        </w:tabs>
        <w:suppressAutoHyphens w:val="0"/>
        <w:spacing w:after="20" w:line="248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21F5340" w14:textId="7666D943" w:rsidR="009020EE" w:rsidRPr="00286336" w:rsidRDefault="009020EE" w:rsidP="009020EE">
      <w:pPr>
        <w:tabs>
          <w:tab w:val="left" w:pos="426"/>
        </w:tabs>
        <w:suppressAutoHyphens w:val="0"/>
        <w:spacing w:after="20" w:line="248" w:lineRule="auto"/>
        <w:ind w:left="37"/>
        <w:jc w:val="both"/>
        <w:rPr>
          <w:rFonts w:ascii="Times New Roman" w:hAnsi="Times New Roman" w:cs="Times New Roman"/>
          <w:b/>
          <w:bCs/>
          <w:sz w:val="40"/>
          <w:szCs w:val="40"/>
        </w:rPr>
      </w:pPr>
      <w:r w:rsidRPr="00286336">
        <w:rPr>
          <w:rFonts w:ascii="Times New Roman" w:eastAsia="Times New Roman" w:hAnsi="Times New Roman" w:cs="Times New Roman"/>
          <w:b/>
          <w:bCs/>
          <w:sz w:val="40"/>
          <w:szCs w:val="40"/>
        </w:rPr>
        <w:t>Opis przedmiot</w:t>
      </w:r>
      <w:r w:rsidR="00286336">
        <w:rPr>
          <w:rFonts w:ascii="Times New Roman" w:eastAsia="Times New Roman" w:hAnsi="Times New Roman" w:cs="Times New Roman"/>
          <w:b/>
          <w:bCs/>
          <w:sz w:val="40"/>
          <w:szCs w:val="40"/>
        </w:rPr>
        <w:t>u</w:t>
      </w:r>
      <w:r w:rsidRPr="0028633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zamówie</w:t>
      </w:r>
      <w:r w:rsidR="00E01476" w:rsidRPr="00286336">
        <w:rPr>
          <w:rFonts w:ascii="Times New Roman" w:eastAsia="Times New Roman" w:hAnsi="Times New Roman" w:cs="Times New Roman"/>
          <w:b/>
          <w:bCs/>
          <w:sz w:val="40"/>
          <w:szCs w:val="40"/>
        </w:rPr>
        <w:t>ń</w:t>
      </w:r>
      <w:r w:rsidRPr="0028633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i inne dokumenty dotyczące zapyta</w:t>
      </w:r>
      <w:r w:rsidR="00E01476" w:rsidRPr="00286336">
        <w:rPr>
          <w:rFonts w:ascii="Times New Roman" w:eastAsia="Times New Roman" w:hAnsi="Times New Roman" w:cs="Times New Roman"/>
          <w:b/>
          <w:bCs/>
          <w:sz w:val="40"/>
          <w:szCs w:val="40"/>
        </w:rPr>
        <w:t>ń</w:t>
      </w:r>
      <w:r w:rsidRPr="00286336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dostępne są do pobrania na stronie internetowej : </w:t>
      </w:r>
      <w:hyperlink r:id="rId7">
        <w:r w:rsidRPr="00286336">
          <w:rPr>
            <w:rStyle w:val="Hipercze"/>
            <w:rFonts w:ascii="Times New Roman" w:hAnsi="Times New Roman" w:cs="Times New Roman"/>
            <w:b/>
            <w:bCs/>
            <w:sz w:val="40"/>
            <w:szCs w:val="40"/>
          </w:rPr>
          <w:t>https://swit-drawsko.pl/</w:t>
        </w:r>
      </w:hyperlink>
    </w:p>
    <w:p w14:paraId="319238F3" w14:textId="77777777" w:rsidR="00C8635F" w:rsidRPr="00286336" w:rsidRDefault="00C8635F" w:rsidP="009020EE">
      <w:pPr>
        <w:ind w:right="14"/>
        <w:jc w:val="both"/>
        <w:rPr>
          <w:rFonts w:ascii="Times New Roman" w:hAnsi="Times New Roman" w:cs="Times New Roman"/>
          <w:sz w:val="16"/>
          <w:szCs w:val="16"/>
        </w:rPr>
      </w:pPr>
    </w:p>
    <w:p w14:paraId="4A065144" w14:textId="491CB9D0" w:rsidR="009020EE" w:rsidRPr="006B0A57" w:rsidRDefault="004D200A" w:rsidP="006B0A57">
      <w:pPr>
        <w:tabs>
          <w:tab w:val="left" w:pos="426"/>
        </w:tabs>
        <w:suppressAutoHyphens w:val="0"/>
        <w:spacing w:after="20" w:line="248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286336">
        <w:rPr>
          <w:rFonts w:ascii="Times New Roman" w:eastAsia="Times New Roman" w:hAnsi="Times New Roman" w:cs="Times New Roman"/>
          <w:sz w:val="32"/>
          <w:szCs w:val="32"/>
        </w:rPr>
        <w:t xml:space="preserve">Oferty należy składać e-mailem na </w:t>
      </w:r>
      <w:hyperlink r:id="rId8" w:tgtFrame="_blank" w:history="1">
        <w:r w:rsidRPr="00286336">
          <w:rPr>
            <w:rStyle w:val="Hipercze"/>
            <w:rFonts w:ascii="Times New Roman" w:eastAsia="Times New Roman" w:hAnsi="Times New Roman" w:cs="Times New Roman"/>
            <w:sz w:val="32"/>
            <w:szCs w:val="32"/>
          </w:rPr>
          <w:t>sekretariat@swit-drawsko.pl</w:t>
        </w:r>
      </w:hyperlink>
      <w:r w:rsidRPr="00286336">
        <w:rPr>
          <w:rFonts w:ascii="Times New Roman" w:eastAsia="Times New Roman" w:hAnsi="Times New Roman" w:cs="Times New Roman"/>
          <w:sz w:val="32"/>
          <w:szCs w:val="32"/>
        </w:rPr>
        <w:t xml:space="preserve"> lub w sekretariacie Spółdzielni do dnia </w:t>
      </w:r>
      <w:r w:rsidR="00286336" w:rsidRPr="00286336">
        <w:rPr>
          <w:rFonts w:ascii="Times New Roman" w:eastAsia="Times New Roman" w:hAnsi="Times New Roman" w:cs="Times New Roman"/>
          <w:sz w:val="32"/>
          <w:szCs w:val="32"/>
        </w:rPr>
        <w:t>10</w:t>
      </w:r>
      <w:r w:rsidRPr="00286336">
        <w:rPr>
          <w:rFonts w:ascii="Times New Roman" w:eastAsia="Times New Roman" w:hAnsi="Times New Roman" w:cs="Times New Roman"/>
          <w:sz w:val="32"/>
          <w:szCs w:val="32"/>
        </w:rPr>
        <w:t>.0</w:t>
      </w:r>
      <w:r w:rsidR="00286336" w:rsidRPr="00286336">
        <w:rPr>
          <w:rFonts w:ascii="Times New Roman" w:eastAsia="Times New Roman" w:hAnsi="Times New Roman" w:cs="Times New Roman"/>
          <w:sz w:val="32"/>
          <w:szCs w:val="32"/>
        </w:rPr>
        <w:t>5</w:t>
      </w:r>
      <w:r w:rsidRPr="00286336">
        <w:rPr>
          <w:rFonts w:ascii="Times New Roman" w:eastAsia="Times New Roman" w:hAnsi="Times New Roman" w:cs="Times New Roman"/>
          <w:sz w:val="32"/>
          <w:szCs w:val="32"/>
        </w:rPr>
        <w:t>.2026 r.</w:t>
      </w:r>
    </w:p>
    <w:sectPr w:rsidR="009020EE" w:rsidRPr="006B0A57">
      <w:headerReference w:type="default" r:id="rId9"/>
      <w:footerReference w:type="default" r:id="rId10"/>
      <w:pgSz w:w="11906" w:h="16838"/>
      <w:pgMar w:top="1693" w:right="1134" w:bottom="2521" w:left="1134" w:header="1134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8AF93" w14:textId="77777777" w:rsidR="00A06EED" w:rsidRDefault="00A06EED">
      <w:pPr>
        <w:rPr>
          <w:rFonts w:hint="eastAsia"/>
        </w:rPr>
      </w:pPr>
      <w:r>
        <w:separator/>
      </w:r>
    </w:p>
  </w:endnote>
  <w:endnote w:type="continuationSeparator" w:id="0">
    <w:p w14:paraId="162C1AD7" w14:textId="77777777" w:rsidR="00A06EED" w:rsidRDefault="00A06EE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panose1 w:val="05010000000000000000"/>
    <w:charset w:val="EE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A9ED0" w14:textId="77777777" w:rsidR="0068354B" w:rsidRDefault="00000000">
    <w:pPr>
      <w:pStyle w:val="Stopka"/>
      <w:rPr>
        <w:rFonts w:hint="eastAsia"/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________________________________________________________________________________________________________________________</w:t>
    </w:r>
  </w:p>
  <w:p w14:paraId="7ECB49AE" w14:textId="77777777" w:rsidR="0068354B" w:rsidRDefault="00000000">
    <w:pPr>
      <w:pStyle w:val="Stopka"/>
      <w:rPr>
        <w:rFonts w:hint="eastAsia"/>
        <w:sz w:val="16"/>
        <w:szCs w:val="16"/>
      </w:rPr>
    </w:pPr>
    <w:r>
      <w:rPr>
        <w:sz w:val="16"/>
        <w:szCs w:val="16"/>
      </w:rPr>
      <w:t xml:space="preserve">Spółdzielnia Mieszkaniowa „ Świt” w Drawsku Pomorskim </w:t>
    </w:r>
  </w:p>
  <w:p w14:paraId="57D69A49" w14:textId="77777777" w:rsidR="0068354B" w:rsidRDefault="00000000">
    <w:pPr>
      <w:pStyle w:val="Stopka"/>
      <w:rPr>
        <w:rFonts w:hint="eastAsia"/>
        <w:sz w:val="16"/>
        <w:szCs w:val="16"/>
      </w:rPr>
    </w:pPr>
    <w:r>
      <w:rPr>
        <w:sz w:val="16"/>
        <w:szCs w:val="16"/>
      </w:rPr>
      <w:t>ul. Adama Mickiewicza 1</w:t>
    </w:r>
  </w:p>
  <w:p w14:paraId="5EE9C8F2" w14:textId="77777777" w:rsidR="0068354B" w:rsidRDefault="00000000">
    <w:pPr>
      <w:pStyle w:val="Stopka"/>
      <w:rPr>
        <w:rFonts w:hint="eastAsia"/>
        <w:sz w:val="16"/>
        <w:szCs w:val="16"/>
      </w:rPr>
    </w:pPr>
    <w:r>
      <w:rPr>
        <w:sz w:val="16"/>
        <w:szCs w:val="16"/>
      </w:rPr>
      <w:t xml:space="preserve">78-500 Drawsko Pomorskie </w:t>
    </w:r>
  </w:p>
  <w:p w14:paraId="49CED15E" w14:textId="4058E447" w:rsidR="0068354B" w:rsidRDefault="0068354B">
    <w:pPr>
      <w:pStyle w:val="Stopka"/>
      <w:rPr>
        <w:rFonts w:hint="eastAsia"/>
      </w:rPr>
    </w:pPr>
    <w:hyperlink r:id="rId1">
      <w:r>
        <w:rPr>
          <w:rStyle w:val="Hipercze"/>
          <w:sz w:val="16"/>
          <w:szCs w:val="16"/>
        </w:rPr>
        <w:t>https://swit-drawsko.pl/</w:t>
      </w:r>
    </w:hyperlink>
    <w:r>
      <w:rPr>
        <w:sz w:val="16"/>
        <w:szCs w:val="16"/>
      </w:rPr>
      <w:t xml:space="preserve"> ; e-mail: </w:t>
    </w:r>
    <w:hyperlink r:id="rId2" w:history="1">
      <w:r w:rsidR="009020EE" w:rsidRPr="00D171B6">
        <w:rPr>
          <w:rStyle w:val="Hipercze"/>
          <w:sz w:val="16"/>
          <w:szCs w:val="16"/>
        </w:rPr>
        <w:t>sekretariat@swit-drawsko.pl</w:t>
      </w:r>
    </w:hyperlink>
    <w:r w:rsidR="009020EE">
      <w:rPr>
        <w:sz w:val="16"/>
        <w:szCs w:val="16"/>
      </w:rPr>
      <w:t xml:space="preserve"> </w:t>
    </w:r>
    <w:r>
      <w:rPr>
        <w:sz w:val="16"/>
        <w:szCs w:val="16"/>
      </w:rPr>
      <w:t xml:space="preserve"> </w:t>
    </w:r>
  </w:p>
  <w:p w14:paraId="1E42DABE" w14:textId="77777777" w:rsidR="0068354B" w:rsidRDefault="00000000">
    <w:pPr>
      <w:pStyle w:val="Stopka"/>
      <w:rPr>
        <w:rFonts w:hint="eastAsia"/>
        <w:sz w:val="16"/>
        <w:szCs w:val="16"/>
      </w:rPr>
    </w:pPr>
    <w:r>
      <w:rPr>
        <w:sz w:val="16"/>
        <w:szCs w:val="16"/>
      </w:rPr>
      <w:t xml:space="preserve">tel. 94 363 50 04,  94 363 50 05 ; biuro w Kaliszu Pomorskim 798 936 908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42580" w14:textId="77777777" w:rsidR="00A06EED" w:rsidRDefault="00A06EED">
      <w:pPr>
        <w:rPr>
          <w:rFonts w:hint="eastAsia"/>
        </w:rPr>
      </w:pPr>
      <w:r>
        <w:separator/>
      </w:r>
    </w:p>
  </w:footnote>
  <w:footnote w:type="continuationSeparator" w:id="0">
    <w:p w14:paraId="78BCBDA7" w14:textId="77777777" w:rsidR="00A06EED" w:rsidRDefault="00A06EE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C29BA" w14:textId="77777777" w:rsidR="0068354B" w:rsidRDefault="00000000">
    <w:pPr>
      <w:pStyle w:val="Nagwek"/>
      <w:rPr>
        <w:rFonts w:hint="eastAsia"/>
      </w:rPr>
    </w:pPr>
    <w:r>
      <w:rPr>
        <w:noProof/>
      </w:rPr>
      <w:drawing>
        <wp:anchor distT="0" distB="0" distL="0" distR="0" simplePos="0" relativeHeight="2" behindDoc="0" locked="0" layoutInCell="0" allowOverlap="1" wp14:anchorId="47B6CE75" wp14:editId="4B1B472E">
          <wp:simplePos x="0" y="0"/>
          <wp:positionH relativeFrom="column">
            <wp:posOffset>4666615</wp:posOffset>
          </wp:positionH>
          <wp:positionV relativeFrom="paragraph">
            <wp:posOffset>-614680</wp:posOffset>
          </wp:positionV>
          <wp:extent cx="1308735" cy="654685"/>
          <wp:effectExtent l="0" t="0" r="0" b="0"/>
          <wp:wrapSquare wrapText="largest"/>
          <wp:docPr id="1" name="Obraz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08735" cy="654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7424"/>
    <w:multiLevelType w:val="hybridMultilevel"/>
    <w:tmpl w:val="E8A80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E014F"/>
    <w:multiLevelType w:val="multilevel"/>
    <w:tmpl w:val="A5901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560A96"/>
    <w:multiLevelType w:val="multilevel"/>
    <w:tmpl w:val="78D27D92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40EA025C"/>
    <w:multiLevelType w:val="hybridMultilevel"/>
    <w:tmpl w:val="368C05FC"/>
    <w:lvl w:ilvl="0" w:tplc="E3DE54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383C58"/>
    <w:multiLevelType w:val="multilevel"/>
    <w:tmpl w:val="81F63CCA"/>
    <w:lvl w:ilvl="0">
      <w:start w:val="1"/>
      <w:numFmt w:val="none"/>
      <w:pStyle w:val="Nagwek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 w16cid:durableId="1561477254">
    <w:abstractNumId w:val="4"/>
  </w:num>
  <w:num w:numId="2" w16cid:durableId="1106341981">
    <w:abstractNumId w:val="2"/>
  </w:num>
  <w:num w:numId="3" w16cid:durableId="668756891">
    <w:abstractNumId w:val="0"/>
  </w:num>
  <w:num w:numId="4" w16cid:durableId="951546303">
    <w:abstractNumId w:val="3"/>
  </w:num>
  <w:num w:numId="5" w16cid:durableId="19381311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A24"/>
    <w:rsid w:val="00004DCB"/>
    <w:rsid w:val="00047C0E"/>
    <w:rsid w:val="0006741A"/>
    <w:rsid w:val="00072C28"/>
    <w:rsid w:val="000E117A"/>
    <w:rsid w:val="00157B95"/>
    <w:rsid w:val="00160B01"/>
    <w:rsid w:val="00271EF8"/>
    <w:rsid w:val="00286336"/>
    <w:rsid w:val="002F046C"/>
    <w:rsid w:val="002F29DB"/>
    <w:rsid w:val="00317F9A"/>
    <w:rsid w:val="00323DF5"/>
    <w:rsid w:val="00336F8E"/>
    <w:rsid w:val="00346840"/>
    <w:rsid w:val="00376398"/>
    <w:rsid w:val="003800B0"/>
    <w:rsid w:val="003E1325"/>
    <w:rsid w:val="00414C2D"/>
    <w:rsid w:val="00490D17"/>
    <w:rsid w:val="004C086C"/>
    <w:rsid w:val="004D200A"/>
    <w:rsid w:val="004D525F"/>
    <w:rsid w:val="004D7FED"/>
    <w:rsid w:val="00545FC9"/>
    <w:rsid w:val="005D2D8D"/>
    <w:rsid w:val="005E6391"/>
    <w:rsid w:val="006417F2"/>
    <w:rsid w:val="006464FD"/>
    <w:rsid w:val="00665EDD"/>
    <w:rsid w:val="0068354B"/>
    <w:rsid w:val="006A2CDD"/>
    <w:rsid w:val="006B0A57"/>
    <w:rsid w:val="006E281D"/>
    <w:rsid w:val="007254EE"/>
    <w:rsid w:val="007259E3"/>
    <w:rsid w:val="00784F26"/>
    <w:rsid w:val="007D19A4"/>
    <w:rsid w:val="007E6FB5"/>
    <w:rsid w:val="0081563A"/>
    <w:rsid w:val="00815A03"/>
    <w:rsid w:val="00815E3D"/>
    <w:rsid w:val="0082487F"/>
    <w:rsid w:val="008549FA"/>
    <w:rsid w:val="008777CC"/>
    <w:rsid w:val="00893F65"/>
    <w:rsid w:val="008A0BCA"/>
    <w:rsid w:val="008B15D4"/>
    <w:rsid w:val="009020EE"/>
    <w:rsid w:val="00920765"/>
    <w:rsid w:val="009368C8"/>
    <w:rsid w:val="0097336C"/>
    <w:rsid w:val="009D62C7"/>
    <w:rsid w:val="00A06EED"/>
    <w:rsid w:val="00A12CAC"/>
    <w:rsid w:val="00A2173C"/>
    <w:rsid w:val="00A81E59"/>
    <w:rsid w:val="00A936CA"/>
    <w:rsid w:val="00AB4127"/>
    <w:rsid w:val="00AC591E"/>
    <w:rsid w:val="00AE4F81"/>
    <w:rsid w:val="00B31AB9"/>
    <w:rsid w:val="00B55A51"/>
    <w:rsid w:val="00B9735A"/>
    <w:rsid w:val="00BC14B5"/>
    <w:rsid w:val="00BF4408"/>
    <w:rsid w:val="00C35B2F"/>
    <w:rsid w:val="00C52BBD"/>
    <w:rsid w:val="00C8635F"/>
    <w:rsid w:val="00CD659F"/>
    <w:rsid w:val="00D4665F"/>
    <w:rsid w:val="00D8501D"/>
    <w:rsid w:val="00DA7743"/>
    <w:rsid w:val="00DD0FEA"/>
    <w:rsid w:val="00E01476"/>
    <w:rsid w:val="00E44BEB"/>
    <w:rsid w:val="00E62568"/>
    <w:rsid w:val="00E8288F"/>
    <w:rsid w:val="00E96A24"/>
    <w:rsid w:val="00E97070"/>
    <w:rsid w:val="00EC1445"/>
    <w:rsid w:val="00EC6E94"/>
    <w:rsid w:val="00EE71A8"/>
    <w:rsid w:val="00F02A91"/>
    <w:rsid w:val="00F2496F"/>
    <w:rsid w:val="00F861DB"/>
    <w:rsid w:val="00FC1A07"/>
    <w:rsid w:val="00FE08DD"/>
    <w:rsid w:val="00FE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AA851"/>
  <w15:docId w15:val="{7D1844CF-E432-4799-920D-F7FE971F5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046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6A24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Pr>
      <w:rFonts w:ascii="Symbol" w:hAnsi="Symbol" w:cs="OpenSymbol"/>
      <w:position w:val="0"/>
      <w:sz w:val="26"/>
      <w:szCs w:val="24"/>
      <w:vertAlign w:val="baseline"/>
    </w:rPr>
  </w:style>
  <w:style w:type="character" w:customStyle="1" w:styleId="WW8Num2z0">
    <w:name w:val="WW8Num2z0"/>
    <w:qFormat/>
    <w:rPr>
      <w:rFonts w:ascii="OpenSymbol" w:hAnsi="OpenSymbol" w:cs="OpenSymbol"/>
      <w:b/>
      <w:sz w:val="26"/>
      <w:szCs w:val="24"/>
    </w:rPr>
  </w:style>
  <w:style w:type="character" w:customStyle="1" w:styleId="Znakinumeracji">
    <w:name w:val="Znaki numeracji"/>
    <w:qFormat/>
    <w:rPr>
      <w:rFonts w:ascii="Times New Roman" w:hAnsi="Times New Roman"/>
      <w:sz w:val="20"/>
      <w:szCs w:val="20"/>
    </w:rPr>
  </w:style>
  <w:style w:type="character" w:styleId="Hipercze">
    <w:name w:val="Hyperlink"/>
    <w:rPr>
      <w:color w:val="000080"/>
      <w:u w:val="single"/>
    </w:rPr>
  </w:style>
  <w:style w:type="character" w:customStyle="1" w:styleId="WW8Num1z0">
    <w:name w:val="WW8Num1z0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link w:val="TekstpodstawowyZnak"/>
    <w:uiPriority w:val="99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Tekstpodstawowywcity21">
    <w:name w:val="Tekst podstawowy wcięty 21"/>
    <w:basedOn w:val="Normalny"/>
    <w:qFormat/>
    <w:pPr>
      <w:ind w:left="360"/>
      <w:jc w:val="both"/>
    </w:pPr>
    <w:rPr>
      <w:sz w:val="28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styleId="Stopka">
    <w:name w:val="footer"/>
    <w:basedOn w:val="Gwkaistopka"/>
  </w:style>
  <w:style w:type="paragraph" w:styleId="Tekstpodstawowywcity">
    <w:name w:val="Body Text Indent"/>
    <w:basedOn w:val="Normalny"/>
    <w:pPr>
      <w:jc w:val="both"/>
    </w:pPr>
    <w:rPr>
      <w:sz w:val="28"/>
      <w:lang w:eastAsia="pl-PL"/>
    </w:rPr>
  </w:style>
  <w:style w:type="numbering" w:customStyle="1" w:styleId="WW8Num3">
    <w:name w:val="WW8Num3"/>
    <w:qFormat/>
  </w:style>
  <w:style w:type="numbering" w:customStyle="1" w:styleId="WW8Num2">
    <w:name w:val="WW8Num2"/>
    <w:qFormat/>
  </w:style>
  <w:style w:type="numbering" w:customStyle="1" w:styleId="WW8Num1">
    <w:name w:val="WW8Num1"/>
    <w:qFormat/>
  </w:style>
  <w:style w:type="character" w:customStyle="1" w:styleId="Nagwek3Znak">
    <w:name w:val="Nagłówek 3 Znak"/>
    <w:basedOn w:val="Domylnaczcionkaakapitu"/>
    <w:link w:val="Nagwek3"/>
    <w:uiPriority w:val="9"/>
    <w:semiHidden/>
    <w:rsid w:val="00E96A24"/>
    <w:rPr>
      <w:rFonts w:asciiTheme="majorHAnsi" w:eastAsiaTheme="majorEastAsia" w:hAnsiTheme="majorHAnsi" w:cs="Mangal"/>
      <w:color w:val="1F3763" w:themeColor="accent1" w:themeShade="7F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6A2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C1445"/>
    <w:pPr>
      <w:ind w:left="720"/>
      <w:contextualSpacing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14C2D"/>
  </w:style>
  <w:style w:type="character" w:customStyle="1" w:styleId="Nagwek2Znak">
    <w:name w:val="Nagłówek 2 Znak"/>
    <w:basedOn w:val="Domylnaczcionkaakapitu"/>
    <w:link w:val="Nagwek2"/>
    <w:uiPriority w:val="9"/>
    <w:semiHidden/>
    <w:rsid w:val="002F046C"/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numbering" w:customStyle="1" w:styleId="WWNum1">
    <w:name w:val="WWNum1"/>
    <w:basedOn w:val="Bezlisty"/>
    <w:rsid w:val="002F046C"/>
    <w:pPr>
      <w:numPr>
        <w:numId w:val="2"/>
      </w:numPr>
    </w:pPr>
  </w:style>
  <w:style w:type="paragraph" w:styleId="NormalnyWeb">
    <w:name w:val="Normal (Web)"/>
    <w:basedOn w:val="Normalny"/>
    <w:rsid w:val="004D200A"/>
    <w:pPr>
      <w:suppressAutoHyphens w:val="0"/>
      <w:spacing w:before="100" w:beforeAutospacing="1" w:after="100" w:afterAutospacing="1"/>
    </w:pPr>
    <w:rPr>
      <w:rFonts w:ascii="Times New Roman" w:eastAsia="Calibri" w:hAnsi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8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wit-drawsko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wit-drawsko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wit-drawsko.pl" TargetMode="External"/><Relationship Id="rId1" Type="http://schemas.openxmlformats.org/officeDocument/2006/relationships/hyperlink" Target="https://swit-drawsko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zy\Desktop\FORMATK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FORMATKA</Template>
  <TotalTime>2</TotalTime>
  <Pages>1</Pages>
  <Words>108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Prezes</dc:creator>
  <dc:description/>
  <cp:lastModifiedBy>Joanna Chojnacka</cp:lastModifiedBy>
  <cp:revision>3</cp:revision>
  <cp:lastPrinted>2026-04-20T07:33:00Z</cp:lastPrinted>
  <dcterms:created xsi:type="dcterms:W3CDTF">2026-04-20T07:58:00Z</dcterms:created>
  <dcterms:modified xsi:type="dcterms:W3CDTF">2026-04-20T07:58:00Z</dcterms:modified>
  <dc:language>pl-PL</dc:language>
</cp:coreProperties>
</file>