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D86F7" w14:textId="77777777" w:rsidR="0008634B" w:rsidRDefault="005B13CC">
      <w:pPr>
        <w:jc w:val="right"/>
      </w:pP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b/>
          <w:i/>
          <w:sz w:val="20"/>
          <w:szCs w:val="20"/>
        </w:rPr>
        <w:t>Załącznik nr 1</w:t>
      </w:r>
      <w:r>
        <w:rPr>
          <w:rFonts w:ascii="Calibri" w:hAnsi="Calibri" w:cs="Calibri"/>
          <w:i/>
          <w:sz w:val="20"/>
          <w:szCs w:val="20"/>
        </w:rPr>
        <w:t xml:space="preserve"> do Ogłoszenia </w:t>
      </w:r>
    </w:p>
    <w:p w14:paraId="2DAF62BC" w14:textId="77777777" w:rsidR="0008634B" w:rsidRDefault="005B13CC">
      <w:pPr>
        <w:jc w:val="right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Identyfikator konkursu A.262.7.2026</w:t>
      </w:r>
    </w:p>
    <w:p w14:paraId="3C6B9832" w14:textId="77777777" w:rsidR="0008634B" w:rsidRDefault="0008634B">
      <w:pPr>
        <w:pStyle w:val="Standard"/>
        <w:ind w:left="6340"/>
        <w:rPr>
          <w:rFonts w:ascii="Calibri" w:hAnsi="Calibri" w:cs="Calibri"/>
        </w:rPr>
      </w:pPr>
    </w:p>
    <w:p w14:paraId="06BA7E19" w14:textId="77777777" w:rsidR="0008634B" w:rsidRDefault="005B13CC">
      <w:pPr>
        <w:pStyle w:val="Standard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….................................................................</w:t>
      </w:r>
    </w:p>
    <w:p w14:paraId="3B8446F2" w14:textId="77777777" w:rsidR="0008634B" w:rsidRDefault="005B13CC">
      <w:pPr>
        <w:pStyle w:val="Standard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>(pieczęć podmiotu)</w:t>
      </w:r>
    </w:p>
    <w:p w14:paraId="5CA27ECA" w14:textId="77777777" w:rsidR="0008634B" w:rsidRDefault="0008634B">
      <w:pPr>
        <w:pStyle w:val="Standard"/>
        <w:autoSpaceDE w:val="0"/>
        <w:jc w:val="right"/>
        <w:rPr>
          <w:rFonts w:ascii="Calibri" w:hAnsi="Calibri" w:cs="Calibri"/>
          <w:sz w:val="20"/>
          <w:szCs w:val="20"/>
        </w:rPr>
      </w:pPr>
    </w:p>
    <w:p w14:paraId="60E6F328" w14:textId="77777777" w:rsidR="0008634B" w:rsidRDefault="0008634B">
      <w:pPr>
        <w:pStyle w:val="Standard"/>
        <w:autoSpaceDE w:val="0"/>
        <w:jc w:val="right"/>
        <w:rPr>
          <w:rFonts w:ascii="Calibri" w:hAnsi="Calibri" w:cs="Calibri"/>
          <w:sz w:val="20"/>
          <w:szCs w:val="20"/>
        </w:rPr>
      </w:pPr>
    </w:p>
    <w:p w14:paraId="170B3554" w14:textId="77777777" w:rsidR="0008634B" w:rsidRDefault="005B13CC">
      <w:pPr>
        <w:pStyle w:val="Standard"/>
        <w:autoSpaceDE w:val="0"/>
        <w:jc w:val="right"/>
      </w:pP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</w:p>
    <w:p w14:paraId="24098B4B" w14:textId="77777777" w:rsidR="0008634B" w:rsidRDefault="0008634B">
      <w:pPr>
        <w:pStyle w:val="Standard"/>
        <w:autoSpaceDE w:val="0"/>
        <w:jc w:val="right"/>
        <w:rPr>
          <w:rFonts w:ascii="Calibri" w:hAnsi="Calibri" w:cs="Calibri"/>
          <w:sz w:val="20"/>
          <w:szCs w:val="20"/>
        </w:rPr>
      </w:pPr>
    </w:p>
    <w:p w14:paraId="1D31836E" w14:textId="77777777" w:rsidR="0008634B" w:rsidRDefault="0008634B">
      <w:pPr>
        <w:pStyle w:val="Standard"/>
        <w:autoSpaceDE w:val="0"/>
        <w:jc w:val="right"/>
        <w:rPr>
          <w:rFonts w:ascii="Calibri" w:hAnsi="Calibri" w:cs="Calibri"/>
          <w:sz w:val="20"/>
          <w:szCs w:val="20"/>
        </w:rPr>
      </w:pPr>
    </w:p>
    <w:p w14:paraId="0F8BDBDF" w14:textId="77777777" w:rsidR="0008634B" w:rsidRDefault="005B13CC">
      <w:pPr>
        <w:pStyle w:val="Standard"/>
        <w:autoSpaceDE w:val="0"/>
        <w:ind w:left="-2124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…………………………………................</w:t>
      </w:r>
    </w:p>
    <w:p w14:paraId="037EA360" w14:textId="77777777" w:rsidR="0008634B" w:rsidRDefault="005B13CC">
      <w:pPr>
        <w:pStyle w:val="Standard"/>
        <w:tabs>
          <w:tab w:val="left" w:pos="-1882"/>
        </w:tabs>
        <w:autoSpaceDE w:val="0"/>
        <w:ind w:left="-2124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            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</w:p>
    <w:p w14:paraId="2C4E578B" w14:textId="77777777" w:rsidR="0008634B" w:rsidRDefault="005B13CC">
      <w:pPr>
        <w:pStyle w:val="Standard"/>
        <w:autoSpaceDE w:val="0"/>
        <w:jc w:val="right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data i </w:t>
      </w:r>
      <w:r>
        <w:rPr>
          <w:rFonts w:ascii="Calibri" w:hAnsi="Calibri" w:cs="Calibri"/>
          <w:sz w:val="16"/>
          <w:szCs w:val="16"/>
        </w:rPr>
        <w:t xml:space="preserve">miejsce złożenia formularza </w:t>
      </w:r>
    </w:p>
    <w:p w14:paraId="548135C7" w14:textId="77777777" w:rsidR="0008634B" w:rsidRDefault="005B13CC">
      <w:pPr>
        <w:pStyle w:val="Standard"/>
        <w:autoSpaceDE w:val="0"/>
        <w:jc w:val="right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(wypełnia organ administracji publicznej)</w:t>
      </w:r>
    </w:p>
    <w:p w14:paraId="7BF8FBAA" w14:textId="77777777" w:rsidR="0008634B" w:rsidRDefault="0008634B">
      <w:pPr>
        <w:pStyle w:val="Standard"/>
        <w:spacing w:before="240"/>
        <w:rPr>
          <w:rFonts w:ascii="Calibri" w:hAnsi="Calibri" w:cs="Calibri"/>
          <w:sz w:val="16"/>
          <w:szCs w:val="16"/>
        </w:rPr>
      </w:pPr>
    </w:p>
    <w:p w14:paraId="19DBA9F0" w14:textId="77777777" w:rsidR="0008634B" w:rsidRDefault="0008634B">
      <w:pPr>
        <w:pStyle w:val="Standard"/>
        <w:spacing w:before="240"/>
        <w:jc w:val="center"/>
        <w:rPr>
          <w:rFonts w:ascii="Calibri" w:hAnsi="Calibri" w:cs="Calibri"/>
          <w:b/>
          <w:bCs/>
          <w:sz w:val="20"/>
        </w:rPr>
      </w:pPr>
    </w:p>
    <w:p w14:paraId="1B13155C" w14:textId="77777777" w:rsidR="0008634B" w:rsidRDefault="0008634B">
      <w:pPr>
        <w:pStyle w:val="Standard"/>
        <w:spacing w:before="240"/>
        <w:jc w:val="center"/>
        <w:rPr>
          <w:rFonts w:ascii="Calibri" w:hAnsi="Calibri" w:cs="Calibri"/>
          <w:b/>
          <w:bCs/>
        </w:rPr>
      </w:pPr>
    </w:p>
    <w:p w14:paraId="4627349A" w14:textId="77777777" w:rsidR="0008634B" w:rsidRDefault="005B13CC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OFERTA</w:t>
      </w:r>
    </w:p>
    <w:p w14:paraId="6919CB0A" w14:textId="77777777" w:rsidR="0008634B" w:rsidRDefault="0008634B">
      <w:pPr>
        <w:pStyle w:val="Standard"/>
        <w:rPr>
          <w:rFonts w:ascii="Calibri" w:hAnsi="Calibri" w:cs="Calibri"/>
          <w:sz w:val="22"/>
          <w:szCs w:val="22"/>
        </w:rPr>
      </w:pPr>
    </w:p>
    <w:p w14:paraId="1D8F2955" w14:textId="77777777" w:rsidR="0008634B" w:rsidRDefault="005B13CC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NA REALIZACJĘ ZADANIA</w:t>
      </w:r>
    </w:p>
    <w:p w14:paraId="18316E89" w14:textId="77777777" w:rsidR="0008634B" w:rsidRDefault="005B13CC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Z ZAKRESU ZDROWIA PUBLICZNEGO</w:t>
      </w:r>
    </w:p>
    <w:p w14:paraId="3B6A2A47" w14:textId="77777777" w:rsidR="0008634B" w:rsidRDefault="0008634B">
      <w:pPr>
        <w:pStyle w:val="Standard"/>
        <w:jc w:val="center"/>
        <w:rPr>
          <w:rFonts w:ascii="Calibri" w:hAnsi="Calibri" w:cs="Calibri"/>
          <w:b/>
          <w:bCs/>
          <w:szCs w:val="28"/>
        </w:rPr>
      </w:pPr>
    </w:p>
    <w:p w14:paraId="72E4BB95" w14:textId="77777777" w:rsidR="0008634B" w:rsidRDefault="005B13CC">
      <w:pPr>
        <w:pStyle w:val="Standard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podstawa prawna:</w:t>
      </w:r>
    </w:p>
    <w:p w14:paraId="4BFD4282" w14:textId="77777777" w:rsidR="0008634B" w:rsidRDefault="005B13CC">
      <w:pPr>
        <w:pStyle w:val="Standard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ustawa z dnia 11 września 2015r. o zdrowiu publicznym</w:t>
      </w:r>
    </w:p>
    <w:p w14:paraId="4DED46F9" w14:textId="77777777" w:rsidR="0008634B" w:rsidRDefault="005B13CC">
      <w:pPr>
        <w:pStyle w:val="Standard"/>
        <w:jc w:val="center"/>
      </w:pPr>
      <w:r>
        <w:rPr>
          <w:rFonts w:ascii="Calibri" w:hAnsi="Calibri" w:cs="Calibri"/>
        </w:rPr>
        <w:t xml:space="preserve"> (Dz.U.2026.149 - t.j.)</w:t>
      </w:r>
    </w:p>
    <w:p w14:paraId="22C89ED1" w14:textId="77777777" w:rsidR="0008634B" w:rsidRDefault="0008634B">
      <w:pPr>
        <w:pStyle w:val="Standard"/>
        <w:jc w:val="center"/>
        <w:rPr>
          <w:rFonts w:ascii="Calibri" w:hAnsi="Calibri" w:cs="Calibri"/>
        </w:rPr>
      </w:pPr>
    </w:p>
    <w:p w14:paraId="05818209" w14:textId="77777777" w:rsidR="0008634B" w:rsidRDefault="0008634B">
      <w:pPr>
        <w:pStyle w:val="Standard"/>
        <w:jc w:val="center"/>
        <w:rPr>
          <w:rFonts w:ascii="Calibri" w:hAnsi="Calibri" w:cs="Calibri"/>
          <w:b/>
          <w:bCs/>
        </w:rPr>
      </w:pPr>
    </w:p>
    <w:p w14:paraId="54663908" w14:textId="77777777" w:rsidR="0008634B" w:rsidRDefault="0008634B">
      <w:pPr>
        <w:pStyle w:val="Standard"/>
        <w:jc w:val="center"/>
        <w:rPr>
          <w:rFonts w:ascii="Calibri" w:hAnsi="Calibri" w:cs="Calibri"/>
          <w:b/>
          <w:bCs/>
          <w:sz w:val="20"/>
        </w:rPr>
      </w:pPr>
    </w:p>
    <w:p w14:paraId="70A6D6B9" w14:textId="77777777" w:rsidR="0008634B" w:rsidRDefault="0008634B">
      <w:pPr>
        <w:pStyle w:val="Standard"/>
        <w:jc w:val="center"/>
        <w:rPr>
          <w:rFonts w:ascii="Calibri" w:hAnsi="Calibri" w:cs="Calibri"/>
          <w:b/>
          <w:bCs/>
          <w:sz w:val="20"/>
        </w:rPr>
      </w:pPr>
    </w:p>
    <w:p w14:paraId="4B8869D9" w14:textId="77777777" w:rsidR="0008634B" w:rsidRDefault="0008634B">
      <w:pPr>
        <w:pStyle w:val="Standard"/>
        <w:jc w:val="center"/>
        <w:rPr>
          <w:rFonts w:ascii="Calibri" w:hAnsi="Calibri" w:cs="Calibri"/>
        </w:rPr>
      </w:pPr>
    </w:p>
    <w:p w14:paraId="4B518060" w14:textId="77777777" w:rsidR="0008634B" w:rsidRDefault="005B13CC">
      <w:pPr>
        <w:pStyle w:val="Standard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...........................................................................................................................</w:t>
      </w:r>
    </w:p>
    <w:p w14:paraId="10B6B4DA" w14:textId="77777777" w:rsidR="0008634B" w:rsidRDefault="005B13CC">
      <w:pPr>
        <w:pStyle w:val="Standard"/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(nazwa zadania publicznego zgodnie z ogłoszeniem konkursowym)</w:t>
      </w:r>
    </w:p>
    <w:p w14:paraId="4C44B7BB" w14:textId="77777777" w:rsidR="0008634B" w:rsidRDefault="0008634B">
      <w:pPr>
        <w:pStyle w:val="Standard"/>
        <w:jc w:val="center"/>
        <w:rPr>
          <w:rFonts w:ascii="Calibri" w:hAnsi="Calibri" w:cs="Calibri"/>
        </w:rPr>
      </w:pPr>
    </w:p>
    <w:p w14:paraId="0349650B" w14:textId="77777777" w:rsidR="0008634B" w:rsidRDefault="005B13CC">
      <w:pPr>
        <w:pStyle w:val="Standard"/>
        <w:spacing w:line="48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…........................................................................................................................</w:t>
      </w:r>
    </w:p>
    <w:p w14:paraId="31B5FDE3" w14:textId="77777777" w:rsidR="0008634B" w:rsidRDefault="0008634B">
      <w:pPr>
        <w:pStyle w:val="Standard"/>
        <w:jc w:val="center"/>
        <w:rPr>
          <w:rFonts w:ascii="Calibri" w:hAnsi="Calibri" w:cs="Calibri"/>
          <w:sz w:val="20"/>
        </w:rPr>
      </w:pPr>
    </w:p>
    <w:p w14:paraId="2DD9AB5C" w14:textId="77777777" w:rsidR="0008634B" w:rsidRDefault="0008634B">
      <w:pPr>
        <w:pStyle w:val="Standard"/>
        <w:jc w:val="center"/>
        <w:rPr>
          <w:rFonts w:ascii="Calibri" w:hAnsi="Calibri" w:cs="Calibri"/>
          <w:sz w:val="20"/>
        </w:rPr>
      </w:pPr>
    </w:p>
    <w:p w14:paraId="128FB441" w14:textId="77777777" w:rsidR="0008634B" w:rsidRDefault="0008634B">
      <w:pPr>
        <w:pStyle w:val="Standard"/>
        <w:jc w:val="center"/>
        <w:rPr>
          <w:rFonts w:ascii="Calibri" w:hAnsi="Calibri" w:cs="Calibri"/>
          <w:sz w:val="20"/>
        </w:rPr>
      </w:pPr>
    </w:p>
    <w:p w14:paraId="2E02CE32" w14:textId="77777777" w:rsidR="0008634B" w:rsidRDefault="0008634B">
      <w:pPr>
        <w:pStyle w:val="Standard"/>
        <w:jc w:val="center"/>
        <w:rPr>
          <w:rFonts w:ascii="Calibri" w:hAnsi="Calibri" w:cs="Calibri"/>
          <w:sz w:val="20"/>
        </w:rPr>
      </w:pPr>
    </w:p>
    <w:p w14:paraId="3CAD30ED" w14:textId="77777777" w:rsidR="0008634B" w:rsidRDefault="005B13CC">
      <w:pPr>
        <w:pStyle w:val="Standard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...........................................................................................................................</w:t>
      </w:r>
    </w:p>
    <w:p w14:paraId="5B3AC8FD" w14:textId="77777777" w:rsidR="0008634B" w:rsidRDefault="005B13CC">
      <w:pPr>
        <w:pStyle w:val="Standard"/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(nazwa własna zadania, określona przez oferenta)</w:t>
      </w:r>
    </w:p>
    <w:p w14:paraId="793D8A64" w14:textId="77777777" w:rsidR="0008634B" w:rsidRDefault="0008634B">
      <w:pPr>
        <w:pStyle w:val="Standard"/>
        <w:jc w:val="center"/>
        <w:rPr>
          <w:rFonts w:ascii="Calibri" w:hAnsi="Calibri" w:cs="Calibri"/>
        </w:rPr>
      </w:pPr>
    </w:p>
    <w:p w14:paraId="48F32187" w14:textId="77777777" w:rsidR="0008634B" w:rsidRDefault="005B13CC">
      <w:pPr>
        <w:pStyle w:val="Standard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…..........................................................................................................................</w:t>
      </w:r>
    </w:p>
    <w:p w14:paraId="325A13FB" w14:textId="77777777" w:rsidR="0008634B" w:rsidRDefault="0008634B">
      <w:pPr>
        <w:pStyle w:val="Standard"/>
        <w:autoSpaceDE w:val="0"/>
        <w:spacing w:before="240"/>
        <w:jc w:val="center"/>
        <w:rPr>
          <w:rFonts w:ascii="Calibri" w:hAnsi="Calibri" w:cs="Calibri"/>
          <w:sz w:val="20"/>
        </w:rPr>
      </w:pPr>
    </w:p>
    <w:p w14:paraId="44BD5927" w14:textId="77777777" w:rsidR="0008634B" w:rsidRDefault="0008634B">
      <w:pPr>
        <w:pStyle w:val="Standard"/>
        <w:jc w:val="center"/>
        <w:rPr>
          <w:rFonts w:ascii="Calibri" w:hAnsi="Calibri" w:cs="Calibri"/>
          <w:sz w:val="20"/>
        </w:rPr>
      </w:pPr>
    </w:p>
    <w:p w14:paraId="2F120642" w14:textId="77777777" w:rsidR="0008634B" w:rsidRDefault="0008634B">
      <w:pPr>
        <w:pStyle w:val="Standard"/>
        <w:jc w:val="center"/>
        <w:rPr>
          <w:rFonts w:ascii="Calibri" w:hAnsi="Calibri" w:cs="Calibri"/>
          <w:sz w:val="20"/>
        </w:rPr>
      </w:pPr>
    </w:p>
    <w:p w14:paraId="6186EAB1" w14:textId="77777777" w:rsidR="0008634B" w:rsidRDefault="0008634B">
      <w:pPr>
        <w:pStyle w:val="Standard"/>
        <w:jc w:val="center"/>
        <w:rPr>
          <w:rFonts w:ascii="Calibri" w:hAnsi="Calibri" w:cs="Calibri"/>
          <w:sz w:val="20"/>
        </w:rPr>
      </w:pPr>
    </w:p>
    <w:p w14:paraId="0FE6648A" w14:textId="77777777" w:rsidR="0008634B" w:rsidRDefault="0008634B">
      <w:pPr>
        <w:pStyle w:val="Standard"/>
        <w:jc w:val="center"/>
        <w:rPr>
          <w:rFonts w:ascii="Calibri" w:hAnsi="Calibri" w:cs="Calibri"/>
          <w:sz w:val="20"/>
        </w:rPr>
      </w:pPr>
    </w:p>
    <w:p w14:paraId="14ABCC9D" w14:textId="77777777" w:rsidR="0008634B" w:rsidRDefault="005B13CC">
      <w:pPr>
        <w:pStyle w:val="Standard"/>
        <w:jc w:val="center"/>
      </w:pPr>
      <w:r>
        <w:rPr>
          <w:rFonts w:ascii="Calibri" w:hAnsi="Calibri" w:cs="Calibri"/>
        </w:rPr>
        <w:t xml:space="preserve">okres realizacji od </w:t>
      </w:r>
      <w:r>
        <w:rPr>
          <w:rFonts w:ascii="Calibri" w:hAnsi="Calibri" w:cs="Calibri"/>
          <w:color w:val="000000"/>
        </w:rPr>
        <w:t xml:space="preserve">20 maja 2026r. </w:t>
      </w:r>
      <w:r>
        <w:rPr>
          <w:rFonts w:ascii="Calibri" w:hAnsi="Calibri" w:cs="Calibri"/>
        </w:rPr>
        <w:t xml:space="preserve">do 30 czerwca </w:t>
      </w:r>
      <w:r>
        <w:rPr>
          <w:rFonts w:ascii="Calibri" w:hAnsi="Calibri" w:cs="Calibri"/>
          <w:color w:val="000000"/>
        </w:rPr>
        <w:t>2026r.</w:t>
      </w:r>
    </w:p>
    <w:p w14:paraId="1DD56BA5" w14:textId="77777777" w:rsidR="0008634B" w:rsidRDefault="0008634B">
      <w:pPr>
        <w:pStyle w:val="Standard"/>
        <w:jc w:val="center"/>
        <w:rPr>
          <w:rFonts w:ascii="Calibri" w:hAnsi="Calibri" w:cs="Calibri"/>
          <w:sz w:val="20"/>
        </w:rPr>
      </w:pPr>
    </w:p>
    <w:p w14:paraId="1F8F4CCB" w14:textId="77777777" w:rsidR="0008634B" w:rsidRDefault="0008634B">
      <w:pPr>
        <w:pStyle w:val="Standard"/>
        <w:jc w:val="center"/>
        <w:rPr>
          <w:rFonts w:ascii="Calibri" w:hAnsi="Calibri" w:cs="Calibri"/>
        </w:rPr>
      </w:pPr>
    </w:p>
    <w:p w14:paraId="5781D5E5" w14:textId="77777777" w:rsidR="0008634B" w:rsidRDefault="0008634B">
      <w:pPr>
        <w:pStyle w:val="Standard"/>
        <w:jc w:val="center"/>
        <w:rPr>
          <w:rFonts w:ascii="Calibri" w:hAnsi="Calibri" w:cs="Calibri"/>
        </w:rPr>
      </w:pPr>
    </w:p>
    <w:p w14:paraId="2AF79D57" w14:textId="77777777" w:rsidR="0008634B" w:rsidRDefault="005B13CC">
      <w:pPr>
        <w:pStyle w:val="Standard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I. DANE NA TEMAT PODMIOTU</w:t>
      </w:r>
    </w:p>
    <w:p w14:paraId="785BE2B3" w14:textId="77777777" w:rsidR="0008634B" w:rsidRDefault="0008634B">
      <w:pPr>
        <w:pStyle w:val="Standard"/>
        <w:rPr>
          <w:rFonts w:ascii="Calibri" w:hAnsi="Calibri" w:cs="Calibri"/>
          <w:b/>
          <w:bCs/>
        </w:rPr>
      </w:pPr>
    </w:p>
    <w:p w14:paraId="7814F3E5" w14:textId="77777777" w:rsidR="0008634B" w:rsidRDefault="005B13CC">
      <w:pPr>
        <w:pStyle w:val="Standard"/>
        <w:numPr>
          <w:ilvl w:val="0"/>
          <w:numId w:val="5"/>
        </w:numPr>
        <w:spacing w:line="48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Nazwa podmiotu </w:t>
      </w:r>
      <w:r>
        <w:rPr>
          <w:rFonts w:ascii="Calibri" w:hAnsi="Calibri" w:cs="Calibri"/>
        </w:rPr>
        <w:t>…................................................................................................................</w:t>
      </w:r>
    </w:p>
    <w:p w14:paraId="56DD9698" w14:textId="77777777" w:rsidR="0008634B" w:rsidRDefault="005B13CC">
      <w:pPr>
        <w:pStyle w:val="Standard"/>
        <w:numPr>
          <w:ilvl w:val="0"/>
          <w:numId w:val="5"/>
        </w:numPr>
        <w:spacing w:line="480" w:lineRule="auto"/>
        <w:rPr>
          <w:rFonts w:ascii="Calibri" w:hAnsi="Calibri" w:cs="Calibri"/>
        </w:rPr>
      </w:pPr>
      <w:r>
        <w:rPr>
          <w:rFonts w:ascii="Calibri" w:hAnsi="Calibri" w:cs="Calibri"/>
        </w:rPr>
        <w:t>Dokładny adres: ….................................................................................................................</w:t>
      </w:r>
    </w:p>
    <w:p w14:paraId="0DE72F8C" w14:textId="77777777" w:rsidR="0008634B" w:rsidRDefault="005B13CC">
      <w:pPr>
        <w:pStyle w:val="Standard"/>
        <w:spacing w:line="480" w:lineRule="auto"/>
        <w:rPr>
          <w:rFonts w:ascii="Calibri" w:hAnsi="Calibri" w:cs="Calibri"/>
        </w:rPr>
      </w:pPr>
      <w:r>
        <w:rPr>
          <w:rFonts w:ascii="Calibri" w:hAnsi="Calibri" w:cs="Calibri"/>
        </w:rPr>
        <w:t>telefon: ….....................................................fax: …...............................................................</w:t>
      </w:r>
    </w:p>
    <w:p w14:paraId="7917B7AB" w14:textId="77777777" w:rsidR="0008634B" w:rsidRDefault="005B13CC">
      <w:pPr>
        <w:pStyle w:val="Standard"/>
        <w:spacing w:line="480" w:lineRule="auto"/>
        <w:rPr>
          <w:rFonts w:ascii="Calibri" w:hAnsi="Calibri" w:cs="Calibri"/>
        </w:rPr>
      </w:pPr>
      <w:r>
        <w:rPr>
          <w:rFonts w:ascii="Calibri" w:hAnsi="Calibri" w:cs="Calibri"/>
        </w:rPr>
        <w:t>e-mail: …...................................................... http:// ….............................................................</w:t>
      </w:r>
    </w:p>
    <w:p w14:paraId="1DEE0299" w14:textId="77777777" w:rsidR="0008634B" w:rsidRDefault="005B13CC">
      <w:pPr>
        <w:pStyle w:val="Standard"/>
        <w:numPr>
          <w:ilvl w:val="0"/>
          <w:numId w:val="5"/>
        </w:numPr>
        <w:spacing w:line="480" w:lineRule="auto"/>
        <w:rPr>
          <w:rFonts w:ascii="Calibri" w:hAnsi="Calibri" w:cs="Calibri"/>
        </w:rPr>
      </w:pPr>
      <w:r>
        <w:rPr>
          <w:rFonts w:ascii="Calibri" w:hAnsi="Calibri" w:cs="Calibri"/>
        </w:rPr>
        <w:t>Forma prawna: …....................................................................................................................</w:t>
      </w:r>
    </w:p>
    <w:p w14:paraId="4EE67B93" w14:textId="77777777" w:rsidR="0008634B" w:rsidRDefault="005B13CC">
      <w:pPr>
        <w:pStyle w:val="Standard"/>
        <w:numPr>
          <w:ilvl w:val="0"/>
          <w:numId w:val="5"/>
        </w:numPr>
        <w:spacing w:line="480" w:lineRule="auto"/>
        <w:rPr>
          <w:rFonts w:ascii="Calibri" w:hAnsi="Calibri" w:cs="Calibri"/>
        </w:rPr>
      </w:pPr>
      <w:r>
        <w:rPr>
          <w:rFonts w:ascii="Calibri" w:hAnsi="Calibri" w:cs="Calibri"/>
        </w:rPr>
        <w:t>Numer wpisu do rejestru sądowego lub innego rejestru/ewidencji:</w:t>
      </w:r>
    </w:p>
    <w:p w14:paraId="7B1FA7FE" w14:textId="77777777" w:rsidR="0008634B" w:rsidRDefault="005B13CC">
      <w:pPr>
        <w:pStyle w:val="Standard"/>
        <w:spacing w:line="480" w:lineRule="auto"/>
        <w:rPr>
          <w:rFonts w:ascii="Calibri" w:hAnsi="Calibri" w:cs="Calibri"/>
        </w:rPr>
      </w:pPr>
      <w:r>
        <w:rPr>
          <w:rFonts w:ascii="Calibri" w:hAnsi="Calibri" w:cs="Calibri"/>
        </w:rPr>
        <w:t>…............................................................................................................................................</w:t>
      </w:r>
    </w:p>
    <w:p w14:paraId="087CA334" w14:textId="77777777" w:rsidR="0008634B" w:rsidRDefault="005B13CC">
      <w:pPr>
        <w:pStyle w:val="Standard"/>
        <w:numPr>
          <w:ilvl w:val="0"/>
          <w:numId w:val="5"/>
        </w:numPr>
        <w:spacing w:line="480" w:lineRule="auto"/>
        <w:rPr>
          <w:rFonts w:ascii="Calibri" w:hAnsi="Calibri" w:cs="Calibri"/>
        </w:rPr>
      </w:pPr>
      <w:r>
        <w:rPr>
          <w:rFonts w:ascii="Calibri" w:hAnsi="Calibri" w:cs="Calibri"/>
        </w:rPr>
        <w:t>Nr NIP: …................................................................................................................................</w:t>
      </w:r>
    </w:p>
    <w:p w14:paraId="308DB2F8" w14:textId="77777777" w:rsidR="0008634B" w:rsidRDefault="005B13CC">
      <w:pPr>
        <w:pStyle w:val="Standard"/>
        <w:numPr>
          <w:ilvl w:val="0"/>
          <w:numId w:val="5"/>
        </w:numPr>
        <w:spacing w:line="480" w:lineRule="auto"/>
        <w:rPr>
          <w:rFonts w:ascii="Calibri" w:hAnsi="Calibri" w:cs="Calibri"/>
        </w:rPr>
      </w:pPr>
      <w:r>
        <w:rPr>
          <w:rFonts w:ascii="Calibri" w:hAnsi="Calibri" w:cs="Calibri"/>
        </w:rPr>
        <w:t>Nazwa banku i nr rachunku: …...............................................................................................</w:t>
      </w:r>
    </w:p>
    <w:p w14:paraId="4717ACF5" w14:textId="77777777" w:rsidR="0008634B" w:rsidRDefault="005B13CC">
      <w:pPr>
        <w:pStyle w:val="Standard"/>
        <w:numPr>
          <w:ilvl w:val="0"/>
          <w:numId w:val="5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Nazwiska i imiona osób upoważnionych do podpisywania umowy na realizację zadania publicznego:</w:t>
      </w:r>
    </w:p>
    <w:p w14:paraId="72531D2D" w14:textId="77777777" w:rsidR="0008634B" w:rsidRDefault="0008634B">
      <w:pPr>
        <w:pStyle w:val="Standard"/>
        <w:jc w:val="both"/>
        <w:rPr>
          <w:rFonts w:ascii="Calibri" w:hAnsi="Calibri" w:cs="Calibri"/>
        </w:rPr>
      </w:pPr>
    </w:p>
    <w:p w14:paraId="79932FF2" w14:textId="77777777" w:rsidR="0008634B" w:rsidRDefault="005B13CC">
      <w:pPr>
        <w:pStyle w:val="Standard"/>
        <w:spacing w:line="480" w:lineRule="auto"/>
        <w:rPr>
          <w:rFonts w:ascii="Calibri" w:hAnsi="Calibri" w:cs="Calibri"/>
        </w:rPr>
      </w:pPr>
      <w:r>
        <w:rPr>
          <w:rFonts w:ascii="Calibri" w:hAnsi="Calibri" w:cs="Calibri"/>
        </w:rPr>
        <w:t>….............................................................................................................................................</w:t>
      </w:r>
    </w:p>
    <w:p w14:paraId="1EA346A2" w14:textId="77777777" w:rsidR="0008634B" w:rsidRDefault="005B13CC">
      <w:pPr>
        <w:pStyle w:val="Standard"/>
        <w:numPr>
          <w:ilvl w:val="0"/>
          <w:numId w:val="5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Osoba upoważniona do składania wyjaśnień i uzupełnień dotyczących oferty</w:t>
      </w:r>
    </w:p>
    <w:p w14:paraId="78D98818" w14:textId="77777777" w:rsidR="0008634B" w:rsidRDefault="005B13CC">
      <w:pPr>
        <w:pStyle w:val="Standard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(imię i nazwisko, funkcja oraz nr telefonu kontaktowego):</w:t>
      </w:r>
    </w:p>
    <w:p w14:paraId="4C46F95A" w14:textId="77777777" w:rsidR="0008634B" w:rsidRDefault="0008634B">
      <w:pPr>
        <w:pStyle w:val="Standard"/>
        <w:jc w:val="both"/>
        <w:rPr>
          <w:rFonts w:ascii="Calibri" w:hAnsi="Calibri" w:cs="Calibri"/>
        </w:rPr>
      </w:pPr>
    </w:p>
    <w:p w14:paraId="59D8DC9E" w14:textId="77777777" w:rsidR="0008634B" w:rsidRDefault="005B13CC">
      <w:pPr>
        <w:pStyle w:val="Standard"/>
        <w:spacing w:line="48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…............................................................................................................................................</w:t>
      </w:r>
    </w:p>
    <w:p w14:paraId="6F947AF4" w14:textId="77777777" w:rsidR="0008634B" w:rsidRDefault="0008634B">
      <w:pPr>
        <w:pStyle w:val="Standard"/>
        <w:jc w:val="both"/>
        <w:rPr>
          <w:rFonts w:ascii="Calibri" w:hAnsi="Calibri" w:cs="Calibri"/>
          <w:bCs/>
          <w:sz w:val="20"/>
          <w:szCs w:val="18"/>
        </w:rPr>
      </w:pPr>
    </w:p>
    <w:p w14:paraId="2E3DCF83" w14:textId="77777777" w:rsidR="0008634B" w:rsidRDefault="0008634B">
      <w:pPr>
        <w:pStyle w:val="Standard"/>
        <w:rPr>
          <w:rFonts w:ascii="Calibri" w:hAnsi="Calibri" w:cs="Calibri"/>
          <w:sz w:val="20"/>
        </w:rPr>
      </w:pPr>
    </w:p>
    <w:p w14:paraId="144EAB96" w14:textId="77777777" w:rsidR="0008634B" w:rsidRDefault="005B13CC">
      <w:pPr>
        <w:pStyle w:val="Standard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II. SZCZEGÓŁOWY SPOSÓB REALIZACJI ZADANIA</w:t>
      </w:r>
    </w:p>
    <w:p w14:paraId="2919488D" w14:textId="77777777" w:rsidR="0008634B" w:rsidRDefault="0008634B">
      <w:pPr>
        <w:pStyle w:val="Standard"/>
        <w:rPr>
          <w:rFonts w:ascii="Calibri" w:hAnsi="Calibri" w:cs="Calibri"/>
        </w:rPr>
      </w:pPr>
    </w:p>
    <w:p w14:paraId="4A00FF65" w14:textId="77777777" w:rsidR="0008634B" w:rsidRDefault="005B13CC">
      <w:pPr>
        <w:pStyle w:val="Standard"/>
        <w:numPr>
          <w:ilvl w:val="0"/>
          <w:numId w:val="6"/>
        </w:numPr>
        <w:rPr>
          <w:rFonts w:ascii="Calibri" w:hAnsi="Calibri" w:cs="Calibri"/>
        </w:rPr>
      </w:pPr>
      <w:r>
        <w:rPr>
          <w:rFonts w:ascii="Calibri" w:hAnsi="Calibri" w:cs="Calibri"/>
        </w:rPr>
        <w:t>Opis potrzeb wskazujących na celowość wykonania zadania.</w:t>
      </w:r>
    </w:p>
    <w:p w14:paraId="2352AC0C" w14:textId="77777777" w:rsidR="0008634B" w:rsidRDefault="0008634B">
      <w:pPr>
        <w:pStyle w:val="Standard"/>
        <w:rPr>
          <w:rFonts w:ascii="Calibri" w:hAnsi="Calibri" w:cs="Calibri"/>
          <w:sz w:val="22"/>
          <w:szCs w:val="22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7"/>
      </w:tblGrid>
      <w:tr w:rsidR="0008634B" w14:paraId="03968508" w14:textId="77777777">
        <w:tblPrEx>
          <w:tblCellMar>
            <w:top w:w="0" w:type="dxa"/>
            <w:bottom w:w="0" w:type="dxa"/>
          </w:tblCellMar>
        </w:tblPrEx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9F007B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FE24A66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74CEB1F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CE4C359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6F272B49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CB47665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22EE9AB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CC70AF5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AFC1792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54210937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26B6045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C58F003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AFC7EBA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07A471E" w14:textId="77777777" w:rsidR="0008634B" w:rsidRDefault="0008634B">
      <w:pPr>
        <w:pStyle w:val="Standard"/>
        <w:rPr>
          <w:rFonts w:ascii="Calibri" w:hAnsi="Calibri" w:cs="Calibri"/>
        </w:rPr>
      </w:pPr>
    </w:p>
    <w:p w14:paraId="2E07211E" w14:textId="77777777" w:rsidR="0008634B" w:rsidRDefault="005B13CC">
      <w:pPr>
        <w:pStyle w:val="Standard"/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Cele realizacji zadania (w szczególności określenie, jakie są cele wskazane w ofercie w kontekście celu zadania z zakresu zdrowia publicznego, cele powinny być możliwe do osiągnięcia, realne </w:t>
      </w:r>
      <w:r>
        <w:rPr>
          <w:rFonts w:ascii="Calibri" w:hAnsi="Calibri" w:cs="Calibri"/>
        </w:rPr>
        <w:br/>
      </w:r>
      <w:r>
        <w:rPr>
          <w:rFonts w:ascii="Calibri" w:hAnsi="Calibri" w:cs="Calibri"/>
        </w:rPr>
        <w:t>i mierzalne).</w:t>
      </w:r>
    </w:p>
    <w:p w14:paraId="628E3FDB" w14:textId="77777777" w:rsidR="0008634B" w:rsidRDefault="0008634B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7"/>
      </w:tblGrid>
      <w:tr w:rsidR="0008634B" w14:paraId="614A35A2" w14:textId="77777777">
        <w:tblPrEx>
          <w:tblCellMar>
            <w:top w:w="0" w:type="dxa"/>
            <w:bottom w:w="0" w:type="dxa"/>
          </w:tblCellMar>
        </w:tblPrEx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34AB19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D949F32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9AC1516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9B1B141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50E9D04C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4E8CA9A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61B14B5D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69A50B52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BB02F23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10D5690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67BEAE19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929E27B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6E243A6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F86B47" w14:textId="77777777" w:rsidR="0008634B" w:rsidRDefault="0008634B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3338846C" w14:textId="77777777" w:rsidR="0008634B" w:rsidRDefault="005B13CC">
      <w:pPr>
        <w:pStyle w:val="Standard"/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Szczegółowy opis i zakres działań planowanych do realizacji (spójny z harmonogramem działań </w:t>
      </w:r>
      <w:r>
        <w:rPr>
          <w:rFonts w:ascii="Calibri" w:hAnsi="Calibri" w:cs="Calibri"/>
        </w:rPr>
        <w:br/>
      </w:r>
      <w:r>
        <w:rPr>
          <w:rFonts w:ascii="Calibri" w:hAnsi="Calibri" w:cs="Calibri"/>
        </w:rPr>
        <w:t>i kosztorysem).</w:t>
      </w:r>
    </w:p>
    <w:p w14:paraId="1A3CE001" w14:textId="77777777" w:rsidR="0008634B" w:rsidRDefault="0008634B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7"/>
      </w:tblGrid>
      <w:tr w:rsidR="0008634B" w14:paraId="716CE910" w14:textId="77777777">
        <w:tblPrEx>
          <w:tblCellMar>
            <w:top w:w="0" w:type="dxa"/>
            <w:bottom w:w="0" w:type="dxa"/>
          </w:tblCellMar>
        </w:tblPrEx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6A45C1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0402CA38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A14764B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E0B2509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0C98CBF9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5CD5D31E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2110091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14F65E9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E056E11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15C5486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0E236410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EC262F2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025AD368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A35F210" w14:textId="77777777" w:rsidR="0008634B" w:rsidRDefault="0008634B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02944C46" w14:textId="77777777" w:rsidR="0008634B" w:rsidRDefault="005B13CC">
      <w:pPr>
        <w:pStyle w:val="Standard"/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Opis grup docelowych realizacji zadania z zakresu zdrowia publicznego(wskazanie adresatów prowadzonych działań, potrzeb i oczekiwań grupy docelowej, przewidywana liczba osób/podmiotów objętych działaniami, sposób i kryteria rekrutacji).</w:t>
      </w:r>
    </w:p>
    <w:p w14:paraId="0E3EC1AB" w14:textId="77777777" w:rsidR="0008634B" w:rsidRDefault="0008634B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7"/>
      </w:tblGrid>
      <w:tr w:rsidR="0008634B" w14:paraId="05B17F9A" w14:textId="77777777">
        <w:tblPrEx>
          <w:tblCellMar>
            <w:top w:w="0" w:type="dxa"/>
            <w:bottom w:w="0" w:type="dxa"/>
          </w:tblCellMar>
        </w:tblPrEx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98855B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E40C26F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056FF604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33DBB30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62430211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FB33A04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59C57E3F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08892C14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16CB20B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1F6FB02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B08393E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588DE3C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EC26E0D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404C2C9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578DD9D" w14:textId="77777777" w:rsidR="0008634B" w:rsidRDefault="0008634B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08DA7906" w14:textId="77777777" w:rsidR="0008634B" w:rsidRDefault="005B13CC">
      <w:pPr>
        <w:pStyle w:val="Standard"/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Zakładane rezultaty realizacji zadania z zakresu zdrowia publicznego oraz opis sposobu ich ewaluacji (wskaźniki).</w:t>
      </w:r>
    </w:p>
    <w:p w14:paraId="40619C5E" w14:textId="77777777" w:rsidR="0008634B" w:rsidRDefault="0008634B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7"/>
      </w:tblGrid>
      <w:tr w:rsidR="0008634B" w14:paraId="36BD69FF" w14:textId="77777777">
        <w:tblPrEx>
          <w:tblCellMar>
            <w:top w:w="0" w:type="dxa"/>
            <w:bottom w:w="0" w:type="dxa"/>
          </w:tblCellMar>
        </w:tblPrEx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B89D08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46D48C5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F8D99FD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6595275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BBD1A48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0A63CCF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477A665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D373853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6A789481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EE5F63A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723CEFC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3C87110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BA652A4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B981E66" w14:textId="77777777" w:rsidR="0008634B" w:rsidRDefault="0008634B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35D302D3" w14:textId="77777777" w:rsidR="0008634B" w:rsidRDefault="0008634B">
      <w:pPr>
        <w:pStyle w:val="Standard"/>
        <w:rPr>
          <w:rFonts w:ascii="Calibri" w:hAnsi="Calibri" w:cs="Calibri"/>
          <w:b/>
          <w:bCs/>
          <w:sz w:val="22"/>
          <w:szCs w:val="22"/>
        </w:rPr>
      </w:pPr>
    </w:p>
    <w:p w14:paraId="7B203556" w14:textId="77777777" w:rsidR="0008634B" w:rsidRDefault="005B13CC">
      <w:pPr>
        <w:pStyle w:val="Standard"/>
      </w:pPr>
      <w:r>
        <w:rPr>
          <w:rFonts w:ascii="Calibri" w:hAnsi="Calibri" w:cs="Calibri"/>
          <w:b/>
          <w:bCs/>
        </w:rPr>
        <w:t xml:space="preserve">III. TERMIN I MIEJSCE REALIZACJI ZADANIA  </w:t>
      </w:r>
    </w:p>
    <w:p w14:paraId="1DAB1889" w14:textId="77777777" w:rsidR="0008634B" w:rsidRDefault="005B13CC">
      <w:pPr>
        <w:pStyle w:val="Standard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(dokładny adres, telefon, adres mailowy)</w:t>
      </w:r>
    </w:p>
    <w:p w14:paraId="47D8EFA6" w14:textId="77777777" w:rsidR="0008634B" w:rsidRDefault="0008634B">
      <w:pPr>
        <w:pStyle w:val="Standard"/>
        <w:rPr>
          <w:rFonts w:ascii="Calibri" w:hAnsi="Calibri" w:cs="Calibri"/>
          <w:b/>
          <w:bCs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7"/>
      </w:tblGrid>
      <w:tr w:rsidR="0008634B" w14:paraId="555C2657" w14:textId="77777777">
        <w:tblPrEx>
          <w:tblCellMar>
            <w:top w:w="0" w:type="dxa"/>
            <w:bottom w:w="0" w:type="dxa"/>
          </w:tblCellMar>
        </w:tblPrEx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6E8FC4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48E3195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0E112A1A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388DC6B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47CDED1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57CF1FB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B37B0B2" w14:textId="77777777" w:rsidR="0008634B" w:rsidRDefault="0008634B">
      <w:pPr>
        <w:pStyle w:val="Standard"/>
        <w:rPr>
          <w:rFonts w:ascii="Calibri" w:hAnsi="Calibri" w:cs="Calibri"/>
          <w:bCs/>
        </w:rPr>
      </w:pPr>
    </w:p>
    <w:p w14:paraId="32827561" w14:textId="77777777" w:rsidR="0008634B" w:rsidRDefault="0008634B">
      <w:pPr>
        <w:pStyle w:val="Standard"/>
        <w:rPr>
          <w:rFonts w:ascii="Calibri" w:hAnsi="Calibri" w:cs="Calibri"/>
          <w:b/>
          <w:bCs/>
        </w:rPr>
      </w:pPr>
    </w:p>
    <w:p w14:paraId="51DDE679" w14:textId="77777777" w:rsidR="0008634B" w:rsidRDefault="005B13CC">
      <w:pPr>
        <w:pStyle w:val="Standard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IV. HARMONOGRAM PLANOWANYCH DZIAŁAŃ W ZAKRESIE REALIZACJI ZADANIA</w:t>
      </w:r>
    </w:p>
    <w:p w14:paraId="48DFA0CC" w14:textId="77777777" w:rsidR="0008634B" w:rsidRDefault="0008634B">
      <w:pPr>
        <w:pStyle w:val="Standard"/>
        <w:ind w:left="720"/>
        <w:rPr>
          <w:rFonts w:ascii="Calibri" w:hAnsi="Calibri" w:cs="Calibri"/>
          <w:bCs/>
        </w:rPr>
      </w:pPr>
    </w:p>
    <w:tbl>
      <w:tblPr>
        <w:tblW w:w="9618" w:type="dxa"/>
        <w:tblInd w:w="-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83"/>
        <w:gridCol w:w="2864"/>
        <w:gridCol w:w="2371"/>
      </w:tblGrid>
      <w:tr w:rsidR="0008634B" w14:paraId="2A816C54" w14:textId="77777777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8A114" w14:textId="77777777" w:rsidR="0008634B" w:rsidRDefault="005B13CC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Poszczególne działania</w:t>
            </w:r>
          </w:p>
          <w:p w14:paraId="1FB8567B" w14:textId="77777777" w:rsidR="0008634B" w:rsidRDefault="005B13CC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w zakresie realizowanego zadania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A7AD5" w14:textId="77777777" w:rsidR="0008634B" w:rsidRDefault="005B13CC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Termin realizacji</w:t>
            </w:r>
          </w:p>
          <w:p w14:paraId="41A72887" w14:textId="77777777" w:rsidR="0008634B" w:rsidRDefault="005B13CC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(od 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dd.mm.rrrr do dd.mm.rrrr)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A934B" w14:textId="77777777" w:rsidR="0008634B" w:rsidRDefault="005B13CC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Miejsce realizacji poszczególnych zadań</w:t>
            </w:r>
          </w:p>
        </w:tc>
      </w:tr>
      <w:tr w:rsidR="0008634B" w14:paraId="289FB635" w14:textId="77777777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5A250" w14:textId="77777777" w:rsidR="0008634B" w:rsidRDefault="0008634B">
            <w:pPr>
              <w:pStyle w:val="Standard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0C210" w14:textId="77777777" w:rsidR="0008634B" w:rsidRDefault="0008634B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1A1FA" w14:textId="77777777" w:rsidR="0008634B" w:rsidRDefault="0008634B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08634B" w14:paraId="5D82E22C" w14:textId="77777777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DE68C" w14:textId="77777777" w:rsidR="0008634B" w:rsidRDefault="0008634B">
            <w:pPr>
              <w:pStyle w:val="Standard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253CA" w14:textId="77777777" w:rsidR="0008634B" w:rsidRDefault="0008634B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5386F" w14:textId="77777777" w:rsidR="0008634B" w:rsidRDefault="0008634B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08634B" w14:paraId="7D3DC87C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BA8C0" w14:textId="77777777" w:rsidR="0008634B" w:rsidRDefault="0008634B">
            <w:pPr>
              <w:pStyle w:val="Standard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57D69" w14:textId="77777777" w:rsidR="0008634B" w:rsidRDefault="0008634B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8C657" w14:textId="77777777" w:rsidR="0008634B" w:rsidRDefault="0008634B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08634B" w14:paraId="00DBA8E0" w14:textId="77777777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13C8A" w14:textId="77777777" w:rsidR="0008634B" w:rsidRDefault="0008634B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C4330" w14:textId="77777777" w:rsidR="0008634B" w:rsidRDefault="0008634B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A661A" w14:textId="77777777" w:rsidR="0008634B" w:rsidRDefault="0008634B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08634B" w14:paraId="555F771F" w14:textId="77777777">
        <w:tblPrEx>
          <w:tblCellMar>
            <w:top w:w="0" w:type="dxa"/>
            <w:bottom w:w="0" w:type="dxa"/>
          </w:tblCellMar>
        </w:tblPrEx>
        <w:trPr>
          <w:trHeight w:val="378"/>
        </w:trPr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A3A0C" w14:textId="77777777" w:rsidR="0008634B" w:rsidRDefault="0008634B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19955" w14:textId="77777777" w:rsidR="0008634B" w:rsidRDefault="0008634B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40EFA" w14:textId="77777777" w:rsidR="0008634B" w:rsidRDefault="0008634B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08634B" w14:paraId="5F80B48F" w14:textId="77777777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9B0A9" w14:textId="77777777" w:rsidR="0008634B" w:rsidRDefault="0008634B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1969" w14:textId="77777777" w:rsidR="0008634B" w:rsidRDefault="0008634B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ABF10" w14:textId="77777777" w:rsidR="0008634B" w:rsidRDefault="0008634B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08634B" w14:paraId="5A535B3A" w14:textId="77777777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BB36E" w14:textId="77777777" w:rsidR="0008634B" w:rsidRDefault="0008634B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F68DD" w14:textId="77777777" w:rsidR="0008634B" w:rsidRDefault="0008634B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6C153" w14:textId="77777777" w:rsidR="0008634B" w:rsidRDefault="0008634B">
            <w:pPr>
              <w:pStyle w:val="Standard"/>
              <w:snapToGri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4ADFA440" w14:textId="77777777" w:rsidR="0008634B" w:rsidRDefault="0008634B">
      <w:pPr>
        <w:pStyle w:val="Standard"/>
        <w:rPr>
          <w:rFonts w:ascii="Calibri" w:hAnsi="Calibri" w:cs="Calibri"/>
          <w:b/>
          <w:bCs/>
          <w:sz w:val="18"/>
          <w:szCs w:val="18"/>
        </w:rPr>
      </w:pPr>
    </w:p>
    <w:p w14:paraId="00ACFF79" w14:textId="77777777" w:rsidR="0008634B" w:rsidRDefault="005B13CC">
      <w:pPr>
        <w:widowControl/>
        <w:tabs>
          <w:tab w:val="left" w:pos="3068"/>
        </w:tabs>
        <w:jc w:val="both"/>
        <w:rPr>
          <w:rFonts w:ascii="Calibri" w:eastAsia="Times New Roman" w:hAnsi="Calibri" w:cs="Calibri"/>
          <w:b/>
          <w:lang w:val="pl-PL" w:eastAsia="pl-PL" w:bidi="hi-IN"/>
        </w:rPr>
      </w:pPr>
      <w:r>
        <w:rPr>
          <w:rFonts w:ascii="Calibri" w:eastAsia="Times New Roman" w:hAnsi="Calibri" w:cs="Calibri"/>
          <w:b/>
          <w:lang w:val="pl-PL" w:eastAsia="pl-PL" w:bidi="hi-IN"/>
        </w:rPr>
        <w:t>V. Informacja o wysokości współfinansowania realizacji zadania, jeżeli dotyczy</w:t>
      </w:r>
    </w:p>
    <w:p w14:paraId="07D17EBB" w14:textId="77777777" w:rsidR="0008634B" w:rsidRDefault="0008634B">
      <w:pPr>
        <w:pStyle w:val="WW-Tekstpodstawowy2"/>
        <w:rPr>
          <w:rFonts w:ascii="Calibri" w:hAnsi="Calibri" w:cs="Calibri"/>
        </w:rPr>
      </w:pPr>
    </w:p>
    <w:p w14:paraId="0AF78123" w14:textId="77777777" w:rsidR="0008634B" w:rsidRDefault="0008634B">
      <w:pPr>
        <w:pStyle w:val="WW-Tekstpodstawowy2"/>
        <w:rPr>
          <w:rFonts w:ascii="Calibri" w:hAnsi="Calibri" w:cs="Calibri"/>
        </w:rPr>
      </w:pP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97"/>
      </w:tblGrid>
      <w:tr w:rsidR="0008634B" w14:paraId="319BDAF3" w14:textId="77777777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1D958" w14:textId="77777777" w:rsidR="0008634B" w:rsidRDefault="005B13CC">
            <w:pPr>
              <w:widowControl/>
              <w:jc w:val="center"/>
              <w:textAlignment w:val="auto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pl-PL" w:eastAsia="pl-PL" w:bidi="hi-IN"/>
              </w:rPr>
            </w:pPr>
            <w:r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val="pl-PL" w:eastAsia="pl-PL" w:bidi="hi-IN"/>
              </w:rPr>
              <w:t xml:space="preserve">NIE DOTYCZY - zadanie nie jest współfinansowane </w:t>
            </w:r>
          </w:p>
        </w:tc>
      </w:tr>
    </w:tbl>
    <w:p w14:paraId="432B737E" w14:textId="77777777" w:rsidR="0008634B" w:rsidRDefault="0008634B">
      <w:pPr>
        <w:pStyle w:val="WW-Tekstpodstawowy2"/>
        <w:rPr>
          <w:rFonts w:ascii="Calibri" w:hAnsi="Calibri" w:cs="Calibri"/>
        </w:rPr>
      </w:pPr>
    </w:p>
    <w:p w14:paraId="74FA9318" w14:textId="77777777" w:rsidR="0008634B" w:rsidRDefault="005B13CC">
      <w:pPr>
        <w:pStyle w:val="Standard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VI. KALKULACJA </w:t>
      </w:r>
      <w:r>
        <w:rPr>
          <w:rFonts w:ascii="Calibri" w:hAnsi="Calibri" w:cs="Calibri"/>
          <w:b/>
          <w:bCs/>
        </w:rPr>
        <w:t>PRZEWIDYWANYCH KOSZTÓW REALIZACJI ZADANIA Z ZAKRESU ZDROWIA PUBLICZNEGO.</w:t>
      </w:r>
    </w:p>
    <w:p w14:paraId="4BE9F641" w14:textId="77777777" w:rsidR="0008634B" w:rsidRDefault="0008634B">
      <w:pPr>
        <w:pStyle w:val="Standard"/>
        <w:ind w:left="720"/>
        <w:rPr>
          <w:rFonts w:ascii="Calibri" w:hAnsi="Calibri" w:cs="Calibri"/>
          <w:bCs/>
        </w:rPr>
      </w:pPr>
    </w:p>
    <w:p w14:paraId="6999033D" w14:textId="77777777" w:rsidR="0008634B" w:rsidRDefault="005B13CC">
      <w:pPr>
        <w:pStyle w:val="Standard"/>
        <w:spacing w:line="480" w:lineRule="auto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Wysokość wnioskowanych środków (w tym słownie w zł.):</w:t>
      </w:r>
    </w:p>
    <w:p w14:paraId="2E1E1D05" w14:textId="77777777" w:rsidR="0008634B" w:rsidRDefault="005B13CC">
      <w:pPr>
        <w:pStyle w:val="Standard"/>
        <w:spacing w:line="480" w:lineRule="auto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…………………………………………………………………………………………………</w:t>
      </w:r>
    </w:p>
    <w:tbl>
      <w:tblPr>
        <w:tblW w:w="1029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1596"/>
        <w:gridCol w:w="1191"/>
        <w:gridCol w:w="1238"/>
        <w:gridCol w:w="1016"/>
        <w:gridCol w:w="978"/>
        <w:gridCol w:w="1451"/>
        <w:gridCol w:w="2364"/>
      </w:tblGrid>
      <w:tr w:rsidR="0008634B" w14:paraId="57FC1293" w14:textId="77777777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C04D5" w14:textId="77777777" w:rsidR="0008634B" w:rsidRDefault="005B13CC">
            <w:pPr>
              <w:pStyle w:val="Standard"/>
              <w:ind w:left="-862" w:firstLine="862"/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24C2E" w14:textId="77777777" w:rsidR="0008634B" w:rsidRDefault="005B13CC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Rodzaj kosztów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12A4B" w14:textId="77777777" w:rsidR="0008634B" w:rsidRDefault="005B13CC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Ilość jednostek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0782E" w14:textId="77777777" w:rsidR="0008634B" w:rsidRDefault="005B13CC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Koszt jednostkowy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F5D25" w14:textId="77777777" w:rsidR="0008634B" w:rsidRDefault="005B13CC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Rodzaj miary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52583" w14:textId="77777777" w:rsidR="0008634B" w:rsidRDefault="005B13CC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Koszt całkowity</w:t>
            </w:r>
          </w:p>
          <w:p w14:paraId="26FD00F6" w14:textId="77777777" w:rsidR="0008634B" w:rsidRDefault="005B13CC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(w 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zł)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AA646" w14:textId="77777777" w:rsidR="0008634B" w:rsidRDefault="005B13CC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Koszt wnioskowanych środków (w zł)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99B27" w14:textId="77777777" w:rsidR="0008634B" w:rsidRDefault="005B13CC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Koszt współfinansowania</w:t>
            </w:r>
          </w:p>
          <w:p w14:paraId="2E720B33" w14:textId="77777777" w:rsidR="0008634B" w:rsidRDefault="005B13CC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przez oferenta (w zł)</w:t>
            </w:r>
          </w:p>
          <w:p w14:paraId="682469CF" w14:textId="77777777" w:rsidR="0008634B" w:rsidRDefault="005B13CC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jeżeli dotyczy</w:t>
            </w:r>
          </w:p>
        </w:tc>
      </w:tr>
      <w:tr w:rsidR="0008634B" w14:paraId="40815984" w14:textId="77777777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2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16C36" w14:textId="77777777" w:rsidR="0008634B" w:rsidRDefault="005B13CC">
            <w:pPr>
              <w:pStyle w:val="Standard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KOSZTY MERYTORYCZNE</w:t>
            </w:r>
          </w:p>
        </w:tc>
      </w:tr>
      <w:tr w:rsidR="0008634B" w14:paraId="6E2C8C24" w14:textId="77777777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3E735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9B651" w14:textId="77777777" w:rsidR="0008634B" w:rsidRDefault="0008634B">
            <w:pPr>
              <w:pStyle w:val="Standard"/>
              <w:jc w:val="both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42800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F7B63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D7AAD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82666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5F1F1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F910E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08634B" w14:paraId="1D22E60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93AE9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5E3FA" w14:textId="77777777" w:rsidR="0008634B" w:rsidRDefault="0008634B">
            <w:pPr>
              <w:pStyle w:val="Standard"/>
              <w:jc w:val="both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78D70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9F48E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7C785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E34A6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69D64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10467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08634B" w14:paraId="1C8B664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F185E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6C416" w14:textId="77777777" w:rsidR="0008634B" w:rsidRDefault="0008634B">
            <w:pPr>
              <w:pStyle w:val="Standard"/>
              <w:jc w:val="both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D5617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C5884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CA795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5BAB2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82804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3E3EA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08634B" w14:paraId="4EA2FCC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2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F2BE0" w14:textId="77777777" w:rsidR="0008634B" w:rsidRDefault="005B13CC">
            <w:pPr>
              <w:pStyle w:val="Standard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KOSZTY ADMINISTRACYJNE</w:t>
            </w:r>
          </w:p>
        </w:tc>
      </w:tr>
      <w:tr w:rsidR="0008634B" w14:paraId="27B8006F" w14:textId="77777777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928CD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F22A2" w14:textId="77777777" w:rsidR="0008634B" w:rsidRDefault="0008634B">
            <w:pPr>
              <w:pStyle w:val="Standard"/>
              <w:jc w:val="both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05260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52F8D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E05AC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C5BF8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113B0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CEB34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08634B" w14:paraId="43B10A11" w14:textId="77777777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5744B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B5682" w14:textId="77777777" w:rsidR="0008634B" w:rsidRDefault="0008634B">
            <w:pPr>
              <w:pStyle w:val="Standard"/>
              <w:jc w:val="both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29D55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A9321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B3D3E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94EB6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D7821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665EC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08634B" w14:paraId="30D860B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C076A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5542A" w14:textId="77777777" w:rsidR="0008634B" w:rsidRDefault="0008634B">
            <w:pPr>
              <w:pStyle w:val="Standard"/>
              <w:jc w:val="both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A7D0B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BC1CC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68ECB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0D9DC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2BE23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303D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08634B" w14:paraId="7823AA8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3FE8F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9B43A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3EDB6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33463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D8891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CEAE8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CA404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D1036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08634B" w14:paraId="2C371597" w14:textId="77777777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DEC1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B4031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A8CD7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9E34F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200F4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B4D69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57488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4845F" w14:textId="77777777" w:rsidR="0008634B" w:rsidRDefault="0008634B">
            <w:pPr>
              <w:pStyle w:val="Standard"/>
              <w:snapToGrid w:val="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08634B" w14:paraId="481B0B02" w14:textId="7777777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02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41D0B" w14:textId="77777777" w:rsidR="0008634B" w:rsidRDefault="005B13CC">
            <w:pPr>
              <w:pStyle w:val="Standard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OGÓŁEM:</w:t>
            </w:r>
          </w:p>
        </w:tc>
      </w:tr>
      <w:tr w:rsidR="0008634B" w14:paraId="2C3879BA" w14:textId="7777777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02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227AA" w14:textId="77777777" w:rsidR="0008634B" w:rsidRDefault="0008634B">
            <w:pPr>
              <w:pStyle w:val="Standard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0DA2ADAA" w14:textId="77777777" w:rsidR="0008634B" w:rsidRDefault="0008634B">
      <w:pPr>
        <w:pStyle w:val="Standard"/>
        <w:ind w:left="720"/>
        <w:jc w:val="both"/>
        <w:rPr>
          <w:rFonts w:ascii="Calibri" w:hAnsi="Calibri" w:cs="Calibri"/>
          <w:bCs/>
          <w:sz w:val="18"/>
          <w:szCs w:val="18"/>
        </w:rPr>
      </w:pPr>
    </w:p>
    <w:p w14:paraId="34ED051C" w14:textId="77777777" w:rsidR="0008634B" w:rsidRDefault="0008634B">
      <w:pPr>
        <w:pStyle w:val="Standard"/>
        <w:jc w:val="both"/>
        <w:rPr>
          <w:rFonts w:ascii="Calibri" w:hAnsi="Calibri" w:cs="Calibri"/>
          <w:bCs/>
        </w:rPr>
      </w:pPr>
    </w:p>
    <w:tbl>
      <w:tblPr>
        <w:tblW w:w="10206" w:type="dxa"/>
        <w:tblInd w:w="1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8"/>
        <w:gridCol w:w="4678"/>
      </w:tblGrid>
      <w:tr w:rsidR="0008634B" w14:paraId="4DA887BB" w14:textId="77777777">
        <w:tblPrEx>
          <w:tblCellMar>
            <w:top w:w="0" w:type="dxa"/>
            <w:bottom w:w="0" w:type="dxa"/>
          </w:tblCellMar>
        </w:tblPrEx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9DF6A" w14:textId="77777777" w:rsidR="0008634B" w:rsidRDefault="005B13CC">
            <w:pPr>
              <w:pStyle w:val="Standard"/>
              <w:widowControl/>
              <w:jc w:val="both"/>
              <w:textAlignment w:val="auto"/>
            </w:pPr>
            <w:r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val="pl-PL" w:eastAsia="pl-PL" w:bidi="ar-SA"/>
              </w:rPr>
              <w:t xml:space="preserve">Liczba godzin </w:t>
            </w:r>
            <w:r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val="pl-PL" w:eastAsia="pl-PL" w:bidi="ar-SA"/>
              </w:rPr>
              <w:t>zabezpieczenia świadczeń w miesiącu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C89A0" w14:textId="77777777" w:rsidR="0008634B" w:rsidRDefault="005B13CC">
            <w:pPr>
              <w:pStyle w:val="Standard"/>
              <w:widowControl/>
              <w:jc w:val="center"/>
              <w:textAlignment w:val="auto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val="pl-PL" w:eastAsia="pl-PL" w:bidi="ar-SA"/>
              </w:rPr>
              <w:t>Ilość godzin</w:t>
            </w:r>
          </w:p>
        </w:tc>
      </w:tr>
      <w:tr w:rsidR="0008634B" w14:paraId="42FE21CA" w14:textId="77777777">
        <w:tblPrEx>
          <w:tblCellMar>
            <w:top w:w="0" w:type="dxa"/>
            <w:bottom w:w="0" w:type="dxa"/>
          </w:tblCellMar>
        </w:tblPrEx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BEB25" w14:textId="77777777" w:rsidR="0008634B" w:rsidRDefault="005B13CC">
            <w:pPr>
              <w:pStyle w:val="Standard"/>
              <w:widowControl/>
              <w:jc w:val="right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  <w:t>maj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8DEF5" w14:textId="77777777" w:rsidR="0008634B" w:rsidRDefault="0008634B">
            <w:pPr>
              <w:pStyle w:val="Standard"/>
              <w:widowControl/>
              <w:jc w:val="both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</w:pPr>
          </w:p>
        </w:tc>
      </w:tr>
      <w:tr w:rsidR="0008634B" w14:paraId="754104D7" w14:textId="77777777">
        <w:tblPrEx>
          <w:tblCellMar>
            <w:top w:w="0" w:type="dxa"/>
            <w:bottom w:w="0" w:type="dxa"/>
          </w:tblCellMar>
        </w:tblPrEx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3127C" w14:textId="77777777" w:rsidR="0008634B" w:rsidRDefault="005B13CC">
            <w:pPr>
              <w:pStyle w:val="Standard"/>
              <w:widowControl/>
              <w:jc w:val="right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  <w:t>czerwiec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8D931" w14:textId="77777777" w:rsidR="0008634B" w:rsidRDefault="0008634B">
            <w:pPr>
              <w:pStyle w:val="Standard"/>
              <w:widowControl/>
              <w:jc w:val="both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</w:pPr>
          </w:p>
        </w:tc>
      </w:tr>
      <w:tr w:rsidR="0008634B" w14:paraId="47ACB7AE" w14:textId="77777777">
        <w:tblPrEx>
          <w:tblCellMar>
            <w:top w:w="0" w:type="dxa"/>
            <w:bottom w:w="0" w:type="dxa"/>
          </w:tblCellMar>
        </w:tblPrEx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3965A" w14:textId="77777777" w:rsidR="0008634B" w:rsidRDefault="005B13CC">
            <w:pPr>
              <w:pStyle w:val="Standard"/>
              <w:widowControl/>
              <w:jc w:val="right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  <w:t>RAZEM LICZBA GODZIN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BEA6A" w14:textId="77777777" w:rsidR="0008634B" w:rsidRDefault="0008634B">
            <w:pPr>
              <w:pStyle w:val="Standard"/>
              <w:widowControl/>
              <w:jc w:val="both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</w:pPr>
          </w:p>
        </w:tc>
      </w:tr>
      <w:tr w:rsidR="0008634B" w14:paraId="1B15994B" w14:textId="77777777">
        <w:tblPrEx>
          <w:tblCellMar>
            <w:top w:w="0" w:type="dxa"/>
            <w:bottom w:w="0" w:type="dxa"/>
          </w:tblCellMar>
        </w:tblPrEx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F5984" w14:textId="77777777" w:rsidR="0008634B" w:rsidRDefault="0008634B">
            <w:pPr>
              <w:pStyle w:val="Standard"/>
              <w:widowControl/>
              <w:jc w:val="right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9E57D" w14:textId="77777777" w:rsidR="0008634B" w:rsidRDefault="0008634B">
            <w:pPr>
              <w:pStyle w:val="Standard"/>
              <w:widowControl/>
              <w:jc w:val="both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lang w:val="pl-PL" w:eastAsia="pl-PL" w:bidi="ar-SA"/>
              </w:rPr>
            </w:pPr>
          </w:p>
        </w:tc>
      </w:tr>
    </w:tbl>
    <w:p w14:paraId="26A6A485" w14:textId="77777777" w:rsidR="0008634B" w:rsidRDefault="0008634B">
      <w:pPr>
        <w:pStyle w:val="Standard"/>
        <w:jc w:val="both"/>
        <w:rPr>
          <w:rFonts w:ascii="Calibri" w:hAnsi="Calibri" w:cs="Calibri"/>
          <w:bCs/>
        </w:rPr>
      </w:pPr>
    </w:p>
    <w:p w14:paraId="620246B9" w14:textId="77777777" w:rsidR="0008634B" w:rsidRDefault="005B13CC">
      <w:pPr>
        <w:pStyle w:val="Standard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Uwagi mogące mieć znaczenie przy ocenie kalkulacji przewidywanych kosztów realizacji zadania </w:t>
      </w:r>
      <w:r>
        <w:rPr>
          <w:rFonts w:ascii="Calibri" w:hAnsi="Calibri" w:cs="Calibri"/>
          <w:bCs/>
        </w:rPr>
        <w:br/>
      </w:r>
      <w:r>
        <w:rPr>
          <w:rFonts w:ascii="Calibri" w:hAnsi="Calibri" w:cs="Calibri"/>
          <w:bCs/>
        </w:rPr>
        <w:t>z zakresu zdrowia publicznego.</w:t>
      </w:r>
    </w:p>
    <w:p w14:paraId="0C602132" w14:textId="77777777" w:rsidR="0008634B" w:rsidRDefault="0008634B">
      <w:pPr>
        <w:pStyle w:val="Standard"/>
        <w:jc w:val="both"/>
        <w:rPr>
          <w:rFonts w:ascii="Calibri" w:hAnsi="Calibri" w:cs="Calibri"/>
          <w:bCs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7"/>
      </w:tblGrid>
      <w:tr w:rsidR="0008634B" w14:paraId="5C26A43D" w14:textId="77777777">
        <w:tblPrEx>
          <w:tblCellMar>
            <w:top w:w="0" w:type="dxa"/>
            <w:bottom w:w="0" w:type="dxa"/>
          </w:tblCellMar>
        </w:tblPrEx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E6238D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DEEAE64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08A507D3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E29E6CB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6887DBFA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F0EE4AE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967BF67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1779F7C" w14:textId="77777777" w:rsidR="0008634B" w:rsidRDefault="0008634B">
      <w:pPr>
        <w:pStyle w:val="Standard"/>
        <w:jc w:val="both"/>
        <w:rPr>
          <w:rFonts w:ascii="Calibri" w:hAnsi="Calibri" w:cs="Calibri"/>
          <w:bCs/>
        </w:rPr>
      </w:pPr>
    </w:p>
    <w:p w14:paraId="752E4464" w14:textId="77777777" w:rsidR="0008634B" w:rsidRDefault="0008634B">
      <w:pPr>
        <w:pStyle w:val="Standard"/>
        <w:jc w:val="both"/>
        <w:rPr>
          <w:rFonts w:ascii="Calibri" w:hAnsi="Calibri" w:cs="Calibri"/>
          <w:b/>
          <w:bCs/>
        </w:rPr>
      </w:pPr>
    </w:p>
    <w:p w14:paraId="0B02A332" w14:textId="77777777" w:rsidR="0008634B" w:rsidRDefault="005B13CC">
      <w:pPr>
        <w:pStyle w:val="Standard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VII. INNE WYBRANE </w:t>
      </w:r>
      <w:r>
        <w:rPr>
          <w:rFonts w:ascii="Calibri" w:hAnsi="Calibri" w:cs="Calibri"/>
          <w:b/>
          <w:bCs/>
        </w:rPr>
        <w:t>INFORMACJE DOTYCZĄCE REALIZACJI ZADANIA Z ZAKRESU ZDROWIA PUBLICZNEGO</w:t>
      </w:r>
    </w:p>
    <w:p w14:paraId="7F3B7A2B" w14:textId="77777777" w:rsidR="0008634B" w:rsidRDefault="0008634B">
      <w:pPr>
        <w:pStyle w:val="Standard"/>
        <w:rPr>
          <w:rFonts w:ascii="Calibri" w:hAnsi="Calibri" w:cs="Calibri"/>
          <w:bCs/>
        </w:rPr>
      </w:pPr>
    </w:p>
    <w:p w14:paraId="27CACEFD" w14:textId="77777777" w:rsidR="0008634B" w:rsidRDefault="0008634B">
      <w:pPr>
        <w:pStyle w:val="Standard"/>
        <w:rPr>
          <w:rFonts w:ascii="Calibri" w:hAnsi="Calibri" w:cs="Calibri"/>
          <w:bCs/>
        </w:rPr>
      </w:pPr>
    </w:p>
    <w:p w14:paraId="2A73940E" w14:textId="77777777" w:rsidR="0008634B" w:rsidRDefault="005B13CC">
      <w:pPr>
        <w:pStyle w:val="Standard"/>
        <w:widowControl/>
        <w:numPr>
          <w:ilvl w:val="0"/>
          <w:numId w:val="7"/>
        </w:numPr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Informacja o zasobach kadrowych oferenta przewidywanych do wykorzystania przy realizacji zadania z zakresu zdrowia publicznego, kompetencjach i zakresie obowiązków osób </w:t>
      </w:r>
      <w:r>
        <w:rPr>
          <w:rFonts w:ascii="Calibri" w:hAnsi="Calibri" w:cs="Calibri"/>
          <w:bCs/>
        </w:rPr>
        <w:t>biorących udział w realizacji zadania:</w:t>
      </w:r>
    </w:p>
    <w:p w14:paraId="2F03B641" w14:textId="77777777" w:rsidR="0008634B" w:rsidRDefault="0008634B">
      <w:pPr>
        <w:pStyle w:val="Standard"/>
        <w:ind w:left="720"/>
        <w:rPr>
          <w:rFonts w:ascii="Calibri" w:hAnsi="Calibri" w:cs="Calibri"/>
          <w:bCs/>
        </w:rPr>
      </w:pPr>
    </w:p>
    <w:tbl>
      <w:tblPr>
        <w:tblW w:w="9602" w:type="dxa"/>
        <w:tblInd w:w="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2"/>
      </w:tblGrid>
      <w:tr w:rsidR="0008634B" w14:paraId="7501DCDB" w14:textId="77777777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9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394EF" w14:textId="77777777" w:rsidR="0008634B" w:rsidRDefault="0008634B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9256CF1" w14:textId="77777777" w:rsidR="0008634B" w:rsidRDefault="0008634B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BD12467" w14:textId="77777777" w:rsidR="0008634B" w:rsidRDefault="0008634B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16E6EDD" w14:textId="77777777" w:rsidR="0008634B" w:rsidRDefault="0008634B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4A00069" w14:textId="77777777" w:rsidR="0008634B" w:rsidRDefault="0008634B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93C73BD" w14:textId="77777777" w:rsidR="0008634B" w:rsidRDefault="0008634B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F311151" w14:textId="77777777" w:rsidR="0008634B" w:rsidRDefault="0008634B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87253B4" w14:textId="77777777" w:rsidR="0008634B" w:rsidRDefault="0008634B">
            <w:pPr>
              <w:pStyle w:val="Standard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6382ADCD" w14:textId="77777777" w:rsidR="0008634B" w:rsidRDefault="0008634B">
      <w:pPr>
        <w:pStyle w:val="Standard"/>
        <w:rPr>
          <w:rFonts w:ascii="Calibri" w:hAnsi="Calibri" w:cs="Calibri"/>
          <w:bCs/>
          <w:sz w:val="18"/>
          <w:szCs w:val="18"/>
        </w:rPr>
      </w:pPr>
    </w:p>
    <w:p w14:paraId="27526F36" w14:textId="77777777" w:rsidR="0008634B" w:rsidRDefault="005B13CC">
      <w:pPr>
        <w:pStyle w:val="Standard"/>
        <w:numPr>
          <w:ilvl w:val="0"/>
          <w:numId w:val="7"/>
        </w:numPr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Informacja o posiadanych zasobach rzeczowych oferenta zapewniających wykonanie zadania:</w:t>
      </w:r>
    </w:p>
    <w:p w14:paraId="20812703" w14:textId="77777777" w:rsidR="0008634B" w:rsidRDefault="0008634B">
      <w:pPr>
        <w:pStyle w:val="Standard"/>
        <w:jc w:val="both"/>
        <w:rPr>
          <w:rFonts w:ascii="Calibri" w:hAnsi="Calibri" w:cs="Calibri"/>
          <w:bCs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7"/>
      </w:tblGrid>
      <w:tr w:rsidR="0008634B" w14:paraId="173C52F9" w14:textId="77777777">
        <w:tblPrEx>
          <w:tblCellMar>
            <w:top w:w="0" w:type="dxa"/>
            <w:bottom w:w="0" w:type="dxa"/>
          </w:tblCellMar>
        </w:tblPrEx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26101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5D101EB4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E76DA33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409DA534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AD78B16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39FFCAF8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251A6F3A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0229C377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047CA6B" w14:textId="77777777" w:rsidR="0008634B" w:rsidRDefault="0008634B">
      <w:pPr>
        <w:pStyle w:val="Standard"/>
        <w:jc w:val="both"/>
        <w:rPr>
          <w:rFonts w:ascii="Calibri" w:hAnsi="Calibri" w:cs="Calibri"/>
          <w:bCs/>
        </w:rPr>
      </w:pPr>
    </w:p>
    <w:p w14:paraId="5D2D1893" w14:textId="77777777" w:rsidR="0008634B" w:rsidRDefault="005B13CC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Oświadczenia oferenta:</w:t>
      </w:r>
    </w:p>
    <w:p w14:paraId="2614B7F7" w14:textId="77777777" w:rsidR="0008634B" w:rsidRDefault="005B13CC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Oświadczam (-y), że:</w:t>
      </w:r>
    </w:p>
    <w:p w14:paraId="03E24A90" w14:textId="77777777" w:rsidR="0008634B" w:rsidRDefault="005B13CC">
      <w:pPr>
        <w:pStyle w:val="Akapitzlist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Zapoznałem/łam/liśmy się z ogłoszeniem o konkursie ofert.</w:t>
      </w:r>
    </w:p>
    <w:p w14:paraId="1B5322E6" w14:textId="77777777" w:rsidR="0008634B" w:rsidRDefault="005B13CC">
      <w:pPr>
        <w:pStyle w:val="Standard"/>
        <w:numPr>
          <w:ilvl w:val="0"/>
          <w:numId w:val="3"/>
        </w:numPr>
        <w:jc w:val="both"/>
      </w:pPr>
      <w:r>
        <w:rPr>
          <w:rFonts w:ascii="Calibri" w:hAnsi="Calibri" w:cs="Calibri"/>
          <w:bCs/>
          <w:sz w:val="22"/>
          <w:szCs w:val="22"/>
        </w:rPr>
        <w:t>Zapoznałem/łam/liśmy się z ustawą z dnia 11 września 2015r. o zdrowiu publicznym (</w:t>
      </w:r>
      <w:r>
        <w:rPr>
          <w:rFonts w:ascii="Calibri" w:hAnsi="Calibri" w:cs="Calibri"/>
          <w:sz w:val="22"/>
          <w:szCs w:val="22"/>
        </w:rPr>
        <w:t>Dz.U.2026.149 - t.j.</w:t>
      </w:r>
      <w:r>
        <w:rPr>
          <w:rFonts w:ascii="Calibri" w:hAnsi="Calibri" w:cs="Calibri"/>
          <w:bCs/>
          <w:sz w:val="22"/>
          <w:szCs w:val="22"/>
        </w:rPr>
        <w:t>) i rozporządzeniem Rady Ministrów z dnia 30 marca 2021r. w sprawie Narodowego Programu Zdrowia na lata 2021 - 2026 (Dz. U.2021.642 z późn. zm.).</w:t>
      </w:r>
    </w:p>
    <w:p w14:paraId="5F6E87F3" w14:textId="77777777" w:rsidR="0008634B" w:rsidRDefault="005B13CC">
      <w:pPr>
        <w:pStyle w:val="Standard"/>
        <w:numPr>
          <w:ilvl w:val="0"/>
          <w:numId w:val="3"/>
        </w:numPr>
        <w:jc w:val="both"/>
      </w:pPr>
      <w:r>
        <w:rPr>
          <w:rFonts w:ascii="Calibri" w:hAnsi="Calibri" w:cs="Calibri"/>
          <w:bCs/>
          <w:sz w:val="22"/>
          <w:szCs w:val="22"/>
        </w:rPr>
        <w:t>Spełniam/y warunki podmiotowe wskazane w art. 3 ust. 2 ustawy z dnia 11 września 2015r. o zdrowiu publicznym (</w:t>
      </w:r>
      <w:r>
        <w:rPr>
          <w:rFonts w:ascii="Calibri" w:hAnsi="Calibri" w:cs="Calibri"/>
          <w:sz w:val="22"/>
          <w:szCs w:val="22"/>
        </w:rPr>
        <w:t>Dz.U.2026.149 - t.j.</w:t>
      </w:r>
      <w:r>
        <w:rPr>
          <w:rFonts w:ascii="Calibri" w:hAnsi="Calibri" w:cs="Calibri"/>
          <w:bCs/>
          <w:sz w:val="22"/>
          <w:szCs w:val="22"/>
        </w:rPr>
        <w:t>).</w:t>
      </w:r>
    </w:p>
    <w:p w14:paraId="2E627089" w14:textId="77777777" w:rsidR="0008634B" w:rsidRDefault="005B13CC">
      <w:pPr>
        <w:pStyle w:val="NormalnyWeb"/>
        <w:numPr>
          <w:ilvl w:val="0"/>
          <w:numId w:val="3"/>
        </w:numPr>
        <w:spacing w:before="0" w:after="0"/>
        <w:jc w:val="both"/>
      </w:pPr>
      <w:r>
        <w:rPr>
          <w:rFonts w:ascii="Calibri" w:hAnsi="Calibri" w:cs="Calibri"/>
          <w:sz w:val="22"/>
          <w:szCs w:val="22"/>
        </w:rPr>
        <w:t xml:space="preserve">Uzyskałem/łam/liśmy zgodę wszystkich osób fizycznych, których dane są zawarte w ofercie oraz zobowiązuje się uzyskać zgodę wszystkich osób fizycznych wskazanych w uzupełnieniach i wyjaśnieniach do oferty, na przetwarzanie danych osobowych w związku z ogłoszonym konkursem ofert. </w:t>
      </w:r>
      <w:r>
        <w:rPr>
          <w:rFonts w:ascii="Calibri" w:hAnsi="Calibri" w:cs="Calibri"/>
          <w:bCs/>
          <w:sz w:val="22"/>
          <w:szCs w:val="22"/>
        </w:rPr>
        <w:t>Oświadczam, że poinformowałem/łam/liśmy wszystkie osoby fizyczne, których dane są zawarte w ofercie oraz zobowiązuje się poinformować wszystkie osoby wskazane w uzupełnieniach i wyjaśnieniach do oferty, że dane zostaną udostępnione Zamawiającemu.</w:t>
      </w:r>
    </w:p>
    <w:p w14:paraId="118409E5" w14:textId="77777777" w:rsidR="0008634B" w:rsidRDefault="005B13CC">
      <w:pPr>
        <w:pStyle w:val="Standard"/>
        <w:numPr>
          <w:ilvl w:val="0"/>
          <w:numId w:val="3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Wszystkie podane w ofercie oraz załącznikach informacje są zgodne z aktualnym stanem prawnym </w:t>
      </w:r>
      <w:r>
        <w:rPr>
          <w:rFonts w:ascii="Calibri" w:hAnsi="Calibri" w:cs="Calibri"/>
          <w:bCs/>
          <w:sz w:val="22"/>
          <w:szCs w:val="22"/>
        </w:rPr>
        <w:br/>
      </w:r>
      <w:r>
        <w:rPr>
          <w:rFonts w:ascii="Calibri" w:hAnsi="Calibri" w:cs="Calibri"/>
          <w:bCs/>
          <w:sz w:val="22"/>
          <w:szCs w:val="22"/>
        </w:rPr>
        <w:t>i faktycznym.</w:t>
      </w:r>
    </w:p>
    <w:p w14:paraId="117C4CAB" w14:textId="77777777" w:rsidR="0008634B" w:rsidRDefault="0008634B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</w:p>
    <w:p w14:paraId="6895F19E" w14:textId="77777777" w:rsidR="0008634B" w:rsidRDefault="0008634B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</w:p>
    <w:p w14:paraId="5B632EC3" w14:textId="77777777" w:rsidR="0008634B" w:rsidRDefault="005B13CC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                     </w:t>
      </w:r>
    </w:p>
    <w:p w14:paraId="0705CC0E" w14:textId="77777777" w:rsidR="0008634B" w:rsidRDefault="0008634B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</w:p>
    <w:p w14:paraId="0471E711" w14:textId="77777777" w:rsidR="0008634B" w:rsidRDefault="005B13CC">
      <w:pPr>
        <w:pStyle w:val="Standard"/>
        <w:jc w:val="both"/>
      </w:pPr>
      <w:r>
        <w:rPr>
          <w:rFonts w:ascii="Calibri" w:hAnsi="Calibri" w:cs="Calibri"/>
          <w:bCs/>
          <w:sz w:val="22"/>
          <w:szCs w:val="22"/>
        </w:rPr>
        <w:t xml:space="preserve">                                          </w:t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  <w:t xml:space="preserve">       …...…....................................................</w:t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  <w:t xml:space="preserve">       </w:t>
      </w:r>
      <w:r>
        <w:rPr>
          <w:rFonts w:ascii="Calibri" w:hAnsi="Calibri" w:cs="Calibri"/>
          <w:bCs/>
          <w:sz w:val="16"/>
          <w:szCs w:val="16"/>
        </w:rPr>
        <w:t xml:space="preserve">(data, podpis i pieczęć osoby/osób upoważnionej/ych </w:t>
      </w:r>
      <w:r>
        <w:rPr>
          <w:rFonts w:ascii="Calibri" w:hAnsi="Calibri" w:cs="Calibri"/>
          <w:bCs/>
          <w:sz w:val="16"/>
          <w:szCs w:val="16"/>
        </w:rPr>
        <w:tab/>
      </w:r>
      <w:r>
        <w:rPr>
          <w:rFonts w:ascii="Calibri" w:hAnsi="Calibri" w:cs="Calibri"/>
          <w:bCs/>
          <w:sz w:val="16"/>
          <w:szCs w:val="16"/>
        </w:rPr>
        <w:tab/>
      </w:r>
      <w:r>
        <w:rPr>
          <w:rFonts w:ascii="Calibri" w:hAnsi="Calibri" w:cs="Calibri"/>
          <w:bCs/>
          <w:sz w:val="16"/>
          <w:szCs w:val="16"/>
        </w:rPr>
        <w:tab/>
      </w:r>
      <w:r>
        <w:rPr>
          <w:rFonts w:ascii="Calibri" w:hAnsi="Calibri" w:cs="Calibri"/>
          <w:bCs/>
          <w:sz w:val="16"/>
          <w:szCs w:val="16"/>
        </w:rPr>
        <w:tab/>
      </w:r>
      <w:r>
        <w:rPr>
          <w:rFonts w:ascii="Calibri" w:hAnsi="Calibri" w:cs="Calibri"/>
          <w:bCs/>
          <w:sz w:val="16"/>
          <w:szCs w:val="16"/>
        </w:rPr>
        <w:tab/>
      </w:r>
      <w:r>
        <w:rPr>
          <w:rFonts w:ascii="Calibri" w:hAnsi="Calibri" w:cs="Calibri"/>
          <w:bCs/>
          <w:sz w:val="16"/>
          <w:szCs w:val="16"/>
        </w:rPr>
        <w:tab/>
      </w:r>
      <w:r>
        <w:rPr>
          <w:rFonts w:ascii="Calibri" w:hAnsi="Calibri" w:cs="Calibri"/>
          <w:bCs/>
          <w:sz w:val="16"/>
          <w:szCs w:val="16"/>
        </w:rPr>
        <w:tab/>
      </w:r>
      <w:r>
        <w:rPr>
          <w:rFonts w:ascii="Calibri" w:hAnsi="Calibri" w:cs="Calibri"/>
          <w:bCs/>
          <w:sz w:val="16"/>
          <w:szCs w:val="16"/>
        </w:rPr>
        <w:tab/>
        <w:t xml:space="preserve">              do składania oświadczeń woli w imieniu oferenta</w:t>
      </w:r>
      <w:r>
        <w:rPr>
          <w:rFonts w:ascii="Calibri" w:hAnsi="Calibri" w:cs="Calibri"/>
          <w:sz w:val="16"/>
          <w:szCs w:val="16"/>
        </w:rPr>
        <w:t>)</w:t>
      </w:r>
    </w:p>
    <w:p w14:paraId="20BA3093" w14:textId="77777777" w:rsidR="0008634B" w:rsidRDefault="0008634B">
      <w:pPr>
        <w:pStyle w:val="Standard"/>
        <w:spacing w:before="240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21E63020" w14:textId="77777777" w:rsidR="0008634B" w:rsidRDefault="0008634B">
      <w:pPr>
        <w:pStyle w:val="Standard"/>
        <w:spacing w:before="240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16D1025C" w14:textId="77777777" w:rsidR="0008634B" w:rsidRDefault="005B13CC">
      <w:pPr>
        <w:pStyle w:val="Standard"/>
        <w:spacing w:before="240"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Załączniki:</w:t>
      </w:r>
    </w:p>
    <w:p w14:paraId="6B5448E1" w14:textId="77777777" w:rsidR="0008634B" w:rsidRDefault="005B13CC">
      <w:pPr>
        <w:pStyle w:val="Standard"/>
        <w:numPr>
          <w:ilvl w:val="0"/>
          <w:numId w:val="8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aktualny odpis z odpowiedniego rejestru lub inne dokumenty informujące o statusie prawnym podmiotu składającego ofertę i umocowanie osób go reprezentujących,</w:t>
      </w:r>
    </w:p>
    <w:p w14:paraId="1B7CC831" w14:textId="77777777" w:rsidR="0008634B" w:rsidRDefault="005B13CC">
      <w:pPr>
        <w:pStyle w:val="Standarduser"/>
        <w:numPr>
          <w:ilvl w:val="0"/>
          <w:numId w:val="4"/>
        </w:numPr>
        <w:jc w:val="both"/>
      </w:pPr>
      <w:r>
        <w:rPr>
          <w:rFonts w:ascii="Calibri" w:hAnsi="Calibri" w:cs="Calibri"/>
          <w:sz w:val="20"/>
          <w:szCs w:val="20"/>
          <w:lang w:val="pl-PL"/>
        </w:rPr>
        <w:t xml:space="preserve">oświadczenie potwierdzające, że w stosunku do podmiotu składającego ofertę nie stwierdzono niezgodnego </w:t>
      </w:r>
      <w:r>
        <w:rPr>
          <w:rFonts w:ascii="Calibri" w:hAnsi="Calibri" w:cs="Calibri"/>
          <w:sz w:val="20"/>
          <w:szCs w:val="20"/>
          <w:lang w:val="pl-PL"/>
        </w:rPr>
        <w:br/>
      </w:r>
      <w:r>
        <w:rPr>
          <w:rFonts w:ascii="Calibri" w:hAnsi="Calibri" w:cs="Calibri"/>
          <w:sz w:val="20"/>
          <w:szCs w:val="20"/>
          <w:lang w:val="pl-PL"/>
        </w:rPr>
        <w:t>z przeznaczeniem wykorzystania środków finansowych,</w:t>
      </w:r>
    </w:p>
    <w:p w14:paraId="1D18BB5F" w14:textId="77777777" w:rsidR="0008634B" w:rsidRDefault="005B13CC">
      <w:pPr>
        <w:pStyle w:val="Standarduser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>oświadczenie osoby/osób uprawnionej do reprezentowania podmiotu składającego ofertę o niekaralności zakazem pełnienia funkcji związanych z dysponowaniem środkami publicznymi oraz niekaralności za umyślne przestępstwo lub umyślne przestępstwo skarbowe,</w:t>
      </w:r>
    </w:p>
    <w:p w14:paraId="58D8EE7F" w14:textId="77777777" w:rsidR="0008634B" w:rsidRDefault="005B13CC">
      <w:pPr>
        <w:pStyle w:val="Standarduser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lastRenderedPageBreak/>
        <w:t>oświadczenie, że podmiot składający ofertę jest jedynym posiadaczem rachunku, na który zostaną przekazane środki i zobowiązaniu się oferenta do utrzymania ww. rachunku do chwili zaakceptowania rozliczenia tych środków pod względem finansowym i rzeczowym,</w:t>
      </w:r>
    </w:p>
    <w:p w14:paraId="154266D1" w14:textId="77777777" w:rsidR="0008634B" w:rsidRDefault="005B13CC">
      <w:pPr>
        <w:pStyle w:val="Standarduser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>oświadczenie osoby/osób uprawnionej do reprezentowania podmiotu składającego ofertę wskazujące, że kwota środków przeznaczona zostanie na realizację zadania zgodnie z ofertą, i że w tym zakresie zadanie nie będzie finansowane z innych źródeł.</w:t>
      </w:r>
    </w:p>
    <w:p w14:paraId="2F6F09E3" w14:textId="77777777" w:rsidR="0008634B" w:rsidRDefault="005B13CC">
      <w:pPr>
        <w:pStyle w:val="Standard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inne dokumenty/oświadczenia zgodnie z ogłoszeniem konkursowym.</w:t>
      </w:r>
    </w:p>
    <w:p w14:paraId="51DB1883" w14:textId="77777777" w:rsidR="0008634B" w:rsidRDefault="005B13CC">
      <w:pPr>
        <w:pStyle w:val="Standard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..........................................................................................</w:t>
      </w:r>
    </w:p>
    <w:p w14:paraId="5D484BA1" w14:textId="77777777" w:rsidR="0008634B" w:rsidRDefault="005B13CC">
      <w:pPr>
        <w:pStyle w:val="Standard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.........................................................................................</w:t>
      </w:r>
    </w:p>
    <w:p w14:paraId="398A4ADC" w14:textId="77777777" w:rsidR="0008634B" w:rsidRDefault="005B13CC">
      <w:pPr>
        <w:pStyle w:val="Standard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.........................................................................................</w:t>
      </w:r>
    </w:p>
    <w:p w14:paraId="0966BEEE" w14:textId="77777777" w:rsidR="0008634B" w:rsidRDefault="005B13CC">
      <w:pPr>
        <w:pStyle w:val="Standarduser"/>
        <w:jc w:val="both"/>
        <w:rPr>
          <w:rFonts w:ascii="Calibri" w:hAnsi="Calibri" w:cs="Calibri"/>
          <w:b/>
          <w:bCs/>
          <w:sz w:val="20"/>
          <w:szCs w:val="20"/>
          <w:lang w:val="pl-PL"/>
        </w:rPr>
      </w:pPr>
      <w:r>
        <w:rPr>
          <w:rFonts w:ascii="Calibri" w:hAnsi="Calibri" w:cs="Calibri"/>
          <w:b/>
          <w:bCs/>
          <w:sz w:val="20"/>
          <w:szCs w:val="20"/>
          <w:lang w:val="pl-PL"/>
        </w:rPr>
        <w:t>oświadczenia, o których mowa powyżej muszą zawierać klauzulę:</w:t>
      </w:r>
    </w:p>
    <w:p w14:paraId="45B75E3E" w14:textId="77777777" w:rsidR="0008634B" w:rsidRDefault="005B13CC">
      <w:pPr>
        <w:pStyle w:val="Standarduser"/>
        <w:jc w:val="both"/>
        <w:rPr>
          <w:rFonts w:ascii="Calibri" w:hAnsi="Calibri" w:cs="Calibri"/>
          <w:b/>
          <w:bCs/>
          <w:sz w:val="20"/>
          <w:szCs w:val="20"/>
          <w:lang w:val="pl-PL"/>
        </w:rPr>
      </w:pPr>
      <w:r>
        <w:rPr>
          <w:rFonts w:ascii="Calibri" w:hAnsi="Calibri" w:cs="Calibri"/>
          <w:b/>
          <w:bCs/>
          <w:sz w:val="20"/>
          <w:szCs w:val="20"/>
          <w:lang w:val="pl-PL"/>
        </w:rPr>
        <w:t>„Jestem świadomy odpowiedzialności karnej za złożenie fałszywego oświadczenia”.</w:t>
      </w:r>
    </w:p>
    <w:p w14:paraId="26A749B1" w14:textId="77777777" w:rsidR="0008634B" w:rsidRDefault="0008634B">
      <w:pPr>
        <w:pStyle w:val="Standarduser"/>
        <w:jc w:val="both"/>
        <w:rPr>
          <w:rFonts w:ascii="Calibri" w:hAnsi="Calibri" w:cs="Calibri"/>
          <w:sz w:val="22"/>
          <w:szCs w:val="22"/>
        </w:rPr>
      </w:pPr>
    </w:p>
    <w:p w14:paraId="7AC2C49E" w14:textId="77777777" w:rsidR="0008634B" w:rsidRDefault="0008634B">
      <w:pPr>
        <w:pStyle w:val="Standarduser"/>
        <w:jc w:val="both"/>
        <w:rPr>
          <w:rFonts w:ascii="Calibri" w:hAnsi="Calibri" w:cs="Calibri"/>
          <w:sz w:val="22"/>
          <w:szCs w:val="22"/>
        </w:rPr>
      </w:pPr>
    </w:p>
    <w:p w14:paraId="1CFDDFE1" w14:textId="77777777" w:rsidR="0008634B" w:rsidRDefault="005B13CC">
      <w:pPr>
        <w:pStyle w:val="Standard"/>
        <w:rPr>
          <w:rFonts w:ascii="Calibri" w:hAnsi="Calibri" w:cs="Calibri"/>
        </w:rPr>
      </w:pPr>
      <w:r>
        <w:rPr>
          <w:rFonts w:ascii="Calibri" w:hAnsi="Calibri" w:cs="Calibri"/>
        </w:rPr>
        <w:t>Adnotacje urzędowe (nie wypełniać)</w:t>
      </w:r>
    </w:p>
    <w:tbl>
      <w:tblPr>
        <w:tblW w:w="9628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28"/>
      </w:tblGrid>
      <w:tr w:rsidR="0008634B" w14:paraId="145656A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828597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744BDD4D" w14:textId="77777777" w:rsidR="0008634B" w:rsidRDefault="0008634B">
            <w:pPr>
              <w:pStyle w:val="Standard"/>
              <w:rPr>
                <w:rFonts w:ascii="Calibri" w:hAnsi="Calibri" w:cs="Calibri"/>
                <w:sz w:val="22"/>
                <w:szCs w:val="22"/>
              </w:rPr>
            </w:pPr>
          </w:p>
          <w:p w14:paraId="1D75BEF2" w14:textId="77777777" w:rsidR="0008634B" w:rsidRDefault="0008634B">
            <w:pPr>
              <w:pStyle w:val="WW-Tabela"/>
              <w:rPr>
                <w:rFonts w:ascii="Calibri" w:hAnsi="Calibri" w:cs="Calibri"/>
              </w:rPr>
            </w:pPr>
          </w:p>
          <w:p w14:paraId="492B1A03" w14:textId="77777777" w:rsidR="0008634B" w:rsidRDefault="0008634B">
            <w:pPr>
              <w:pStyle w:val="Standard"/>
              <w:rPr>
                <w:rFonts w:ascii="Calibri" w:hAnsi="Calibri" w:cs="Calibri"/>
              </w:rPr>
            </w:pPr>
          </w:p>
          <w:p w14:paraId="1591C59A" w14:textId="77777777" w:rsidR="0008634B" w:rsidRDefault="0008634B">
            <w:pPr>
              <w:pStyle w:val="WW-Tabela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F45FC02" w14:textId="77777777" w:rsidR="0008634B" w:rsidRDefault="0008634B">
      <w:pPr>
        <w:pStyle w:val="Standard"/>
        <w:rPr>
          <w:rFonts w:ascii="Calibri" w:hAnsi="Calibri" w:cs="Calibri"/>
        </w:rPr>
      </w:pPr>
    </w:p>
    <w:sectPr w:rsidR="0008634B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57931" w14:textId="77777777" w:rsidR="005B13CC" w:rsidRDefault="005B13CC">
      <w:r>
        <w:separator/>
      </w:r>
    </w:p>
  </w:endnote>
  <w:endnote w:type="continuationSeparator" w:id="0">
    <w:p w14:paraId="31FF6A16" w14:textId="77777777" w:rsidR="005B13CC" w:rsidRDefault="005B1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, 'Arial Unicode MS'">
    <w:charset w:val="00"/>
    <w:family w:val="auto"/>
    <w:pitch w:val="variable"/>
  </w:font>
  <w:font w:name="Andale Sans UI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AF066" w14:textId="77777777" w:rsidR="005B13CC" w:rsidRDefault="005B13CC">
      <w:r>
        <w:rPr>
          <w:color w:val="000000"/>
        </w:rPr>
        <w:separator/>
      </w:r>
    </w:p>
  </w:footnote>
  <w:footnote w:type="continuationSeparator" w:id="0">
    <w:p w14:paraId="13319E20" w14:textId="77777777" w:rsidR="005B13CC" w:rsidRDefault="005B1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874AD"/>
    <w:multiLevelType w:val="multilevel"/>
    <w:tmpl w:val="E9D2BFE2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Calibri" w:hAnsi="Calibri" w:cs="Calibri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" w15:restartNumberingAfterBreak="0">
    <w:nsid w:val="2AEE25A2"/>
    <w:multiLevelType w:val="multilevel"/>
    <w:tmpl w:val="075CCF0E"/>
    <w:styleLink w:val="WW8Num2"/>
    <w:lvl w:ilvl="0">
      <w:start w:val="2"/>
      <w:numFmt w:val="upperRoman"/>
      <w:lvlText w:val="%1."/>
      <w:lvlJc w:val="left"/>
      <w:pPr>
        <w:ind w:left="567" w:hanging="283"/>
      </w:pPr>
      <w:rPr>
        <w:rFonts w:ascii="Arial" w:hAnsi="Arial" w:cs="Tahoma"/>
        <w:b/>
        <w:bCs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" w15:restartNumberingAfterBreak="0">
    <w:nsid w:val="3A8C475E"/>
    <w:multiLevelType w:val="multilevel"/>
    <w:tmpl w:val="2C6ECAFC"/>
    <w:lvl w:ilvl="0">
      <w:start w:val="1"/>
      <w:numFmt w:val="decimal"/>
      <w:lvlText w:val="%1."/>
      <w:lvlJc w:val="left"/>
      <w:pPr>
        <w:ind w:left="283" w:hanging="283"/>
      </w:pPr>
      <w:rPr>
        <w:rFonts w:ascii="Calibri" w:hAnsi="Calibri" w:cs="Calibri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3" w15:restartNumberingAfterBreak="0">
    <w:nsid w:val="49CA0101"/>
    <w:multiLevelType w:val="multilevel"/>
    <w:tmpl w:val="6CB6E526"/>
    <w:styleLink w:val="WW8Num3"/>
    <w:lvl w:ilvl="0">
      <w:start w:val="1"/>
      <w:numFmt w:val="decimal"/>
      <w:lvlText w:val="%1."/>
      <w:lvlJc w:val="left"/>
      <w:pPr>
        <w:ind w:left="283" w:hanging="283"/>
      </w:pPr>
      <w:rPr>
        <w:rFonts w:ascii="Arial" w:hAnsi="Arial" w:cs="Arial"/>
        <w:b w:val="0"/>
        <w:bCs w:val="0"/>
        <w:sz w:val="20"/>
        <w:szCs w:val="20"/>
        <w:lang w:val="pl-P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4" w15:restartNumberingAfterBreak="0">
    <w:nsid w:val="71337C6D"/>
    <w:multiLevelType w:val="multilevel"/>
    <w:tmpl w:val="624C8CAE"/>
    <w:styleLink w:val="WW8Num5"/>
    <w:lvl w:ilvl="0">
      <w:start w:val="1"/>
      <w:numFmt w:val="decimal"/>
      <w:lvlText w:val="%1."/>
      <w:lvlJc w:val="left"/>
      <w:pPr>
        <w:ind w:left="283" w:hanging="283"/>
      </w:pPr>
      <w:rPr>
        <w:rFonts w:ascii="Arial" w:hAnsi="Arial" w:cs="OpenSymbol, 'Arial Unicode MS'"/>
        <w:bCs/>
        <w:sz w:val="22"/>
        <w:szCs w:val="22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5" w15:restartNumberingAfterBreak="0">
    <w:nsid w:val="7AD50CF1"/>
    <w:multiLevelType w:val="multilevel"/>
    <w:tmpl w:val="678AA7E6"/>
    <w:styleLink w:val="WW8Num4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Arial" w:hAnsi="Arial" w:cs="Arial"/>
        <w:color w:val="000000"/>
        <w:sz w:val="22"/>
        <w:szCs w:val="22"/>
        <w:lang w:val="pl-P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num w:numId="1" w16cid:durableId="1940019742">
    <w:abstractNumId w:val="1"/>
  </w:num>
  <w:num w:numId="2" w16cid:durableId="785808905">
    <w:abstractNumId w:val="4"/>
  </w:num>
  <w:num w:numId="3" w16cid:durableId="1323896807">
    <w:abstractNumId w:val="5"/>
  </w:num>
  <w:num w:numId="4" w16cid:durableId="998388720">
    <w:abstractNumId w:val="3"/>
  </w:num>
  <w:num w:numId="5" w16cid:durableId="1626883049">
    <w:abstractNumId w:val="2"/>
  </w:num>
  <w:num w:numId="6" w16cid:durableId="49815566">
    <w:abstractNumId w:val="4"/>
    <w:lvlOverride w:ilvl="0">
      <w:startOverride w:val="1"/>
    </w:lvlOverride>
  </w:num>
  <w:num w:numId="7" w16cid:durableId="1864828259">
    <w:abstractNumId w:val="0"/>
  </w:num>
  <w:num w:numId="8" w16cid:durableId="37011144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attachedTemplate r:id="rId1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08634B"/>
    <w:rsid w:val="0008634B"/>
    <w:rsid w:val="005B13CC"/>
    <w:rsid w:val="00B4690E"/>
    <w:rsid w:val="00F5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1F351"/>
  <w15:docId w15:val="{459C91E5-525C-46F6-9D0E-85282F315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WW-Tekstpodstawowy2">
    <w:name w:val="WW-Tekst podstawowy 2"/>
    <w:basedOn w:val="Standard"/>
    <w:pPr>
      <w:jc w:val="both"/>
    </w:pPr>
    <w:rPr>
      <w:rFonts w:ascii="Courier New" w:hAnsi="Courier New" w:cs="Courier New"/>
    </w:rPr>
  </w:style>
  <w:style w:type="paragraph" w:customStyle="1" w:styleId="Standarduser">
    <w:name w:val="Standard (user)"/>
    <w:pPr>
      <w:suppressAutoHyphens/>
    </w:pPr>
    <w:rPr>
      <w:rFonts w:eastAsia="Lucida Sans Unicode" w:cs="Times New Roman"/>
      <w:color w:val="000000"/>
      <w:lang w:val="en-US" w:eastAsia="zh-CN" w:bidi="en-US"/>
    </w:rPr>
  </w:style>
  <w:style w:type="paragraph" w:customStyle="1" w:styleId="WW-Tabela">
    <w:name w:val="WW-Tabela"/>
    <w:next w:val="Standard"/>
    <w:pPr>
      <w:widowControl/>
      <w:suppressAutoHyphens/>
      <w:autoSpaceDE w:val="0"/>
    </w:pPr>
    <w:rPr>
      <w:rFonts w:eastAsia="Arial" w:cs="Times New Roman"/>
      <w:sz w:val="20"/>
      <w:szCs w:val="20"/>
      <w:lang w:val="pl-PL" w:eastAsia="zh-CN"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ormalnyWeb">
    <w:name w:val="Normal (Web)"/>
    <w:basedOn w:val="Standard"/>
    <w:pPr>
      <w:spacing w:before="100" w:after="119"/>
    </w:pPr>
    <w:rPr>
      <w:rFonts w:eastAsia="Times New Roman" w:cs="Times New Roman"/>
      <w:lang w:eastAsia="pl-PL"/>
    </w:rPr>
  </w:style>
  <w:style w:type="character" w:customStyle="1" w:styleId="NumberingSymbols">
    <w:name w:val="Numbering Symbols"/>
    <w:rPr>
      <w:rFonts w:ascii="Arial" w:hAnsi="Arial"/>
    </w:rPr>
  </w:style>
  <w:style w:type="character" w:customStyle="1" w:styleId="WW8Num2z0">
    <w:name w:val="WW8Num2z0"/>
    <w:rPr>
      <w:rFonts w:ascii="Arial" w:hAnsi="Arial" w:cs="Tahoma"/>
      <w:b/>
      <w:bCs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5z0">
    <w:name w:val="WW8Num5z0"/>
    <w:rPr>
      <w:rFonts w:ascii="Arial" w:hAnsi="Arial" w:cs="OpenSymbol, 'Arial Unicode MS'"/>
      <w:bCs/>
      <w:sz w:val="22"/>
      <w:szCs w:val="22"/>
    </w:rPr>
  </w:style>
  <w:style w:type="character" w:customStyle="1" w:styleId="WW8Num4z0">
    <w:name w:val="WW8Num4z0"/>
    <w:rPr>
      <w:rFonts w:ascii="Arial" w:hAnsi="Arial" w:cs="Arial"/>
      <w:color w:val="000000"/>
      <w:sz w:val="22"/>
      <w:szCs w:val="22"/>
      <w:lang w:val="pl-PL"/>
    </w:rPr>
  </w:style>
  <w:style w:type="character" w:customStyle="1" w:styleId="WW8Num3z0">
    <w:name w:val="WW8Num3z0"/>
    <w:rPr>
      <w:rFonts w:ascii="Arial" w:hAnsi="Arial" w:cs="Arial"/>
      <w:b w:val="0"/>
      <w:bCs w:val="0"/>
      <w:sz w:val="20"/>
      <w:szCs w:val="20"/>
      <w:lang w:val="pl-P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pPr>
      <w:ind w:left="720"/>
    </w:pPr>
  </w:style>
  <w:style w:type="numbering" w:customStyle="1" w:styleId="WW8Num2">
    <w:name w:val="WW8Num2"/>
    <w:basedOn w:val="Bezlisty"/>
    <w:pPr>
      <w:numPr>
        <w:numId w:val="1"/>
      </w:numPr>
    </w:pPr>
  </w:style>
  <w:style w:type="numbering" w:customStyle="1" w:styleId="WW8Num5">
    <w:name w:val="WW8Num5"/>
    <w:basedOn w:val="Bezlisty"/>
    <w:pPr>
      <w:numPr>
        <w:numId w:val="2"/>
      </w:numPr>
    </w:pPr>
  </w:style>
  <w:style w:type="numbering" w:customStyle="1" w:styleId="WW8Num4">
    <w:name w:val="WW8Num4"/>
    <w:basedOn w:val="Bezlisty"/>
    <w:pPr>
      <w:numPr>
        <w:numId w:val="3"/>
      </w:numPr>
    </w:pPr>
  </w:style>
  <w:style w:type="numbering" w:customStyle="1" w:styleId="WW8Num3">
    <w:name w:val="WW8Num3"/>
    <w:basedOn w:val="Bezlisty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1179</Words>
  <Characters>7080</Characters>
  <Application>Microsoft Office Word</Application>
  <DocSecurity>0</DocSecurity>
  <Lines>59</Lines>
  <Paragraphs>16</Paragraphs>
  <ScaleCrop>false</ScaleCrop>
  <Company/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Pietras Rafał</dc:creator>
  <cp:lastModifiedBy>Zawada Radosław</cp:lastModifiedBy>
  <cp:revision>2</cp:revision>
  <cp:lastPrinted>2023-05-15T12:01:00Z</cp:lastPrinted>
  <dcterms:created xsi:type="dcterms:W3CDTF">2026-04-21T12:26:00Z</dcterms:created>
  <dcterms:modified xsi:type="dcterms:W3CDTF">2026-04-21T12:26:00Z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