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5575FC" w:rsidRPr="001103B7" w14:paraId="5813BDFA" w14:textId="77777777">
        <w:tblPrEx>
          <w:tblCellMar>
            <w:top w:w="0" w:type="dxa"/>
            <w:bottom w:w="0" w:type="dxa"/>
          </w:tblCellMar>
        </w:tblPrEx>
        <w:tc>
          <w:tcPr>
            <w:tcW w:w="9212" w:type="dxa"/>
            <w:tcBorders>
              <w:top w:val="single" w:sz="8" w:space="0" w:color="4F81BD"/>
              <w:bottom w:val="single" w:sz="8" w:space="0" w:color="4F81BD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8A49B" w14:textId="3BECF5E7" w:rsidR="005575FC" w:rsidRPr="001103B7" w:rsidRDefault="00AC3FF1">
            <w:pPr>
              <w:spacing w:line="360" w:lineRule="auto"/>
              <w:jc w:val="right"/>
              <w:rPr>
                <w:b/>
                <w:bCs/>
              </w:rPr>
            </w:pPr>
            <w:bookmarkStart w:id="0" w:name="_Hlk63242896"/>
            <w:r w:rsidRPr="001103B7">
              <w:rPr>
                <w:b/>
                <w:bCs/>
              </w:rPr>
              <w:t xml:space="preserve">Załącznik nr </w:t>
            </w:r>
            <w:r w:rsidR="00AE4B21" w:rsidRPr="001103B7">
              <w:rPr>
                <w:b/>
                <w:bCs/>
              </w:rPr>
              <w:t>7</w:t>
            </w:r>
            <w:r w:rsidR="00C836E4" w:rsidRPr="001103B7">
              <w:rPr>
                <w:b/>
                <w:bCs/>
              </w:rPr>
              <w:t xml:space="preserve"> do SWZ</w:t>
            </w:r>
            <w:r w:rsidR="00EE589A" w:rsidRPr="001103B7">
              <w:rPr>
                <w:b/>
                <w:bCs/>
              </w:rPr>
              <w:t xml:space="preserve"> </w:t>
            </w:r>
            <w:r w:rsidR="002F19C7" w:rsidRPr="00C47F6A">
              <w:rPr>
                <w:b/>
                <w:bCs/>
              </w:rPr>
              <w:t>ZP</w:t>
            </w:r>
            <w:r w:rsidR="00176F01" w:rsidRPr="00C47F6A">
              <w:rPr>
                <w:b/>
                <w:bCs/>
              </w:rPr>
              <w:t>.</w:t>
            </w:r>
            <w:r w:rsidR="00EE589A" w:rsidRPr="00C47F6A">
              <w:rPr>
                <w:b/>
                <w:bCs/>
              </w:rPr>
              <w:t>271.</w:t>
            </w:r>
            <w:r w:rsidR="007B393E">
              <w:rPr>
                <w:b/>
                <w:bCs/>
              </w:rPr>
              <w:t>4</w:t>
            </w:r>
            <w:r w:rsidR="003B4F78" w:rsidRPr="00C47F6A">
              <w:rPr>
                <w:b/>
                <w:bCs/>
              </w:rPr>
              <w:t>.202</w:t>
            </w:r>
            <w:r w:rsidR="007B393E">
              <w:rPr>
                <w:b/>
                <w:bCs/>
              </w:rPr>
              <w:t>6</w:t>
            </w:r>
          </w:p>
          <w:p w14:paraId="62EF71D3" w14:textId="77777777" w:rsidR="005575FC" w:rsidRPr="001103B7" w:rsidRDefault="00122878" w:rsidP="00D33024">
            <w:pPr>
              <w:spacing w:line="276" w:lineRule="auto"/>
              <w:jc w:val="center"/>
              <w:rPr>
                <w:b/>
                <w:bCs/>
              </w:rPr>
            </w:pPr>
            <w:r w:rsidRPr="001103B7">
              <w:rPr>
                <w:b/>
                <w:bCs/>
              </w:rPr>
              <w:t xml:space="preserve">OŚWIADCZENIE </w:t>
            </w:r>
          </w:p>
          <w:p w14:paraId="16EE893E" w14:textId="666EA681" w:rsidR="00122878" w:rsidRPr="001103B7" w:rsidRDefault="00122878" w:rsidP="002F19C7">
            <w:pPr>
              <w:spacing w:line="276" w:lineRule="auto"/>
              <w:jc w:val="center"/>
            </w:pPr>
            <w:r w:rsidRPr="001103B7">
              <w:t>Wykonawcy w zakresie art. 108 ust. 1 pkt 5 ustawy PZP</w:t>
            </w:r>
            <w:r w:rsidR="00D34322" w:rsidRPr="001103B7">
              <w:t xml:space="preserve"> </w:t>
            </w:r>
            <w:r w:rsidR="00D34322" w:rsidRPr="001103B7">
              <w:rPr>
                <w:bCs/>
              </w:rPr>
              <w:t>(t. j. Dz. U. z 20</w:t>
            </w:r>
            <w:r w:rsidR="00FE0E68">
              <w:rPr>
                <w:bCs/>
              </w:rPr>
              <w:t>2</w:t>
            </w:r>
            <w:r w:rsidR="002F19C7">
              <w:rPr>
                <w:bCs/>
              </w:rPr>
              <w:t>4</w:t>
            </w:r>
            <w:r w:rsidR="00D34322" w:rsidRPr="001103B7">
              <w:rPr>
                <w:bCs/>
              </w:rPr>
              <w:t>, poz.</w:t>
            </w:r>
            <w:r w:rsidR="00FD0D73">
              <w:rPr>
                <w:bCs/>
              </w:rPr>
              <w:t xml:space="preserve"> 1</w:t>
            </w:r>
            <w:r w:rsidR="002F19C7">
              <w:rPr>
                <w:bCs/>
              </w:rPr>
              <w:t>320</w:t>
            </w:r>
            <w:r w:rsidR="008F1309">
              <w:rPr>
                <w:bCs/>
              </w:rPr>
              <w:t xml:space="preserve"> </w:t>
            </w:r>
            <w:r w:rsidR="008F1309">
              <w:rPr>
                <w:bCs/>
              </w:rPr>
              <w:br/>
              <w:t>z</w:t>
            </w:r>
            <w:r w:rsidR="007B393E">
              <w:rPr>
                <w:bCs/>
              </w:rPr>
              <w:t xml:space="preserve"> późn.</w:t>
            </w:r>
            <w:r w:rsidR="008F1309">
              <w:rPr>
                <w:bCs/>
              </w:rPr>
              <w:t xml:space="preserve"> zm.</w:t>
            </w:r>
            <w:r w:rsidR="00D34322" w:rsidRPr="001103B7">
              <w:rPr>
                <w:bCs/>
              </w:rPr>
              <w:t>)</w:t>
            </w:r>
            <w:r w:rsidRPr="001103B7">
              <w:t xml:space="preserve">, o braku przynależności do tej samej grupy kapitałowej </w:t>
            </w:r>
          </w:p>
        </w:tc>
      </w:tr>
    </w:tbl>
    <w:p w14:paraId="086C1157" w14:textId="77777777" w:rsidR="005575FC" w:rsidRPr="001103B7" w:rsidRDefault="00C836E4" w:rsidP="00122878">
      <w:pPr>
        <w:spacing w:line="276" w:lineRule="auto"/>
        <w:rPr>
          <w:b/>
        </w:rPr>
      </w:pPr>
      <w:bookmarkStart w:id="1" w:name="_Hlk63242851"/>
      <w:bookmarkEnd w:id="0"/>
      <w:r w:rsidRPr="001103B7">
        <w:rPr>
          <w:b/>
        </w:rPr>
        <w:t>Wykonawca:</w:t>
      </w:r>
    </w:p>
    <w:p w14:paraId="34E1F133" w14:textId="77777777" w:rsidR="005575FC" w:rsidRPr="001103B7" w:rsidRDefault="00C836E4" w:rsidP="00122878">
      <w:pPr>
        <w:spacing w:line="276" w:lineRule="auto"/>
      </w:pPr>
      <w:r w:rsidRPr="001103B7">
        <w:t>………………………………………………………………………</w:t>
      </w:r>
      <w:r w:rsidR="001103B7">
        <w:t>...</w:t>
      </w:r>
      <w:r w:rsidRPr="001103B7">
        <w:t>………………………………………………………………………</w:t>
      </w:r>
      <w:r w:rsidR="001103B7">
        <w:t>……………………………………………………...</w:t>
      </w:r>
    </w:p>
    <w:p w14:paraId="5AEF0D03" w14:textId="77777777" w:rsidR="005575FC" w:rsidRPr="001103B7" w:rsidRDefault="00C836E4" w:rsidP="00122878">
      <w:pPr>
        <w:spacing w:line="276" w:lineRule="auto"/>
        <w:jc w:val="center"/>
        <w:rPr>
          <w:i/>
          <w:sz w:val="20"/>
          <w:szCs w:val="20"/>
        </w:rPr>
      </w:pPr>
      <w:r w:rsidRPr="001103B7">
        <w:rPr>
          <w:i/>
          <w:sz w:val="20"/>
          <w:szCs w:val="20"/>
        </w:rPr>
        <w:t>(pełna nazwa/firma, adres, w zależności od podmiotu: NIP/PESEL, KRS/CEiDG)</w:t>
      </w:r>
    </w:p>
    <w:p w14:paraId="1FD323FA" w14:textId="77777777" w:rsidR="005575FC" w:rsidRPr="001103B7" w:rsidRDefault="00C836E4" w:rsidP="00122878">
      <w:pPr>
        <w:spacing w:line="276" w:lineRule="auto"/>
        <w:rPr>
          <w:u w:val="single"/>
        </w:rPr>
      </w:pPr>
      <w:r w:rsidRPr="001103B7">
        <w:rPr>
          <w:u w:val="single"/>
        </w:rPr>
        <w:t>reprezentowany przez:</w:t>
      </w:r>
    </w:p>
    <w:p w14:paraId="0217F947" w14:textId="77777777" w:rsidR="005575FC" w:rsidRPr="001103B7" w:rsidRDefault="00C836E4" w:rsidP="00122878">
      <w:pPr>
        <w:spacing w:line="276" w:lineRule="auto"/>
      </w:pPr>
      <w:r w:rsidRPr="001103B7">
        <w:t>……………………………………………………………………………………</w:t>
      </w:r>
      <w:r w:rsidR="00122878" w:rsidRPr="001103B7">
        <w:t>………</w:t>
      </w:r>
      <w:r w:rsidR="001103B7">
        <w:t>……...</w:t>
      </w:r>
    </w:p>
    <w:p w14:paraId="6CC2C8E5" w14:textId="77777777" w:rsidR="001103B7" w:rsidRPr="008C5C94" w:rsidRDefault="00C836E4" w:rsidP="008C5C94">
      <w:pPr>
        <w:spacing w:after="240" w:line="276" w:lineRule="auto"/>
        <w:jc w:val="center"/>
        <w:rPr>
          <w:i/>
          <w:sz w:val="20"/>
          <w:szCs w:val="20"/>
        </w:rPr>
      </w:pPr>
      <w:r w:rsidRPr="001103B7">
        <w:rPr>
          <w:i/>
          <w:sz w:val="20"/>
          <w:szCs w:val="20"/>
        </w:rPr>
        <w:t>(imię i nazwisko, stanowisko/podstawa do reprezentacji)</w:t>
      </w:r>
      <w:bookmarkEnd w:id="1"/>
    </w:p>
    <w:p w14:paraId="07A1EA90" w14:textId="389003B9" w:rsidR="008F1309" w:rsidRPr="00FF5A9D" w:rsidRDefault="003B4F78" w:rsidP="00FF5A9D">
      <w:pPr>
        <w:spacing w:after="240"/>
        <w:jc w:val="both"/>
        <w:rPr>
          <w:b/>
          <w:bCs/>
        </w:rPr>
      </w:pPr>
      <w:r w:rsidRPr="001103B7">
        <w:t xml:space="preserve">Na potrzeby postępowania o udzielenie zamówienia publicznego prowadzonego </w:t>
      </w:r>
      <w:r w:rsidR="00D90BBD">
        <w:t xml:space="preserve">przez </w:t>
      </w:r>
      <w:r w:rsidRPr="001103B7">
        <w:t>Gminę Stare Pole, ul. Marynarki Wojennej 6, 82-220 Stare Pole pn</w:t>
      </w:r>
      <w:r w:rsidRPr="00FF5A9D">
        <w:rPr>
          <w:b/>
          <w:bCs/>
        </w:rPr>
        <w:t xml:space="preserve">. </w:t>
      </w:r>
      <w:r w:rsidR="00FF5A9D">
        <w:rPr>
          <w:b/>
          <w:bCs/>
        </w:rPr>
        <w:t>„</w:t>
      </w:r>
      <w:r w:rsidR="002F19C7" w:rsidRPr="002F19C7">
        <w:rPr>
          <w:b/>
          <w:bCs/>
        </w:rPr>
        <w:t>Przebudowa istniejącego placu zabaw przynależnego do Żłobka w Starym Polu - Aktywne Place Zabaw 202</w:t>
      </w:r>
      <w:r w:rsidR="007B393E">
        <w:rPr>
          <w:b/>
          <w:bCs/>
        </w:rPr>
        <w:t>6</w:t>
      </w:r>
      <w:r w:rsidR="00FF5A9D">
        <w:rPr>
          <w:b/>
          <w:bCs/>
        </w:rPr>
        <w:t>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5"/>
        <w:gridCol w:w="1727"/>
      </w:tblGrid>
      <w:tr w:rsidR="00D33024" w:rsidRPr="001103B7" w14:paraId="02D7F6DD" w14:textId="77777777" w:rsidTr="000A7916">
        <w:tc>
          <w:tcPr>
            <w:tcW w:w="7479" w:type="dxa"/>
          </w:tcPr>
          <w:p w14:paraId="69B059F8" w14:textId="77777777" w:rsidR="00D33024" w:rsidRPr="001103B7" w:rsidRDefault="00D33024" w:rsidP="000A7916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1103B7">
              <w:rPr>
                <w:b/>
                <w:bCs/>
                <w:i/>
                <w:iCs/>
              </w:rPr>
              <w:t>Oświadczenie Wykonawcy</w:t>
            </w:r>
          </w:p>
        </w:tc>
        <w:tc>
          <w:tcPr>
            <w:tcW w:w="1733" w:type="dxa"/>
          </w:tcPr>
          <w:p w14:paraId="2D78801F" w14:textId="77777777" w:rsidR="00D33024" w:rsidRPr="001103B7" w:rsidRDefault="00D33024" w:rsidP="000A7916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1103B7">
              <w:rPr>
                <w:b/>
                <w:bCs/>
                <w:i/>
                <w:iCs/>
              </w:rPr>
              <w:t>Odpowiednie zaznaczyć krzyżykiem</w:t>
            </w:r>
          </w:p>
        </w:tc>
      </w:tr>
      <w:tr w:rsidR="00D33024" w:rsidRPr="001103B7" w14:paraId="335527CF" w14:textId="77777777" w:rsidTr="000A7916">
        <w:tc>
          <w:tcPr>
            <w:tcW w:w="7479" w:type="dxa"/>
          </w:tcPr>
          <w:p w14:paraId="32262858" w14:textId="77777777" w:rsidR="00D33024" w:rsidRPr="001103B7" w:rsidRDefault="00D33024" w:rsidP="000A7916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1103B7">
              <w:rPr>
                <w:b/>
                <w:bCs/>
                <w:i/>
                <w:iCs/>
              </w:rPr>
              <w:t xml:space="preserve">Oświadczam, że nie przynależę </w:t>
            </w:r>
            <w:r w:rsidRPr="001103B7">
              <w:rPr>
                <w:i/>
                <w:iCs/>
              </w:rPr>
              <w:t xml:space="preserve">do tej samej grupy kapitałowej </w:t>
            </w:r>
            <w:r w:rsidR="001103B7">
              <w:rPr>
                <w:i/>
                <w:iCs/>
              </w:rPr>
              <w:br/>
            </w:r>
            <w:r w:rsidRPr="001103B7">
              <w:rPr>
                <w:i/>
                <w:iCs/>
              </w:rPr>
              <w:t xml:space="preserve">w rozumieniu ustawy z dnia 16 lutego 2007 r. o ochronie konkurencji </w:t>
            </w:r>
            <w:r w:rsidR="001103B7">
              <w:rPr>
                <w:i/>
                <w:iCs/>
              </w:rPr>
              <w:br/>
            </w:r>
            <w:r w:rsidRPr="001103B7">
              <w:rPr>
                <w:i/>
                <w:iCs/>
              </w:rPr>
              <w:t xml:space="preserve">i konsumentów, z innym Wykonawcą, który złożył odrębną ofertę </w:t>
            </w:r>
            <w:r w:rsidR="001103B7">
              <w:rPr>
                <w:i/>
                <w:iCs/>
              </w:rPr>
              <w:br/>
            </w:r>
            <w:r w:rsidRPr="001103B7">
              <w:rPr>
                <w:i/>
                <w:iCs/>
              </w:rPr>
              <w:t>w niniejszym postępowaniu.</w:t>
            </w:r>
          </w:p>
        </w:tc>
        <w:tc>
          <w:tcPr>
            <w:tcW w:w="1733" w:type="dxa"/>
          </w:tcPr>
          <w:p w14:paraId="7CE68A50" w14:textId="77777777" w:rsidR="00D33024" w:rsidRPr="001103B7" w:rsidRDefault="00D33024" w:rsidP="000A7916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</w:p>
        </w:tc>
      </w:tr>
      <w:tr w:rsidR="00D33024" w:rsidRPr="001103B7" w14:paraId="329218EF" w14:textId="77777777" w:rsidTr="000A7916">
        <w:tc>
          <w:tcPr>
            <w:tcW w:w="7479" w:type="dxa"/>
          </w:tcPr>
          <w:p w14:paraId="64E4F6B4" w14:textId="77777777" w:rsidR="00D33024" w:rsidRPr="001103B7" w:rsidRDefault="00D33024" w:rsidP="000A7916">
            <w:pPr>
              <w:spacing w:line="276" w:lineRule="auto"/>
              <w:jc w:val="both"/>
              <w:rPr>
                <w:i/>
                <w:iCs/>
              </w:rPr>
            </w:pPr>
            <w:r w:rsidRPr="001103B7">
              <w:rPr>
                <w:b/>
                <w:bCs/>
                <w:i/>
                <w:iCs/>
              </w:rPr>
              <w:t>Oświadczam, że przynależę</w:t>
            </w:r>
            <w:r w:rsidRPr="001103B7">
              <w:rPr>
                <w:i/>
                <w:iCs/>
              </w:rPr>
              <w:t xml:space="preserve"> do tej samej grupy kapitałowej w rozumieniu ustawy z dnia 16 lutego 2007 r. o ochronie konkurencji i konsumentów, </w:t>
            </w:r>
            <w:r w:rsidR="001103B7">
              <w:rPr>
                <w:i/>
                <w:iCs/>
              </w:rPr>
              <w:br/>
            </w:r>
            <w:r w:rsidRPr="001103B7">
              <w:rPr>
                <w:i/>
                <w:iCs/>
              </w:rPr>
              <w:t>z innym Wykonawcą, który złożył odrębną ofertę w niniejszym postępowaniu albo oświadczenie o przynależności do tej samej grupy kapitałowej wraz z dokumentami lub informacjami potwierdzającymi przygotowanie oferty niezależnie od innego Wykonawcy należącego do tej samej grupy kapitałowej.</w:t>
            </w:r>
          </w:p>
        </w:tc>
        <w:tc>
          <w:tcPr>
            <w:tcW w:w="1733" w:type="dxa"/>
          </w:tcPr>
          <w:p w14:paraId="3ED954AC" w14:textId="77777777" w:rsidR="00D33024" w:rsidRPr="001103B7" w:rsidRDefault="00D33024" w:rsidP="000A7916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</w:p>
        </w:tc>
      </w:tr>
    </w:tbl>
    <w:p w14:paraId="29D3697C" w14:textId="77777777" w:rsidR="000D2BBB" w:rsidRDefault="000D2BBB" w:rsidP="00122878">
      <w:pPr>
        <w:spacing w:line="276" w:lineRule="auto"/>
        <w:jc w:val="both"/>
        <w:rPr>
          <w:b/>
          <w:bCs/>
          <w:i/>
        </w:rPr>
      </w:pPr>
    </w:p>
    <w:p w14:paraId="2E8279AA" w14:textId="77777777" w:rsidR="00D33024" w:rsidRPr="001103B7" w:rsidRDefault="00D33024" w:rsidP="00122878">
      <w:pPr>
        <w:spacing w:line="276" w:lineRule="auto"/>
        <w:jc w:val="both"/>
        <w:rPr>
          <w:b/>
          <w:bCs/>
          <w:i/>
        </w:rPr>
      </w:pPr>
      <w:r w:rsidRPr="001103B7">
        <w:rPr>
          <w:b/>
          <w:bCs/>
          <w:i/>
        </w:rPr>
        <w:t xml:space="preserve">Jeżeli dotyczy: </w:t>
      </w:r>
    </w:p>
    <w:p w14:paraId="5E822A66" w14:textId="77777777" w:rsidR="00D33024" w:rsidRDefault="00D33024" w:rsidP="001103B7">
      <w:pPr>
        <w:numPr>
          <w:ilvl w:val="0"/>
          <w:numId w:val="1"/>
        </w:numPr>
        <w:spacing w:line="276" w:lineRule="auto"/>
        <w:jc w:val="both"/>
        <w:rPr>
          <w:i/>
          <w:iCs/>
        </w:rPr>
      </w:pPr>
      <w:r w:rsidRPr="001103B7">
        <w:rPr>
          <w:i/>
          <w:iCs/>
        </w:rPr>
        <w:t>Wykaz Wykonawców należących do tej samej grupy kapitałowej: ……………………………….…</w:t>
      </w:r>
      <w:r w:rsidR="001103B7">
        <w:rPr>
          <w:i/>
          <w:iCs/>
        </w:rPr>
        <w:t>……………………………………………………………...</w:t>
      </w:r>
      <w:r w:rsidRPr="001103B7">
        <w:rPr>
          <w:i/>
          <w:iCs/>
        </w:rPr>
        <w:t>……</w:t>
      </w:r>
    </w:p>
    <w:p w14:paraId="42A17B5F" w14:textId="77777777" w:rsidR="008C5C94" w:rsidRDefault="00D33024" w:rsidP="008C5C94">
      <w:pPr>
        <w:numPr>
          <w:ilvl w:val="0"/>
          <w:numId w:val="1"/>
        </w:numPr>
        <w:spacing w:after="240" w:line="276" w:lineRule="auto"/>
        <w:jc w:val="both"/>
        <w:rPr>
          <w:i/>
          <w:iCs/>
        </w:rPr>
      </w:pPr>
      <w:r w:rsidRPr="001103B7">
        <w:rPr>
          <w:i/>
          <w:iCs/>
        </w:rPr>
        <w:t>Wykaz dokumentów lub informacje  potwierdzającymi przygotowanie oferty</w:t>
      </w:r>
      <w:r w:rsidR="00D90BBD">
        <w:rPr>
          <w:i/>
          <w:iCs/>
        </w:rPr>
        <w:t xml:space="preserve"> </w:t>
      </w:r>
      <w:r w:rsidRPr="001103B7">
        <w:rPr>
          <w:i/>
          <w:iCs/>
        </w:rPr>
        <w:t>niezależnie od innego Wykonawcy należącego do tej samej grupy kapitałowe:……………</w:t>
      </w:r>
      <w:r w:rsidR="001103B7">
        <w:rPr>
          <w:i/>
          <w:iCs/>
        </w:rPr>
        <w:t>……………………………………………..</w:t>
      </w:r>
      <w:r w:rsidRPr="001103B7">
        <w:rPr>
          <w:i/>
          <w:iCs/>
        </w:rPr>
        <w:t>……………………………</w:t>
      </w:r>
    </w:p>
    <w:p w14:paraId="4806D011" w14:textId="77777777" w:rsidR="0034018A" w:rsidRPr="006D4480" w:rsidRDefault="001F103B" w:rsidP="001103B7">
      <w:pPr>
        <w:ind w:right="72"/>
        <w:jc w:val="both"/>
        <w:rPr>
          <w:rFonts w:ascii="Calibri" w:hAnsi="Calibri" w:cs="Calibri"/>
        </w:rPr>
      </w:pPr>
      <w:r w:rsidRPr="001103B7">
        <w:rPr>
          <w:b/>
          <w:color w:val="FF0000"/>
        </w:rPr>
        <w:t>Dokument należy wypełnić i podpisać kwalifikowanym podpisem elektronicznym lub podpisem zaufanym lub podpisem osobistym przez osobę uprawnioną do reprezentowania Wykonawcy w dokumentach rejestrowych lub we właściwym upoważnieniu Zamawiający zaleca zapisanie dokumentu w formacie PDF.</w:t>
      </w:r>
    </w:p>
    <w:sectPr w:rsidR="0034018A" w:rsidRPr="006D448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B5AB0" w14:textId="77777777" w:rsidR="008B407E" w:rsidRDefault="008B407E">
      <w:r>
        <w:separator/>
      </w:r>
    </w:p>
  </w:endnote>
  <w:endnote w:type="continuationSeparator" w:id="0">
    <w:p w14:paraId="2B6D5D26" w14:textId="77777777" w:rsidR="008B407E" w:rsidRDefault="008B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C55EC" w14:textId="77777777" w:rsidR="00F54DEF" w:rsidRDefault="00F54DE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F19C7">
      <w:rPr>
        <w:noProof/>
      </w:rPr>
      <w:t>1</w:t>
    </w:r>
    <w:r>
      <w:fldChar w:fldCharType="end"/>
    </w:r>
  </w:p>
  <w:p w14:paraId="77F94454" w14:textId="77777777" w:rsidR="00F54DEF" w:rsidRDefault="00F54D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FD5E5" w14:textId="77777777" w:rsidR="008B407E" w:rsidRDefault="008B407E">
      <w:r>
        <w:rPr>
          <w:color w:val="000000"/>
        </w:rPr>
        <w:separator/>
      </w:r>
    </w:p>
  </w:footnote>
  <w:footnote w:type="continuationSeparator" w:id="0">
    <w:p w14:paraId="0F398BB0" w14:textId="77777777" w:rsidR="008B407E" w:rsidRDefault="008B4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E72FD" w14:textId="16E97339" w:rsidR="000D2BBB" w:rsidRDefault="007B393E">
    <w:pPr>
      <w:pStyle w:val="Nagwek"/>
    </w:pPr>
    <w:r>
      <w:rPr>
        <w:noProof/>
      </w:rPr>
      <w:drawing>
        <wp:inline distT="0" distB="0" distL="0" distR="0" wp14:anchorId="62C6CEA5" wp14:editId="7B0F5980">
          <wp:extent cx="1653540" cy="4267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354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2BBB">
      <w:t xml:space="preserve">    </w:t>
    </w:r>
    <w:r w:rsidR="0014755D">
      <w:tab/>
    </w:r>
    <w:r w:rsidR="002C2746">
      <w:t xml:space="preserve">                       </w:t>
    </w:r>
    <w:r w:rsidR="0014755D">
      <w:tab/>
    </w:r>
    <w:r w:rsidR="000D2BBB">
      <w:t xml:space="preserve">                     </w:t>
    </w:r>
    <w:r w:rsidR="000D2BB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44DB8"/>
    <w:multiLevelType w:val="hybridMultilevel"/>
    <w:tmpl w:val="B04CCB62"/>
    <w:lvl w:ilvl="0" w:tplc="3E1E6EB2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420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5FC"/>
    <w:rsid w:val="000043B3"/>
    <w:rsid w:val="00026495"/>
    <w:rsid w:val="00033668"/>
    <w:rsid w:val="00046A9A"/>
    <w:rsid w:val="00047EFB"/>
    <w:rsid w:val="00072B32"/>
    <w:rsid w:val="000A4579"/>
    <w:rsid w:val="000A7916"/>
    <w:rsid w:val="000D2BBB"/>
    <w:rsid w:val="00106393"/>
    <w:rsid w:val="00107A08"/>
    <w:rsid w:val="001103B7"/>
    <w:rsid w:val="00122878"/>
    <w:rsid w:val="0012339E"/>
    <w:rsid w:val="00141A55"/>
    <w:rsid w:val="0014755D"/>
    <w:rsid w:val="00176F01"/>
    <w:rsid w:val="00192A0D"/>
    <w:rsid w:val="001A4660"/>
    <w:rsid w:val="001B0085"/>
    <w:rsid w:val="001F103B"/>
    <w:rsid w:val="00240C0E"/>
    <w:rsid w:val="00265517"/>
    <w:rsid w:val="00276610"/>
    <w:rsid w:val="00281690"/>
    <w:rsid w:val="002A37F4"/>
    <w:rsid w:val="002C2746"/>
    <w:rsid w:val="002F19C7"/>
    <w:rsid w:val="002F1C10"/>
    <w:rsid w:val="0034018A"/>
    <w:rsid w:val="00351677"/>
    <w:rsid w:val="00363C28"/>
    <w:rsid w:val="00367DB4"/>
    <w:rsid w:val="00392551"/>
    <w:rsid w:val="003A42DF"/>
    <w:rsid w:val="003B4F78"/>
    <w:rsid w:val="003C33A5"/>
    <w:rsid w:val="00410EE0"/>
    <w:rsid w:val="00444474"/>
    <w:rsid w:val="00450054"/>
    <w:rsid w:val="00453510"/>
    <w:rsid w:val="00457252"/>
    <w:rsid w:val="00475938"/>
    <w:rsid w:val="004B08A1"/>
    <w:rsid w:val="004D2FA7"/>
    <w:rsid w:val="004E642B"/>
    <w:rsid w:val="004F35DB"/>
    <w:rsid w:val="005521F1"/>
    <w:rsid w:val="00554D5B"/>
    <w:rsid w:val="005575FC"/>
    <w:rsid w:val="005854D8"/>
    <w:rsid w:val="005D1E70"/>
    <w:rsid w:val="005D21B9"/>
    <w:rsid w:val="00605B80"/>
    <w:rsid w:val="006261B8"/>
    <w:rsid w:val="006D4480"/>
    <w:rsid w:val="006E3309"/>
    <w:rsid w:val="006E7F96"/>
    <w:rsid w:val="00702E85"/>
    <w:rsid w:val="007040A0"/>
    <w:rsid w:val="00750765"/>
    <w:rsid w:val="00753F6D"/>
    <w:rsid w:val="00771CDA"/>
    <w:rsid w:val="00785754"/>
    <w:rsid w:val="007923A6"/>
    <w:rsid w:val="00795115"/>
    <w:rsid w:val="007A29D3"/>
    <w:rsid w:val="007B393E"/>
    <w:rsid w:val="007B7167"/>
    <w:rsid w:val="00815836"/>
    <w:rsid w:val="00843EB3"/>
    <w:rsid w:val="0084469C"/>
    <w:rsid w:val="00872322"/>
    <w:rsid w:val="008A4679"/>
    <w:rsid w:val="008B407E"/>
    <w:rsid w:val="008B5C1C"/>
    <w:rsid w:val="008C3D45"/>
    <w:rsid w:val="008C5C94"/>
    <w:rsid w:val="008E7FE3"/>
    <w:rsid w:val="008F1309"/>
    <w:rsid w:val="008F1633"/>
    <w:rsid w:val="009077FF"/>
    <w:rsid w:val="0091381A"/>
    <w:rsid w:val="0092581C"/>
    <w:rsid w:val="009365DD"/>
    <w:rsid w:val="009470B4"/>
    <w:rsid w:val="00966604"/>
    <w:rsid w:val="00970C0F"/>
    <w:rsid w:val="00991AAF"/>
    <w:rsid w:val="00995C96"/>
    <w:rsid w:val="00996ED9"/>
    <w:rsid w:val="009B575E"/>
    <w:rsid w:val="009E63EF"/>
    <w:rsid w:val="009F6F4C"/>
    <w:rsid w:val="00AB6D40"/>
    <w:rsid w:val="00AC3FF1"/>
    <w:rsid w:val="00AE4B21"/>
    <w:rsid w:val="00AF0964"/>
    <w:rsid w:val="00B03655"/>
    <w:rsid w:val="00B219B8"/>
    <w:rsid w:val="00B50BDE"/>
    <w:rsid w:val="00B83F48"/>
    <w:rsid w:val="00B963B2"/>
    <w:rsid w:val="00BA394A"/>
    <w:rsid w:val="00BB6765"/>
    <w:rsid w:val="00C06A51"/>
    <w:rsid w:val="00C06FBB"/>
    <w:rsid w:val="00C22BE2"/>
    <w:rsid w:val="00C4498F"/>
    <w:rsid w:val="00C47F6A"/>
    <w:rsid w:val="00C52AA6"/>
    <w:rsid w:val="00C70700"/>
    <w:rsid w:val="00C836E4"/>
    <w:rsid w:val="00C932C6"/>
    <w:rsid w:val="00D07A3C"/>
    <w:rsid w:val="00D33024"/>
    <w:rsid w:val="00D34322"/>
    <w:rsid w:val="00D4247B"/>
    <w:rsid w:val="00D81CD7"/>
    <w:rsid w:val="00D90BBD"/>
    <w:rsid w:val="00D94E3F"/>
    <w:rsid w:val="00DE3226"/>
    <w:rsid w:val="00E303B4"/>
    <w:rsid w:val="00E34716"/>
    <w:rsid w:val="00E47336"/>
    <w:rsid w:val="00E53743"/>
    <w:rsid w:val="00E63A65"/>
    <w:rsid w:val="00E7431D"/>
    <w:rsid w:val="00EE589A"/>
    <w:rsid w:val="00EF0611"/>
    <w:rsid w:val="00EF183A"/>
    <w:rsid w:val="00F40C05"/>
    <w:rsid w:val="00F54DEF"/>
    <w:rsid w:val="00F57347"/>
    <w:rsid w:val="00F6127A"/>
    <w:rsid w:val="00F918A7"/>
    <w:rsid w:val="00FB073E"/>
    <w:rsid w:val="00FD0D73"/>
    <w:rsid w:val="00FE0E68"/>
    <w:rsid w:val="00FF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37208"/>
  <w15:chartTrackingRefBased/>
  <w15:docId w15:val="{2C6543B8-47F3-4B31-95EC-4B1B0FA01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31">
    <w:name w:val="Tekst podstawowy 31"/>
    <w:basedOn w:val="Normalny"/>
    <w:rsid w:val="00AC3FF1"/>
    <w:rPr>
      <w:i/>
      <w:szCs w:val="20"/>
      <w:lang w:eastAsia="ar-SA"/>
    </w:rPr>
  </w:style>
  <w:style w:type="paragraph" w:styleId="Akapitzlist">
    <w:name w:val="List Paragraph"/>
    <w:basedOn w:val="Normalny"/>
    <w:qFormat/>
    <w:rsid w:val="00C4498F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normaltableau">
    <w:name w:val="normal_tableau"/>
    <w:basedOn w:val="Normalny"/>
    <w:rsid w:val="00122878"/>
    <w:pPr>
      <w:suppressAutoHyphens w:val="0"/>
      <w:autoSpaceDN/>
      <w:spacing w:before="120" w:after="120"/>
      <w:jc w:val="both"/>
      <w:textAlignment w:val="auto"/>
    </w:pPr>
    <w:rPr>
      <w:rFonts w:ascii="Optima" w:hAnsi="Optima"/>
      <w:sz w:val="22"/>
      <w:szCs w:val="22"/>
      <w:lang w:val="en-GB"/>
    </w:rPr>
  </w:style>
  <w:style w:type="table" w:styleId="Tabela-Siatka">
    <w:name w:val="Table Grid"/>
    <w:basedOn w:val="Standardowy"/>
    <w:uiPriority w:val="59"/>
    <w:rsid w:val="00D33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Wiśniewska</dc:creator>
  <cp:keywords/>
  <cp:lastModifiedBy>Urząd Gminy Stare Pole</cp:lastModifiedBy>
  <cp:revision>2</cp:revision>
  <cp:lastPrinted>2022-06-02T08:30:00Z</cp:lastPrinted>
  <dcterms:created xsi:type="dcterms:W3CDTF">2026-04-14T06:33:00Z</dcterms:created>
  <dcterms:modified xsi:type="dcterms:W3CDTF">2026-04-14T06:33:00Z</dcterms:modified>
</cp:coreProperties>
</file>