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F3EF1" w14:textId="1B21D1C4" w:rsidR="001805B8" w:rsidRPr="00CB0E15" w:rsidRDefault="00F15B64" w:rsidP="00454C24">
      <w:pPr>
        <w:tabs>
          <w:tab w:val="center" w:pos="6584"/>
          <w:tab w:val="center" w:pos="7380"/>
        </w:tabs>
        <w:jc w:val="both"/>
        <w:rPr>
          <w:rFonts w:ascii="Arial Narrow" w:hAnsi="Arial Narrow"/>
          <w:kern w:val="0"/>
          <w:szCs w:val="22"/>
        </w:rPr>
      </w:pPr>
      <w:bookmarkStart w:id="0" w:name="_Hlk207712745"/>
      <w:r>
        <w:rPr>
          <w:rFonts w:ascii="Arial Narrow" w:hAnsi="Arial Narrow"/>
          <w:kern w:val="0"/>
          <w:szCs w:val="22"/>
        </w:rPr>
        <w:t>ZP.254.6</w:t>
      </w:r>
      <w:r w:rsidR="001805B8" w:rsidRPr="00CB0E15">
        <w:rPr>
          <w:rFonts w:ascii="Arial Narrow" w:hAnsi="Arial Narrow"/>
          <w:kern w:val="0"/>
          <w:szCs w:val="22"/>
        </w:rPr>
        <w:t>.2025</w:t>
      </w:r>
    </w:p>
    <w:p w14:paraId="3FA5112B" w14:textId="77777777" w:rsidR="001805B8" w:rsidRDefault="001805B8" w:rsidP="00454C24">
      <w:pPr>
        <w:tabs>
          <w:tab w:val="center" w:pos="6584"/>
          <w:tab w:val="center" w:pos="7380"/>
        </w:tabs>
        <w:jc w:val="both"/>
        <w:rPr>
          <w:rFonts w:ascii="Arial Narrow" w:hAnsi="Arial Narrow"/>
        </w:rPr>
      </w:pPr>
    </w:p>
    <w:p w14:paraId="67C04140" w14:textId="77777777" w:rsidR="001805B8" w:rsidRDefault="001805B8" w:rsidP="00454C24">
      <w:pPr>
        <w:tabs>
          <w:tab w:val="center" w:pos="6584"/>
          <w:tab w:val="center" w:pos="738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3EA5EE1E" w14:textId="318C204F" w:rsidR="00454C24" w:rsidRPr="00A518C3" w:rsidRDefault="00A518C3" w:rsidP="00500B08">
      <w:pPr>
        <w:tabs>
          <w:tab w:val="center" w:pos="6584"/>
          <w:tab w:val="center" w:pos="7380"/>
        </w:tabs>
        <w:ind w:firstLine="567"/>
        <w:jc w:val="both"/>
        <w:rPr>
          <w:rFonts w:ascii="Arial Narrow" w:hAnsi="Arial Narrow"/>
        </w:rPr>
      </w:pPr>
      <w:r w:rsidRPr="00A518C3">
        <w:rPr>
          <w:rFonts w:ascii="Arial Narrow" w:hAnsi="Arial Narrow"/>
        </w:rPr>
        <w:t>Z</w:t>
      </w:r>
      <w:r w:rsidR="00454C24" w:rsidRPr="00A518C3">
        <w:rPr>
          <w:rFonts w:ascii="Arial Narrow" w:hAnsi="Arial Narrow"/>
        </w:rPr>
        <w:t>e względów technicznych, tj. duży rozmiar SWZ i załączników, pliki te zostały skompresowane i</w:t>
      </w:r>
      <w:r>
        <w:rPr>
          <w:rFonts w:ascii="Arial Narrow" w:hAnsi="Arial Narrow"/>
        </w:rPr>
        <w:t> </w:t>
      </w:r>
      <w:r w:rsidR="00454C24" w:rsidRPr="00A518C3">
        <w:rPr>
          <w:rFonts w:ascii="Arial Narrow" w:hAnsi="Arial Narrow"/>
        </w:rPr>
        <w:t xml:space="preserve">podzielone na części </w:t>
      </w:r>
      <w:r w:rsidR="00F2149F" w:rsidRPr="00A518C3">
        <w:rPr>
          <w:rFonts w:ascii="Arial Narrow" w:hAnsi="Arial Narrow"/>
        </w:rPr>
        <w:t>w</w:t>
      </w:r>
      <w:r w:rsidR="00454C24" w:rsidRPr="00A518C3">
        <w:rPr>
          <w:rFonts w:ascii="Arial Narrow" w:hAnsi="Arial Narrow"/>
        </w:rPr>
        <w:t xml:space="preserve"> program</w:t>
      </w:r>
      <w:r w:rsidR="00F2149F" w:rsidRPr="00A518C3">
        <w:rPr>
          <w:rFonts w:ascii="Arial Narrow" w:hAnsi="Arial Narrow"/>
        </w:rPr>
        <w:t>ie</w:t>
      </w:r>
      <w:r w:rsidR="00454C24" w:rsidRPr="00A518C3">
        <w:rPr>
          <w:rFonts w:ascii="Arial Narrow" w:hAnsi="Arial Narrow"/>
        </w:rPr>
        <w:t xml:space="preserve"> 7zip.</w:t>
      </w:r>
    </w:p>
    <w:p w14:paraId="3AFFB683" w14:textId="77777777" w:rsidR="00A518C3" w:rsidRPr="00A518C3" w:rsidRDefault="00A518C3" w:rsidP="00454C24">
      <w:pPr>
        <w:tabs>
          <w:tab w:val="center" w:pos="6584"/>
          <w:tab w:val="center" w:pos="7380"/>
        </w:tabs>
        <w:jc w:val="both"/>
        <w:rPr>
          <w:rFonts w:ascii="Arial Narrow" w:hAnsi="Arial Narrow"/>
        </w:rPr>
      </w:pPr>
    </w:p>
    <w:p w14:paraId="52AEFBC3" w14:textId="70259A90" w:rsidR="00D6316D" w:rsidRPr="00A518C3" w:rsidRDefault="00D6316D" w:rsidP="00454C24">
      <w:pPr>
        <w:tabs>
          <w:tab w:val="center" w:pos="6584"/>
          <w:tab w:val="center" w:pos="7380"/>
        </w:tabs>
        <w:jc w:val="both"/>
        <w:rPr>
          <w:rFonts w:ascii="Arial Narrow" w:hAnsi="Arial Narrow"/>
        </w:rPr>
      </w:pPr>
      <w:r w:rsidRPr="00A518C3">
        <w:rPr>
          <w:rFonts w:ascii="Arial Narrow" w:hAnsi="Arial Narrow"/>
        </w:rPr>
        <w:t>Poniżej poda</w:t>
      </w:r>
      <w:r w:rsidR="00A518C3" w:rsidRPr="00A518C3">
        <w:rPr>
          <w:rFonts w:ascii="Arial Narrow" w:hAnsi="Arial Narrow"/>
        </w:rPr>
        <w:t>no</w:t>
      </w:r>
      <w:r w:rsidRPr="00A518C3">
        <w:rPr>
          <w:rFonts w:ascii="Arial Narrow" w:hAnsi="Arial Narrow"/>
        </w:rPr>
        <w:t xml:space="preserve"> ogólne kroki, jak należy otworzyć plik podzielony na mniejsze części:</w:t>
      </w:r>
    </w:p>
    <w:p w14:paraId="1DFD5157" w14:textId="0BBB82FA" w:rsidR="00D6316D" w:rsidRPr="00A518C3" w:rsidRDefault="00D6316D" w:rsidP="00D6316D">
      <w:pPr>
        <w:pStyle w:val="Akapitzlist"/>
        <w:numPr>
          <w:ilvl w:val="0"/>
          <w:numId w:val="1"/>
        </w:numPr>
        <w:tabs>
          <w:tab w:val="center" w:pos="6584"/>
          <w:tab w:val="center" w:pos="7380"/>
        </w:tabs>
        <w:spacing w:after="0" w:line="240" w:lineRule="auto"/>
        <w:ind w:right="0"/>
        <w:rPr>
          <w:rFonts w:ascii="Arial Narrow" w:hAnsi="Arial Narrow"/>
          <w:sz w:val="24"/>
        </w:rPr>
      </w:pPr>
      <w:r w:rsidRPr="00A518C3">
        <w:rPr>
          <w:rFonts w:ascii="Arial Narrow" w:hAnsi="Arial Narrow"/>
          <w:sz w:val="24"/>
        </w:rPr>
        <w:t>Aby otworzyć plik podzielony na mniejsze części, należy najpierw wszystkie części „SWZ+załączniki.zip</w:t>
      </w:r>
      <w:proofErr w:type="gramStart"/>
      <w:r w:rsidRPr="00A518C3">
        <w:rPr>
          <w:rFonts w:ascii="Arial Narrow" w:hAnsi="Arial Narrow"/>
          <w:sz w:val="24"/>
        </w:rPr>
        <w:t>.”(</w:t>
      </w:r>
      <w:proofErr w:type="gramEnd"/>
      <w:r w:rsidRPr="00A518C3">
        <w:rPr>
          <w:rFonts w:ascii="Arial Narrow" w:hAnsi="Arial Narrow"/>
          <w:sz w:val="24"/>
        </w:rPr>
        <w:t>001 do 0</w:t>
      </w:r>
      <w:r w:rsidR="00F15B64">
        <w:rPr>
          <w:rFonts w:ascii="Arial Narrow" w:hAnsi="Arial Narrow"/>
          <w:sz w:val="24"/>
        </w:rPr>
        <w:t>08</w:t>
      </w:r>
      <w:r w:rsidRPr="00A518C3">
        <w:rPr>
          <w:rFonts w:ascii="Arial Narrow" w:hAnsi="Arial Narrow"/>
          <w:sz w:val="24"/>
        </w:rPr>
        <w:t xml:space="preserve">) </w:t>
      </w:r>
      <w:r w:rsidR="00F2149F" w:rsidRPr="00A518C3">
        <w:rPr>
          <w:rFonts w:ascii="Arial Narrow" w:hAnsi="Arial Narrow"/>
          <w:sz w:val="24"/>
        </w:rPr>
        <w:t>pobrać/</w:t>
      </w:r>
      <w:r w:rsidRPr="00A518C3">
        <w:rPr>
          <w:rFonts w:ascii="Arial Narrow" w:hAnsi="Arial Narrow"/>
          <w:sz w:val="24"/>
        </w:rPr>
        <w:t xml:space="preserve">zapisać w tej samej lokalizacji.  </w:t>
      </w:r>
    </w:p>
    <w:p w14:paraId="1A2646DB" w14:textId="32D50746" w:rsidR="00D6316D" w:rsidRPr="00A518C3" w:rsidRDefault="00D6316D" w:rsidP="00D6316D">
      <w:pPr>
        <w:pStyle w:val="Akapitzlist"/>
        <w:numPr>
          <w:ilvl w:val="0"/>
          <w:numId w:val="1"/>
        </w:numPr>
        <w:tabs>
          <w:tab w:val="center" w:pos="6584"/>
          <w:tab w:val="center" w:pos="7380"/>
        </w:tabs>
        <w:spacing w:after="0" w:line="240" w:lineRule="auto"/>
        <w:ind w:right="0"/>
        <w:rPr>
          <w:rFonts w:ascii="Arial Narrow" w:hAnsi="Arial Narrow"/>
          <w:sz w:val="24"/>
        </w:rPr>
      </w:pPr>
      <w:r w:rsidRPr="00A518C3">
        <w:rPr>
          <w:rFonts w:ascii="Arial Narrow" w:hAnsi="Arial Narrow"/>
          <w:sz w:val="24"/>
        </w:rPr>
        <w:t xml:space="preserve">Podczas </w:t>
      </w:r>
      <w:r w:rsidR="00F2149F" w:rsidRPr="00A518C3">
        <w:rPr>
          <w:rFonts w:ascii="Arial Narrow" w:hAnsi="Arial Narrow"/>
          <w:sz w:val="24"/>
        </w:rPr>
        <w:t>pobierania/</w:t>
      </w:r>
      <w:r w:rsidRPr="00A518C3">
        <w:rPr>
          <w:rFonts w:ascii="Arial Narrow" w:hAnsi="Arial Narrow"/>
          <w:sz w:val="24"/>
        </w:rPr>
        <w:t>zapisywania należy pamiętać, aby nazwy plików były takie same, nie należy zmieniać nazw plików.</w:t>
      </w:r>
    </w:p>
    <w:p w14:paraId="03B58740" w14:textId="5939380F" w:rsidR="00BE43EF" w:rsidRPr="00A518C3" w:rsidRDefault="00D6316D" w:rsidP="00F2149F">
      <w:pPr>
        <w:pStyle w:val="Akapitzlist"/>
        <w:numPr>
          <w:ilvl w:val="0"/>
          <w:numId w:val="1"/>
        </w:numPr>
        <w:tabs>
          <w:tab w:val="center" w:pos="6584"/>
          <w:tab w:val="center" w:pos="7380"/>
        </w:tabs>
        <w:spacing w:after="0" w:line="240" w:lineRule="auto"/>
        <w:ind w:right="0"/>
        <w:rPr>
          <w:rFonts w:ascii="Arial Narrow" w:hAnsi="Arial Narrow"/>
          <w:sz w:val="24"/>
        </w:rPr>
      </w:pPr>
      <w:r w:rsidRPr="00A518C3">
        <w:rPr>
          <w:rFonts w:ascii="Arial Narrow" w:hAnsi="Arial Narrow"/>
          <w:sz w:val="24"/>
        </w:rPr>
        <w:t xml:space="preserve">Po poprawnym </w:t>
      </w:r>
      <w:r w:rsidR="00F2149F" w:rsidRPr="00A518C3">
        <w:rPr>
          <w:rFonts w:ascii="Arial Narrow" w:hAnsi="Arial Narrow"/>
          <w:sz w:val="24"/>
        </w:rPr>
        <w:t>pobraniu/</w:t>
      </w:r>
      <w:r w:rsidRPr="00A518C3">
        <w:rPr>
          <w:rFonts w:ascii="Arial Narrow" w:hAnsi="Arial Narrow"/>
          <w:sz w:val="24"/>
        </w:rPr>
        <w:t xml:space="preserve">zapisaniu plików należy „kliknąć” prawym przyciskiem myszy na pierwszy z plików, czyli </w:t>
      </w:r>
      <w:bookmarkStart w:id="1" w:name="_Hlk199494889"/>
      <w:r w:rsidRPr="00A518C3">
        <w:rPr>
          <w:rFonts w:ascii="Arial Narrow" w:hAnsi="Arial Narrow"/>
          <w:sz w:val="24"/>
        </w:rPr>
        <w:t>„SWZ+załączniki.zip.</w:t>
      </w:r>
      <w:bookmarkEnd w:id="1"/>
      <w:r w:rsidRPr="00A518C3">
        <w:rPr>
          <w:rFonts w:ascii="Arial Narrow" w:hAnsi="Arial Narrow"/>
          <w:sz w:val="24"/>
        </w:rPr>
        <w:t xml:space="preserve">001” i wybrać opcję „Wypakuj do”. </w:t>
      </w:r>
      <w:bookmarkEnd w:id="0"/>
    </w:p>
    <w:sectPr w:rsidR="00BE43EF" w:rsidRPr="00A518C3" w:rsidSect="007F146F">
      <w:footerReference w:type="default" r:id="rId7"/>
      <w:headerReference w:type="first" r:id="rId8"/>
      <w:pgSz w:w="11906" w:h="16838"/>
      <w:pgMar w:top="1831" w:right="1418" w:bottom="2410" w:left="1418" w:header="2041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9E67" w14:textId="77777777" w:rsidR="00074943" w:rsidRDefault="00074943">
      <w:r>
        <w:separator/>
      </w:r>
    </w:p>
  </w:endnote>
  <w:endnote w:type="continuationSeparator" w:id="0">
    <w:p w14:paraId="38D37A4F" w14:textId="77777777" w:rsidR="00074943" w:rsidRDefault="0007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E750F" w14:textId="77777777" w:rsidR="00B77565" w:rsidRDefault="00023B6D">
    <w:pPr>
      <w:pStyle w:val="Stopka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F4B3735" wp14:editId="4251E03D">
          <wp:simplePos x="0" y="0"/>
          <wp:positionH relativeFrom="margin">
            <wp:posOffset>-900430</wp:posOffset>
          </wp:positionH>
          <wp:positionV relativeFrom="paragraph">
            <wp:posOffset>-1627505</wp:posOffset>
          </wp:positionV>
          <wp:extent cx="7560000" cy="1803600"/>
          <wp:effectExtent l="0" t="0" r="0" b="0"/>
          <wp:wrapNone/>
          <wp:docPr id="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8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86B65" w14:textId="77777777" w:rsidR="00074943" w:rsidRDefault="00074943">
      <w:r>
        <w:rPr>
          <w:color w:val="000000"/>
        </w:rPr>
        <w:separator/>
      </w:r>
    </w:p>
  </w:footnote>
  <w:footnote w:type="continuationSeparator" w:id="0">
    <w:p w14:paraId="2A13320B" w14:textId="77777777" w:rsidR="00074943" w:rsidRDefault="0007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16DC" w14:textId="1FA0AD79" w:rsidR="00B77565" w:rsidRDefault="00F15B6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F4CF31" wp14:editId="5D9A0347">
          <wp:simplePos x="0" y="0"/>
          <wp:positionH relativeFrom="page">
            <wp:posOffset>942974</wp:posOffset>
          </wp:positionH>
          <wp:positionV relativeFrom="topMargin">
            <wp:posOffset>762000</wp:posOffset>
          </wp:positionV>
          <wp:extent cx="1138187" cy="698500"/>
          <wp:effectExtent l="0" t="0" r="5080" b="6350"/>
          <wp:wrapTight wrapText="bothSides">
            <wp:wrapPolygon edited="0">
              <wp:start x="0" y="0"/>
              <wp:lineTo x="0" y="21207"/>
              <wp:lineTo x="21335" y="21207"/>
              <wp:lineTo x="21335" y="0"/>
              <wp:lineTo x="0" y="0"/>
            </wp:wrapPolygon>
          </wp:wrapTight>
          <wp:docPr id="8878504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805" cy="69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C20D8"/>
    <w:multiLevelType w:val="hybridMultilevel"/>
    <w:tmpl w:val="8F38D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900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05"/>
    <w:rsid w:val="00023B6D"/>
    <w:rsid w:val="00074943"/>
    <w:rsid w:val="001031F5"/>
    <w:rsid w:val="001805B8"/>
    <w:rsid w:val="001D5FF2"/>
    <w:rsid w:val="00245451"/>
    <w:rsid w:val="002514C8"/>
    <w:rsid w:val="002B0A3A"/>
    <w:rsid w:val="00315605"/>
    <w:rsid w:val="00411268"/>
    <w:rsid w:val="00454C24"/>
    <w:rsid w:val="00500B08"/>
    <w:rsid w:val="007275C3"/>
    <w:rsid w:val="007C3323"/>
    <w:rsid w:val="007F146F"/>
    <w:rsid w:val="008E4C86"/>
    <w:rsid w:val="00916581"/>
    <w:rsid w:val="009447B8"/>
    <w:rsid w:val="0095537E"/>
    <w:rsid w:val="00986609"/>
    <w:rsid w:val="00995B2E"/>
    <w:rsid w:val="009C6445"/>
    <w:rsid w:val="00A518C3"/>
    <w:rsid w:val="00AA29D3"/>
    <w:rsid w:val="00B33757"/>
    <w:rsid w:val="00B5376A"/>
    <w:rsid w:val="00B77565"/>
    <w:rsid w:val="00BE43EF"/>
    <w:rsid w:val="00BE4714"/>
    <w:rsid w:val="00C128B7"/>
    <w:rsid w:val="00CB0E15"/>
    <w:rsid w:val="00CC4E7D"/>
    <w:rsid w:val="00D01949"/>
    <w:rsid w:val="00D33205"/>
    <w:rsid w:val="00D44877"/>
    <w:rsid w:val="00D6316D"/>
    <w:rsid w:val="00E22EB9"/>
    <w:rsid w:val="00E61FB8"/>
    <w:rsid w:val="00ED5BEF"/>
    <w:rsid w:val="00F15B64"/>
    <w:rsid w:val="00F2149F"/>
    <w:rsid w:val="00F27C7A"/>
    <w:rsid w:val="00F34A45"/>
    <w:rsid w:val="00F56043"/>
    <w:rsid w:val="00FA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3E01D"/>
  <w15:docId w15:val="{8D8B7CB6-548E-48C9-BFA7-68E81CCB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unhideWhenUsed/>
    <w:rsid w:val="00F560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F56043"/>
    <w:rPr>
      <w:rFonts w:cs="Mangal"/>
      <w:szCs w:val="21"/>
    </w:rPr>
  </w:style>
  <w:style w:type="character" w:styleId="Pogrubienie">
    <w:name w:val="Strong"/>
    <w:uiPriority w:val="22"/>
    <w:qFormat/>
    <w:rsid w:val="00BE43EF"/>
    <w:rPr>
      <w:b/>
      <w:bCs/>
    </w:rPr>
  </w:style>
  <w:style w:type="character" w:styleId="Hipercze">
    <w:name w:val="Hyperlink"/>
    <w:basedOn w:val="Domylnaczcionkaakapitu"/>
    <w:uiPriority w:val="99"/>
    <w:unhideWhenUsed/>
    <w:rsid w:val="00D6316D"/>
    <w:rPr>
      <w:color w:val="467886" w:themeColor="hyperlink"/>
      <w:u w:val="single"/>
    </w:rPr>
  </w:style>
  <w:style w:type="paragraph" w:styleId="Akapitzlist">
    <w:name w:val="List Paragraph"/>
    <w:basedOn w:val="Normalny"/>
    <w:uiPriority w:val="34"/>
    <w:qFormat/>
    <w:rsid w:val="00D6316D"/>
    <w:pPr>
      <w:widowControl/>
      <w:suppressAutoHyphens w:val="0"/>
      <w:autoSpaceDN/>
      <w:spacing w:after="2" w:line="226" w:lineRule="auto"/>
      <w:ind w:left="720" w:right="266" w:firstLine="4"/>
      <w:contextualSpacing/>
      <w:jc w:val="both"/>
      <w:textAlignment w:val="auto"/>
    </w:pPr>
    <w:rPr>
      <w:rFonts w:eastAsia="Times New Roman" w:cs="Times New Roman"/>
      <w:color w:val="000000"/>
      <w:kern w:val="2"/>
      <w:sz w:val="20"/>
      <w:lang w:eastAsia="pl-PL" w:bidi="ar-SA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4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ACE_GRAFICZNE\UMW\PEN\Logo%20z%20has&#322;em%20Miasto%20Dobrego%20Klimatu\MiastoDobregoKlimatu_papier_szablony\MiastoDobregoKlimatu_papier_log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MiastoDobregoKlimatu_papier_logo.dotx</Template>
  <TotalTime>48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Ola Ola</dc:creator>
  <cp:lastModifiedBy>Kinga Kruczyńska</cp:lastModifiedBy>
  <cp:revision>7</cp:revision>
  <dcterms:created xsi:type="dcterms:W3CDTF">2025-07-22T12:59:00Z</dcterms:created>
  <dcterms:modified xsi:type="dcterms:W3CDTF">2026-05-13T09:33:00Z</dcterms:modified>
</cp:coreProperties>
</file>