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5C031" w14:textId="5D018BC8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B1670">
        <w:t xml:space="preserve"> </w:t>
      </w:r>
    </w:p>
    <w:p w14:paraId="7265719C" w14:textId="3B11E1D3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70D3A">
        <w:rPr>
          <w:rFonts w:cs="Calibri"/>
          <w:sz w:val="20"/>
          <w:szCs w:val="20"/>
        </w:rPr>
        <w:t>DOA-ZP.262</w:t>
      </w:r>
      <w:r w:rsidR="009C346B" w:rsidRPr="00F70D3A">
        <w:rPr>
          <w:rFonts w:cs="Calibri"/>
          <w:sz w:val="20"/>
          <w:szCs w:val="20"/>
        </w:rPr>
        <w:t>.</w:t>
      </w:r>
      <w:r w:rsidR="00FB4F74" w:rsidRPr="00F70D3A">
        <w:rPr>
          <w:rFonts w:cs="Calibri"/>
          <w:sz w:val="20"/>
          <w:szCs w:val="20"/>
        </w:rPr>
        <w:t>9</w:t>
      </w:r>
      <w:r w:rsidR="009C346B" w:rsidRPr="00F70D3A">
        <w:rPr>
          <w:rFonts w:cs="Calibri"/>
          <w:sz w:val="20"/>
          <w:szCs w:val="20"/>
        </w:rPr>
        <w:t>.</w:t>
      </w:r>
      <w:r w:rsidRPr="00F70D3A">
        <w:rPr>
          <w:rFonts w:cs="Calibri"/>
          <w:sz w:val="20"/>
          <w:szCs w:val="20"/>
        </w:rPr>
        <w:t>2026</w:t>
      </w:r>
      <w:r w:rsidRPr="00F70D3A">
        <w:rPr>
          <w:rFonts w:cs="Calibri"/>
          <w:color w:val="FF0000"/>
          <w:sz w:val="20"/>
          <w:szCs w:val="20"/>
        </w:rPr>
        <w:t xml:space="preserve">                                                                                                                </w:t>
      </w:r>
      <w:r w:rsidRPr="00F70D3A">
        <w:rPr>
          <w:rFonts w:cs="Calibri"/>
          <w:sz w:val="20"/>
          <w:szCs w:val="20"/>
        </w:rPr>
        <w:t>Załącznik nr 8 do SWZ</w:t>
      </w:r>
    </w:p>
    <w:p w14:paraId="38C461BD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60E65112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70D3A">
        <w:rPr>
          <w:rFonts w:cs="Calibri"/>
          <w:b/>
          <w:bCs/>
          <w:i/>
          <w:iCs/>
          <w:sz w:val="20"/>
          <w:szCs w:val="20"/>
        </w:rPr>
        <w:t>DOKUMENT SKŁADANY PRZEZ WYKONAWCĘ NA WEZWANIE ZAMAWIAJĄCEGO</w:t>
      </w:r>
    </w:p>
    <w:p w14:paraId="7EC10F54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b/>
          <w:bCs/>
          <w:i/>
          <w:iCs/>
          <w:sz w:val="20"/>
          <w:szCs w:val="20"/>
        </w:rPr>
      </w:pPr>
      <w:r w:rsidRPr="00F70D3A">
        <w:rPr>
          <w:rFonts w:cs="Calibri"/>
          <w:b/>
          <w:bCs/>
          <w:i/>
          <w:iCs/>
          <w:sz w:val="20"/>
          <w:szCs w:val="20"/>
        </w:rPr>
        <w:t xml:space="preserve">                                                     </w:t>
      </w:r>
    </w:p>
    <w:p w14:paraId="4F760A04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70D3A">
        <w:rPr>
          <w:rFonts w:cs="Calibri"/>
          <w:b/>
          <w:bCs/>
          <w:i/>
          <w:iCs/>
          <w:sz w:val="20"/>
          <w:szCs w:val="20"/>
        </w:rPr>
        <w:t xml:space="preserve">                                                                                                                      Dolnośląski Ośrodek Polityki Społecznej </w:t>
      </w:r>
    </w:p>
    <w:p w14:paraId="7E6B2912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70D3A">
        <w:rPr>
          <w:rFonts w:cs="Calibri"/>
          <w:b/>
          <w:bCs/>
          <w:i/>
          <w:iCs/>
          <w:sz w:val="20"/>
          <w:szCs w:val="20"/>
        </w:rPr>
        <w:t xml:space="preserve">                                                                                                                 ul. Trzebnicka 42-44</w:t>
      </w:r>
    </w:p>
    <w:p w14:paraId="70138DC6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70D3A">
        <w:rPr>
          <w:rFonts w:cs="Calibri"/>
          <w:b/>
          <w:bCs/>
          <w:i/>
          <w:iCs/>
          <w:sz w:val="20"/>
          <w:szCs w:val="20"/>
        </w:rPr>
        <w:t xml:space="preserve">                                                                                                                50-230 Wrocław</w:t>
      </w:r>
    </w:p>
    <w:p w14:paraId="78EF2FCB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3932D70C" w14:textId="77777777" w:rsidR="00086B85" w:rsidRPr="00F70D3A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7E3A8A42" w14:textId="1ACFF24D" w:rsidR="00086B85" w:rsidRPr="00086B85" w:rsidRDefault="00086B85" w:rsidP="001250EB">
      <w:pPr>
        <w:contextualSpacing/>
        <w:jc w:val="both"/>
        <w:rPr>
          <w:rFonts w:cs="Calibri"/>
          <w:sz w:val="20"/>
          <w:szCs w:val="20"/>
        </w:rPr>
      </w:pPr>
      <w:r w:rsidRPr="00F70D3A">
        <w:rPr>
          <w:rFonts w:cs="Calibri"/>
          <w:b/>
          <w:bCs/>
          <w:sz w:val="20"/>
          <w:szCs w:val="20"/>
        </w:rPr>
        <w:t>Dotyczy</w:t>
      </w:r>
      <w:r w:rsidRPr="00F70D3A">
        <w:rPr>
          <w:rFonts w:cs="Calibri"/>
          <w:sz w:val="20"/>
          <w:szCs w:val="20"/>
        </w:rPr>
        <w:t>:</w:t>
      </w:r>
      <w:bookmarkStart w:id="0" w:name="_Hlk147304791"/>
      <w:r w:rsidRPr="00F70D3A">
        <w:rPr>
          <w:rFonts w:cs="Calibri"/>
          <w:sz w:val="20"/>
          <w:szCs w:val="20"/>
        </w:rPr>
        <w:t xml:space="preserve"> Postępowanie o udzielenie zamówienia publicznego nr DOA-ZP.262</w:t>
      </w:r>
      <w:r w:rsidR="009C346B" w:rsidRPr="00F70D3A">
        <w:rPr>
          <w:rFonts w:cs="Calibri"/>
          <w:sz w:val="20"/>
          <w:szCs w:val="20"/>
        </w:rPr>
        <w:t>.</w:t>
      </w:r>
      <w:r w:rsidR="00FB4F74" w:rsidRPr="00F70D3A">
        <w:rPr>
          <w:rFonts w:cs="Calibri"/>
          <w:sz w:val="20"/>
          <w:szCs w:val="20"/>
        </w:rPr>
        <w:t>9</w:t>
      </w:r>
      <w:r w:rsidR="009C346B" w:rsidRPr="00F70D3A">
        <w:rPr>
          <w:rFonts w:cs="Calibri"/>
          <w:sz w:val="20"/>
          <w:szCs w:val="20"/>
        </w:rPr>
        <w:t>.</w:t>
      </w:r>
      <w:r w:rsidRPr="00F70D3A">
        <w:rPr>
          <w:rFonts w:cs="Calibri"/>
          <w:sz w:val="20"/>
          <w:szCs w:val="20"/>
        </w:rPr>
        <w:t>2026 pn.</w:t>
      </w:r>
    </w:p>
    <w:p w14:paraId="2A6F7125" w14:textId="2CD24E07" w:rsidR="00086B85" w:rsidRPr="001250EB" w:rsidRDefault="00F70D3A" w:rsidP="001250EB">
      <w:pPr>
        <w:contextualSpacing/>
        <w:jc w:val="both"/>
        <w:rPr>
          <w:rFonts w:asciiTheme="minorHAnsi" w:hAnsiTheme="minorHAnsi" w:cstheme="minorHAnsi"/>
          <w:b/>
          <w:iCs/>
          <w:sz w:val="20"/>
          <w:szCs w:val="20"/>
        </w:rPr>
      </w:pPr>
      <w:r w:rsidRPr="00F70D3A">
        <w:rPr>
          <w:rFonts w:asciiTheme="minorHAnsi" w:hAnsiTheme="minorHAnsi" w:cstheme="minorHAnsi"/>
          <w:b/>
          <w:iCs/>
          <w:sz w:val="20"/>
          <w:szCs w:val="20"/>
        </w:rPr>
        <w:t xml:space="preserve">Usługa </w:t>
      </w:r>
      <w:r w:rsidR="001250EB" w:rsidRPr="001250EB">
        <w:rPr>
          <w:rFonts w:asciiTheme="minorHAnsi" w:hAnsiTheme="minorHAnsi" w:cstheme="minorHAnsi"/>
          <w:b/>
          <w:iCs/>
          <w:sz w:val="20"/>
          <w:szCs w:val="20"/>
        </w:rPr>
        <w:t>polegająca na zapewnieniu cateringu (przerwy kawowej oraz obiadu) wraz z wynajmem sali szkoleniowej na potrzeby realizacji specjalistycznych szkoleń stacjonarnych dla kadr zatrudnionych w obszarze usług społecznych w ramach projektu pn. „Działania ośrodka adopcyjnego na rzecz dolnośląskich rodzin”. Łącznie przewidziano 18 dni szkoleniowych.</w:t>
      </w:r>
      <w:r w:rsidR="001250EB">
        <w:rPr>
          <w:rFonts w:asciiTheme="minorHAnsi" w:hAnsiTheme="minorHAnsi" w:cstheme="minorHAnsi"/>
          <w:b/>
          <w:iCs/>
          <w:sz w:val="20"/>
          <w:szCs w:val="20"/>
        </w:rPr>
        <w:t xml:space="preserve"> </w:t>
      </w:r>
      <w:r w:rsidRPr="00F70D3A">
        <w:rPr>
          <w:rFonts w:asciiTheme="minorHAnsi" w:hAnsiTheme="minorHAnsi" w:cstheme="minorHAnsi"/>
          <w:bCs/>
          <w:iCs/>
          <w:sz w:val="20"/>
          <w:szCs w:val="20"/>
        </w:rPr>
        <w:t xml:space="preserve">Projekt współfinansowany w ramach programu Fundusze europejskie dla Dolnego Śląska na lata 2021-2027 z zakresu Osi Priorytetowej 7 fundusze Europejskie na rzecz rynku pracy i włączenia społecznego na Dolnym Śląsku, Działanie 7.8 Wspieranie włączenia społecznego, Typ 7.8A Rozwój usług społecznych na rzecz rodziny oraz 7.8 typ B Rozwój usług społecznych na rzecz systemu pieczy zastępczej.  </w:t>
      </w:r>
    </w:p>
    <w:p w14:paraId="5857A761" w14:textId="77777777" w:rsidR="00F70D3A" w:rsidRPr="00F70D3A" w:rsidRDefault="00F70D3A" w:rsidP="00F70D3A">
      <w:pPr>
        <w:contextualSpacing/>
        <w:rPr>
          <w:rFonts w:eastAsia="Times New Roman" w:cs="Calibri"/>
          <w:bCs/>
          <w:sz w:val="20"/>
          <w:szCs w:val="20"/>
          <w:lang w:eastAsia="pl-PL"/>
        </w:rPr>
      </w:pPr>
    </w:p>
    <w:bookmarkEnd w:id="0"/>
    <w:p w14:paraId="10546519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  <w:u w:val="single"/>
        </w:rPr>
      </w:pPr>
      <w:r w:rsidRPr="00086B85">
        <w:rPr>
          <w:rFonts w:cs="Calibri"/>
          <w:sz w:val="20"/>
          <w:szCs w:val="20"/>
          <w:u w:val="single"/>
        </w:rPr>
        <w:t>O Ś W I A D C Z E N I E WYKONAWCY – o przynależności do tej samej grupy kapitałowej</w:t>
      </w:r>
    </w:p>
    <w:p w14:paraId="10B71C98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 xml:space="preserve">       Nazwa wykonawcy składającego oświadczenie: …………………………………………………………………………………………</w:t>
      </w:r>
      <w:proofErr w:type="gramStart"/>
      <w:r w:rsidRPr="00086B85">
        <w:rPr>
          <w:rFonts w:cs="Calibri"/>
          <w:sz w:val="20"/>
          <w:szCs w:val="20"/>
        </w:rPr>
        <w:t>…….</w:t>
      </w:r>
      <w:proofErr w:type="gramEnd"/>
      <w:r w:rsidRPr="00086B85">
        <w:rPr>
          <w:rFonts w:cs="Calibri"/>
          <w:sz w:val="20"/>
          <w:szCs w:val="20"/>
        </w:rPr>
        <w:t>.</w:t>
      </w:r>
    </w:p>
    <w:p w14:paraId="5BD0A2A6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(pełna nazwa /firma, adres w zależności od podmiotu: NIP/PESEL/KRS/</w:t>
      </w:r>
      <w:proofErr w:type="spellStart"/>
      <w:r w:rsidRPr="00086B85">
        <w:rPr>
          <w:rFonts w:cs="Calibri"/>
          <w:sz w:val="20"/>
          <w:szCs w:val="20"/>
        </w:rPr>
        <w:t>CEDiG</w:t>
      </w:r>
      <w:proofErr w:type="spellEnd"/>
      <w:r w:rsidRPr="00086B85">
        <w:rPr>
          <w:rFonts w:cs="Calibri"/>
          <w:sz w:val="20"/>
          <w:szCs w:val="20"/>
        </w:rPr>
        <w:t>)</w:t>
      </w:r>
    </w:p>
    <w:p w14:paraId="6DFC9351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Adres Wykonawcy: …………………………………………………………………………</w:t>
      </w:r>
      <w:proofErr w:type="gramStart"/>
      <w:r w:rsidRPr="00086B85">
        <w:rPr>
          <w:rFonts w:cs="Calibri"/>
          <w:sz w:val="20"/>
          <w:szCs w:val="20"/>
        </w:rPr>
        <w:t>…….</w:t>
      </w:r>
      <w:proofErr w:type="gramEnd"/>
      <w:r w:rsidRPr="00086B85">
        <w:rPr>
          <w:rFonts w:cs="Calibri"/>
          <w:sz w:val="20"/>
          <w:szCs w:val="20"/>
        </w:rPr>
        <w:t>.</w:t>
      </w:r>
    </w:p>
    <w:p w14:paraId="0DAC828A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Tel.: …………………………………………</w:t>
      </w:r>
      <w:proofErr w:type="gramStart"/>
      <w:r w:rsidRPr="00086B85">
        <w:rPr>
          <w:rFonts w:cs="Calibri"/>
          <w:sz w:val="20"/>
          <w:szCs w:val="20"/>
        </w:rPr>
        <w:t>…….</w:t>
      </w:r>
      <w:proofErr w:type="gramEnd"/>
      <w:r w:rsidRPr="00086B85">
        <w:rPr>
          <w:rFonts w:cs="Calibri"/>
          <w:sz w:val="20"/>
          <w:szCs w:val="20"/>
        </w:rPr>
        <w:t xml:space="preserve">.; adres </w:t>
      </w:r>
      <w:proofErr w:type="gramStart"/>
      <w:r w:rsidRPr="00086B85">
        <w:rPr>
          <w:rFonts w:cs="Calibri"/>
          <w:sz w:val="20"/>
          <w:szCs w:val="20"/>
        </w:rPr>
        <w:t>e-mail:…</w:t>
      </w:r>
      <w:proofErr w:type="gramEnd"/>
      <w:r w:rsidRPr="00086B85">
        <w:rPr>
          <w:rFonts w:cs="Calibri"/>
          <w:sz w:val="20"/>
          <w:szCs w:val="20"/>
        </w:rPr>
        <w:t>………………………………</w:t>
      </w:r>
      <w:proofErr w:type="gramStart"/>
      <w:r w:rsidRPr="00086B85">
        <w:rPr>
          <w:rFonts w:cs="Calibri"/>
          <w:sz w:val="20"/>
          <w:szCs w:val="20"/>
        </w:rPr>
        <w:t>…….</w:t>
      </w:r>
      <w:proofErr w:type="gramEnd"/>
      <w:r w:rsidRPr="00086B85">
        <w:rPr>
          <w:rFonts w:cs="Calibri"/>
          <w:sz w:val="20"/>
          <w:szCs w:val="20"/>
        </w:rPr>
        <w:t>.</w:t>
      </w:r>
    </w:p>
    <w:p w14:paraId="2E18A234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Reprezentowany przez:</w:t>
      </w:r>
    </w:p>
    <w:p w14:paraId="021375F8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…………………………………………………………………………………………………………….</w:t>
      </w:r>
    </w:p>
    <w:p w14:paraId="3FA14CBD" w14:textId="77777777" w:rsid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(imię, nazwisko, stanowisko/podstawa do reprezentacji)</w:t>
      </w:r>
    </w:p>
    <w:p w14:paraId="2869CB97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2A09B77F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b/>
          <w:bCs/>
          <w:sz w:val="20"/>
          <w:szCs w:val="20"/>
        </w:rPr>
        <w:t>1. Oświadczam, iż należę/my *</w:t>
      </w:r>
      <w:r w:rsidRPr="00086B85">
        <w:rPr>
          <w:rFonts w:cs="Calibri"/>
          <w:sz w:val="20"/>
          <w:szCs w:val="20"/>
        </w:rPr>
        <w:t xml:space="preserve"> do tej samej grupy kapitałowej (w rozumieniu ustawy z dnia 16 luty 2007 r., o ochronie konkurencji i konsumentów Dz.U. z 2021 r., poz.275) z następującymi Wykonawcami:</w:t>
      </w:r>
    </w:p>
    <w:p w14:paraId="51D13C88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1)</w:t>
      </w:r>
      <w:r w:rsidRPr="00086B85">
        <w:rPr>
          <w:rFonts w:cs="Calibri"/>
          <w:sz w:val="20"/>
          <w:szCs w:val="20"/>
        </w:rPr>
        <w:tab/>
        <w:t>………………………………………………………………………..</w:t>
      </w:r>
    </w:p>
    <w:p w14:paraId="630C0C7D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>2)</w:t>
      </w:r>
      <w:r w:rsidRPr="00086B85">
        <w:rPr>
          <w:rFonts w:cs="Calibri"/>
          <w:sz w:val="20"/>
          <w:szCs w:val="20"/>
        </w:rPr>
        <w:tab/>
        <w:t>……………………………………………………………………….</w:t>
      </w:r>
    </w:p>
    <w:p w14:paraId="60480481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086B85">
        <w:rPr>
          <w:rFonts w:cs="Calibri"/>
          <w:sz w:val="20"/>
          <w:szCs w:val="20"/>
        </w:rPr>
        <w:t xml:space="preserve">wskazanymi w informacji zamieszczonej przez Zamawiającego na podstawie art. 222 ust. 5 ustawy </w:t>
      </w:r>
      <w:proofErr w:type="spellStart"/>
      <w:r w:rsidRPr="00086B85">
        <w:rPr>
          <w:rFonts w:cs="Calibri"/>
          <w:sz w:val="20"/>
          <w:szCs w:val="20"/>
        </w:rPr>
        <w:t>Pzp</w:t>
      </w:r>
      <w:proofErr w:type="spellEnd"/>
      <w:r w:rsidRPr="00086B85">
        <w:rPr>
          <w:rFonts w:cs="Calibri"/>
          <w:sz w:val="20"/>
          <w:szCs w:val="20"/>
        </w:rPr>
        <w:t>, na stronie internetowej prowadzonego postępowania - informacja o Wykonawcach, którzy złożyli oferty w postępowaniu.</w:t>
      </w:r>
    </w:p>
    <w:p w14:paraId="45E1B4AF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>W załączeniu przekazuję następujące dokumenty lub informacje potwierdzające przygotowanie oferty niezależnie od innego Wykonawcy należącego do tej samej grupy kapitałowej:</w:t>
      </w:r>
    </w:p>
    <w:p w14:paraId="7EDD8605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>…………………………………………………………….</w:t>
      </w:r>
    </w:p>
    <w:p w14:paraId="04C5E279" w14:textId="77777777" w:rsid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b/>
          <w:bCs/>
          <w:i/>
          <w:iCs/>
          <w:sz w:val="20"/>
          <w:szCs w:val="20"/>
        </w:rPr>
      </w:pPr>
    </w:p>
    <w:p w14:paraId="136B75F7" w14:textId="7DB430ED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>* niepotrzebne skreślić</w:t>
      </w:r>
    </w:p>
    <w:p w14:paraId="1C9939DB" w14:textId="77777777" w:rsid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0640E597" w14:textId="77777777" w:rsidR="008C25A6" w:rsidRDefault="008C25A6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7B9DA438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3D4D5815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sz w:val="20"/>
          <w:szCs w:val="20"/>
        </w:rPr>
      </w:pPr>
      <w:r w:rsidRPr="00086B85">
        <w:rPr>
          <w:rFonts w:cs="Calibri"/>
          <w:b/>
          <w:bCs/>
          <w:sz w:val="20"/>
          <w:szCs w:val="20"/>
        </w:rPr>
        <w:lastRenderedPageBreak/>
        <w:t>2</w:t>
      </w:r>
      <w:r w:rsidRPr="00086B85">
        <w:rPr>
          <w:rFonts w:cs="Calibri"/>
          <w:sz w:val="20"/>
          <w:szCs w:val="20"/>
        </w:rPr>
        <w:t xml:space="preserve">. </w:t>
      </w:r>
      <w:r w:rsidRPr="00086B85">
        <w:rPr>
          <w:rFonts w:cs="Calibri"/>
          <w:b/>
          <w:bCs/>
          <w:sz w:val="20"/>
          <w:szCs w:val="20"/>
        </w:rPr>
        <w:t>Oświadczam, iż nie należę/my *</w:t>
      </w:r>
      <w:r w:rsidRPr="00086B85">
        <w:rPr>
          <w:rFonts w:cs="Calibri"/>
          <w:sz w:val="20"/>
          <w:szCs w:val="20"/>
        </w:rPr>
        <w:t xml:space="preserve"> do tej samej grupy kapitałowej (w rozumieniu ustawy z dnia 16 luty 2007 r., o ochronie konkurencji i konsumentów Dz.U. z 2021 r., poz.275) z Wykonawcami wskazanymi w informacji zamieszczonej przez Zamawiającego na podstawie art. 222 ust. 5 ustawy </w:t>
      </w:r>
      <w:proofErr w:type="spellStart"/>
      <w:r w:rsidRPr="00086B85">
        <w:rPr>
          <w:rFonts w:cs="Calibri"/>
          <w:sz w:val="20"/>
          <w:szCs w:val="20"/>
        </w:rPr>
        <w:t>Pzp</w:t>
      </w:r>
      <w:proofErr w:type="spellEnd"/>
      <w:r w:rsidRPr="00086B85">
        <w:rPr>
          <w:rFonts w:cs="Calibri"/>
          <w:sz w:val="20"/>
          <w:szCs w:val="20"/>
        </w:rPr>
        <w:t>, na stronie internetowej prowadzonego postępowania - informacja o Wykonawcach, którzy złożyli oferty w postępowaniu.</w:t>
      </w:r>
    </w:p>
    <w:p w14:paraId="5B38E915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sz w:val="20"/>
          <w:szCs w:val="20"/>
        </w:rPr>
      </w:pPr>
    </w:p>
    <w:p w14:paraId="3152A119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>* niepotrzebne skreślić</w:t>
      </w:r>
    </w:p>
    <w:p w14:paraId="49FB0716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sz w:val="20"/>
          <w:szCs w:val="20"/>
        </w:rPr>
      </w:pPr>
    </w:p>
    <w:p w14:paraId="3E4BAA03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sz w:val="20"/>
          <w:szCs w:val="20"/>
        </w:rPr>
      </w:pPr>
    </w:p>
    <w:p w14:paraId="77C618D1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05B30111" w14:textId="69B202BC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>Dokument należy złożyć w formie elektronicznej, w postaci elektronicznej opatrzonej podpisem zaufanym lub podpisem osobistym</w:t>
      </w:r>
      <w:r>
        <w:rPr>
          <w:rFonts w:cs="Calibri"/>
          <w:b/>
          <w:bCs/>
          <w:i/>
          <w:iCs/>
          <w:sz w:val="20"/>
          <w:szCs w:val="20"/>
        </w:rPr>
        <w:t>.</w:t>
      </w:r>
    </w:p>
    <w:p w14:paraId="3F3C9575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 xml:space="preserve">Oświadczenie składam z pełną świadomością konsekwencji wprowadzenia Zamawiającego w błąd </w:t>
      </w:r>
    </w:p>
    <w:p w14:paraId="123E90C2" w14:textId="77777777" w:rsidR="00086B85" w:rsidRPr="00086B85" w:rsidRDefault="00086B85" w:rsidP="00086B85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086B85">
        <w:rPr>
          <w:rFonts w:cs="Calibri"/>
          <w:b/>
          <w:bCs/>
          <w:i/>
          <w:iCs/>
          <w:sz w:val="20"/>
          <w:szCs w:val="20"/>
        </w:rPr>
        <w:t xml:space="preserve">przy przedstawianiu informacji oraz odpowiedzialności karnej z art. 297 Kodeksu karnego. </w:t>
      </w:r>
    </w:p>
    <w:p w14:paraId="50E926A0" w14:textId="11CAACE8" w:rsidR="002B68A5" w:rsidRPr="00FB1670" w:rsidRDefault="002B68A5" w:rsidP="00FB1670"/>
    <w:sectPr w:rsidR="002B68A5" w:rsidRPr="00FB1670" w:rsidSect="00D87FB4">
      <w:headerReference w:type="default" r:id="rId8"/>
      <w:footerReference w:type="default" r:id="rId9"/>
      <w:pgSz w:w="11906" w:h="16838"/>
      <w:pgMar w:top="2368" w:right="1417" w:bottom="1417" w:left="1417" w:header="426" w:footer="6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63957" w14:textId="77777777" w:rsidR="00CC4F25" w:rsidRDefault="00CC4F25" w:rsidP="00DC5DAC">
      <w:pPr>
        <w:spacing w:after="0" w:line="240" w:lineRule="auto"/>
      </w:pPr>
      <w:r>
        <w:separator/>
      </w:r>
    </w:p>
  </w:endnote>
  <w:endnote w:type="continuationSeparator" w:id="0">
    <w:p w14:paraId="7700E517" w14:textId="77777777" w:rsidR="00CC4F25" w:rsidRDefault="00CC4F25" w:rsidP="00DC5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205C" w14:textId="2CE41200" w:rsidR="00150D7D" w:rsidRDefault="00D87FB4" w:rsidP="00DC5DAC">
    <w:pPr>
      <w:pStyle w:val="Stopka"/>
      <w:tabs>
        <w:tab w:val="clear" w:pos="4536"/>
        <w:tab w:val="clear" w:pos="9072"/>
        <w:tab w:val="left" w:pos="2127"/>
      </w:tabs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65408" behindDoc="0" locked="0" layoutInCell="1" allowOverlap="1" wp14:anchorId="4836EDD3" wp14:editId="4B8904B6">
          <wp:simplePos x="0" y="0"/>
          <wp:positionH relativeFrom="column">
            <wp:posOffset>47625</wp:posOffset>
          </wp:positionH>
          <wp:positionV relativeFrom="paragraph">
            <wp:posOffset>20320</wp:posOffset>
          </wp:positionV>
          <wp:extent cx="5741670" cy="790575"/>
          <wp:effectExtent l="0" t="0" r="0" b="0"/>
          <wp:wrapNone/>
          <wp:docPr id="713184801" name="Obraz 713184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4176800" name="Obraz 9341768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167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3C8560" w14:textId="77777777" w:rsidR="00EB175A" w:rsidRPr="005A00DA" w:rsidRDefault="00EB175A" w:rsidP="00DC5DAC">
    <w:pPr>
      <w:pStyle w:val="Stopka"/>
      <w:tabs>
        <w:tab w:val="clear" w:pos="4536"/>
        <w:tab w:val="clear" w:pos="9072"/>
        <w:tab w:val="left" w:pos="2127"/>
      </w:tabs>
      <w:rPr>
        <w:color w:val="000000"/>
        <w:sz w:val="20"/>
        <w:szCs w:val="20"/>
      </w:rPr>
    </w:pPr>
  </w:p>
  <w:p w14:paraId="18C04C08" w14:textId="23BA42E5" w:rsidR="00150D7D" w:rsidRDefault="00150D7D" w:rsidP="00DC5DAC">
    <w:pPr>
      <w:pStyle w:val="Stopka"/>
    </w:pPr>
  </w:p>
  <w:p w14:paraId="243183E2" w14:textId="5687E748" w:rsidR="00150D7D" w:rsidRDefault="00DD644D" w:rsidP="00DD644D">
    <w:pPr>
      <w:pStyle w:val="Stopka"/>
      <w:tabs>
        <w:tab w:val="clear" w:pos="4536"/>
        <w:tab w:val="clear" w:pos="9072"/>
        <w:tab w:val="left" w:pos="52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B76BBB" w14:textId="77777777" w:rsidR="00CC4F25" w:rsidRDefault="00CC4F25" w:rsidP="00DC5DAC">
      <w:pPr>
        <w:spacing w:after="0" w:line="240" w:lineRule="auto"/>
      </w:pPr>
      <w:r>
        <w:separator/>
      </w:r>
    </w:p>
  </w:footnote>
  <w:footnote w:type="continuationSeparator" w:id="0">
    <w:p w14:paraId="4C8EF0AB" w14:textId="77777777" w:rsidR="00CC4F25" w:rsidRDefault="00CC4F25" w:rsidP="00DC5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3B8E" w14:textId="79E8FF9D" w:rsidR="00134AD3" w:rsidRDefault="00000000" w:rsidP="00134AD3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-179977448"/>
        <w:docPartObj>
          <w:docPartGallery w:val="Page Numbers (Margins)"/>
          <w:docPartUnique/>
        </w:docPartObj>
      </w:sdtPr>
      <w:sdtContent>
        <w:r w:rsidR="00C06AC4" w:rsidRPr="00C06AC4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0" allowOverlap="1" wp14:anchorId="42ED7C35" wp14:editId="47008B2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20220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2D4B2" w14:textId="77777777" w:rsidR="00C06AC4" w:rsidRPr="006E7DD0" w:rsidRDefault="00C06AC4">
                              <w:pPr>
                                <w:pStyle w:val="Stopka"/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</w:pPr>
                              <w:r w:rsidRPr="006E7DD0">
                                <w:rPr>
                                  <w:rFonts w:ascii="Cambria" w:eastAsia="Times New Roman" w:hAnsi="Cambria"/>
                                </w:rPr>
                                <w:t>Strona</w: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separate"/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t>2</w:t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ED7C35" id="Prostokąt 1" o:spid="_x0000_s1026" style="position:absolute;margin-left:0;margin-top:0;width:40.2pt;height:171.9pt;z-index:2516674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2BC2D4B2" w14:textId="77777777" w:rsidR="00C06AC4" w:rsidRPr="006E7DD0" w:rsidRDefault="00C06AC4">
                        <w:pPr>
                          <w:pStyle w:val="Stopka"/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</w:pPr>
                        <w:r w:rsidRPr="006E7DD0">
                          <w:rPr>
                            <w:rFonts w:ascii="Cambria" w:eastAsia="Times New Roman" w:hAnsi="Cambria"/>
                          </w:rPr>
                          <w:t>Strona</w:t>
                        </w:r>
                        <w:r w:rsidRPr="006E7DD0">
                          <w:rPr>
                            <w:rFonts w:eastAsia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 w:rsidRPr="006E7DD0">
                          <w:rPr>
                            <w:rFonts w:eastAsia="Times New Roman"/>
                          </w:rPr>
                          <w:fldChar w:fldCharType="separate"/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t>2</w:t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956B69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4384" behindDoc="1" locked="0" layoutInCell="1" allowOverlap="1" wp14:anchorId="7F374898" wp14:editId="0AAC7E36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511994295" name="Obraz 1511994295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27744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7511C4" wp14:editId="079F617E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4C8AD9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134AD3"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</w:t>
    </w:r>
    <w:r w:rsidR="00956B69">
      <w:rPr>
        <w:b/>
        <w:sz w:val="28"/>
        <w:szCs w:val="28"/>
      </w:rPr>
      <w:tab/>
    </w:r>
    <w:r w:rsidR="00134AD3" w:rsidRPr="00721EBC">
      <w:rPr>
        <w:b/>
        <w:sz w:val="28"/>
        <w:szCs w:val="28"/>
      </w:rPr>
      <w:t>DOLNOŚLĄSKI OŚRODEK</w:t>
    </w:r>
  </w:p>
  <w:p w14:paraId="56D8D48D" w14:textId="2486ED74" w:rsidR="00134AD3" w:rsidRDefault="00134AD3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  </w:t>
    </w:r>
    <w:r w:rsidR="00956B69"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134FDA32" w14:textId="0537D5D6" w:rsidR="00082257" w:rsidRPr="00227744" w:rsidRDefault="00082257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E8D87F" wp14:editId="47A50196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26F9B1" id="Łącznik prosty ze strzałką 15" o:spid="_x0000_s1026" type="#_x0000_t32" alt="Długa linia pozioma" style="position:absolute;margin-left:72.1pt;margin-top:8.7pt;width:345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575F1B29" w14:textId="1A6D19E5" w:rsidR="00134AD3" w:rsidRPr="003261BE" w:rsidRDefault="00134AD3" w:rsidP="00134AD3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</w:r>
    <w:r w:rsidR="00227744">
      <w:rPr>
        <w:sz w:val="24"/>
        <w:szCs w:val="24"/>
      </w:rPr>
      <w:t xml:space="preserve">    </w:t>
    </w:r>
    <w:r w:rsidR="00956B69">
      <w:rPr>
        <w:sz w:val="24"/>
        <w:szCs w:val="24"/>
      </w:rPr>
      <w:tab/>
    </w:r>
    <w:r w:rsidR="00006975">
      <w:rPr>
        <w:sz w:val="24"/>
        <w:szCs w:val="24"/>
      </w:rPr>
      <w:t>Zespół ds. zamówień publicznych</w:t>
    </w:r>
  </w:p>
  <w:p w14:paraId="79843E99" w14:textId="4E2BE688" w:rsidR="00150D7D" w:rsidRPr="00F54DF9" w:rsidRDefault="00150D7D" w:rsidP="00F54DF9">
    <w:pPr>
      <w:pStyle w:val="Nagwek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D1E90"/>
    <w:multiLevelType w:val="hybridMultilevel"/>
    <w:tmpl w:val="270C6DC8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0B305BB"/>
    <w:multiLevelType w:val="hybridMultilevel"/>
    <w:tmpl w:val="858022C2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11C32F0"/>
    <w:multiLevelType w:val="hybridMultilevel"/>
    <w:tmpl w:val="9C029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751A0"/>
    <w:multiLevelType w:val="multilevel"/>
    <w:tmpl w:val="68469F8C"/>
    <w:lvl w:ilvl="0">
      <w:start w:val="1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46A03A3"/>
    <w:multiLevelType w:val="multilevel"/>
    <w:tmpl w:val="7D909FDA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" w15:restartNumberingAfterBreak="0">
    <w:nsid w:val="067C7F07"/>
    <w:multiLevelType w:val="hybridMultilevel"/>
    <w:tmpl w:val="B46C190A"/>
    <w:lvl w:ilvl="0" w:tplc="EB0AA5A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6D36EED"/>
    <w:multiLevelType w:val="multilevel"/>
    <w:tmpl w:val="96747E8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8DD2883"/>
    <w:multiLevelType w:val="hybridMultilevel"/>
    <w:tmpl w:val="E5989D9C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Theme="minorHAnsi" w:eastAsia="Calibri" w:hAnsiTheme="minorHAnsi" w:cstheme="minorHAnsi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ECD6ECB"/>
    <w:multiLevelType w:val="hybridMultilevel"/>
    <w:tmpl w:val="21285B92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27A1397"/>
    <w:multiLevelType w:val="hybridMultilevel"/>
    <w:tmpl w:val="EDFC98F6"/>
    <w:lvl w:ilvl="0" w:tplc="03D4291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12D93D2A"/>
    <w:multiLevelType w:val="multilevel"/>
    <w:tmpl w:val="59929452"/>
    <w:lvl w:ilvl="0">
      <w:start w:val="3"/>
      <w:numFmt w:val="decimal"/>
      <w:lvlText w:val="%1"/>
      <w:lvlJc w:val="left"/>
      <w:pPr>
        <w:ind w:left="636" w:hanging="63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636"/>
      </w:pPr>
      <w:rPr>
        <w:rFonts w:hint="default"/>
      </w:rPr>
    </w:lvl>
    <w:lvl w:ilvl="2">
      <w:start w:val="1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3014FD8"/>
    <w:multiLevelType w:val="hybridMultilevel"/>
    <w:tmpl w:val="004CB1DE"/>
    <w:lvl w:ilvl="0" w:tplc="E4A66F1E">
      <w:start w:val="6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5441285"/>
    <w:multiLevelType w:val="multilevel"/>
    <w:tmpl w:val="C14CFF4A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636" w:hanging="360"/>
      </w:pPr>
      <w:rPr>
        <w:rFonts w:cs="Arial" w:hint="default"/>
      </w:rPr>
    </w:lvl>
    <w:lvl w:ilvl="2">
      <w:start w:val="1"/>
      <w:numFmt w:val="decimal"/>
      <w:isLgl/>
      <w:lvlText w:val="%1.%2.%3."/>
      <w:lvlJc w:val="left"/>
      <w:pPr>
        <w:ind w:left="1272" w:hanging="720"/>
      </w:pPr>
      <w:rPr>
        <w:rFonts w:cs="Arial" w:hint="default"/>
      </w:rPr>
    </w:lvl>
    <w:lvl w:ilvl="3">
      <w:start w:val="1"/>
      <w:numFmt w:val="decimal"/>
      <w:isLgl/>
      <w:lvlText w:val="%1.%2.%3.%4."/>
      <w:lvlJc w:val="left"/>
      <w:pPr>
        <w:ind w:left="1548" w:hanging="720"/>
      </w:pPr>
      <w:rPr>
        <w:rFonts w:cs="Arial" w:hint="default"/>
      </w:rPr>
    </w:lvl>
    <w:lvl w:ilvl="4">
      <w:start w:val="1"/>
      <w:numFmt w:val="decimal"/>
      <w:isLgl/>
      <w:lvlText w:val="%1.%2.%3.%4.%5."/>
      <w:lvlJc w:val="left"/>
      <w:pPr>
        <w:ind w:left="2184" w:hanging="1080"/>
      </w:pPr>
      <w:rPr>
        <w:rFonts w:cs="Arial" w:hint="default"/>
      </w:rPr>
    </w:lvl>
    <w:lvl w:ilvl="5">
      <w:start w:val="1"/>
      <w:numFmt w:val="decimal"/>
      <w:isLgl/>
      <w:lvlText w:val="%1.%2.%3.%4.%5.%6."/>
      <w:lvlJc w:val="left"/>
      <w:pPr>
        <w:ind w:left="2460" w:hanging="1080"/>
      </w:pPr>
      <w:rPr>
        <w:rFonts w:cs="Arial" w:hint="default"/>
      </w:rPr>
    </w:lvl>
    <w:lvl w:ilvl="6">
      <w:start w:val="1"/>
      <w:numFmt w:val="decimal"/>
      <w:isLgl/>
      <w:lvlText w:val="%1.%2.%3.%4.%5.%6.%7."/>
      <w:lvlJc w:val="left"/>
      <w:pPr>
        <w:ind w:left="2736" w:hanging="1080"/>
      </w:pPr>
      <w:rPr>
        <w:rFonts w:cs="Arial" w:hint="default"/>
      </w:rPr>
    </w:lvl>
    <w:lvl w:ilvl="7">
      <w:start w:val="1"/>
      <w:numFmt w:val="decimal"/>
      <w:isLgl/>
      <w:lvlText w:val="%1.%2.%3.%4.%5.%6.%7.%8."/>
      <w:lvlJc w:val="left"/>
      <w:pPr>
        <w:ind w:left="3372" w:hanging="1440"/>
      </w:pPr>
      <w:rPr>
        <w:rFonts w:cs="Arial" w:hint="default"/>
      </w:rPr>
    </w:lvl>
    <w:lvl w:ilvl="8">
      <w:start w:val="1"/>
      <w:numFmt w:val="decimal"/>
      <w:isLgl/>
      <w:lvlText w:val="%1.%2.%3.%4.%5.%6.%7.%8.%9."/>
      <w:lvlJc w:val="left"/>
      <w:pPr>
        <w:ind w:left="3648" w:hanging="1440"/>
      </w:pPr>
      <w:rPr>
        <w:rFonts w:cs="Arial" w:hint="default"/>
      </w:rPr>
    </w:lvl>
  </w:abstractNum>
  <w:abstractNum w:abstractNumId="14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7D16AFE"/>
    <w:multiLevelType w:val="hybridMultilevel"/>
    <w:tmpl w:val="9E7C7C8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>
      <w:start w:val="1"/>
      <w:numFmt w:val="decimal"/>
      <w:lvlText w:val="%5)"/>
      <w:lvlJc w:val="left"/>
      <w:pPr>
        <w:tabs>
          <w:tab w:val="num" w:pos="3960"/>
        </w:tabs>
        <w:ind w:left="3960" w:hanging="360"/>
      </w:pPr>
      <w:rPr>
        <w:b w:val="0"/>
        <w:i w:val="0"/>
      </w:rPr>
    </w:lvl>
    <w:lvl w:ilvl="5" w:tplc="FFFFFFFF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6" w15:restartNumberingAfterBreak="0">
    <w:nsid w:val="19CB2923"/>
    <w:multiLevelType w:val="hybridMultilevel"/>
    <w:tmpl w:val="B5CA8976"/>
    <w:lvl w:ilvl="0" w:tplc="15C4760E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9D364B0"/>
    <w:multiLevelType w:val="hybridMultilevel"/>
    <w:tmpl w:val="0F022E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0439D9"/>
    <w:multiLevelType w:val="hybridMultilevel"/>
    <w:tmpl w:val="FFA286F4"/>
    <w:lvl w:ilvl="0" w:tplc="7B18AEB6">
      <w:start w:val="1"/>
      <w:numFmt w:val="lowerLetter"/>
      <w:lvlText w:val="%1)"/>
      <w:lvlJc w:val="left"/>
      <w:pPr>
        <w:ind w:left="705" w:hanging="705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B1070E7"/>
    <w:multiLevelType w:val="hybridMultilevel"/>
    <w:tmpl w:val="0F06D1BA"/>
    <w:lvl w:ilvl="0" w:tplc="8A52EC64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theme="minorHAnsi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CB04106"/>
    <w:multiLevelType w:val="hybridMultilevel"/>
    <w:tmpl w:val="2F00745A"/>
    <w:lvl w:ilvl="0" w:tplc="C65EBA06">
      <w:start w:val="1"/>
      <w:numFmt w:val="decimal"/>
      <w:lvlText w:val="%1."/>
      <w:lvlJc w:val="left"/>
      <w:pPr>
        <w:ind w:left="672" w:hanging="360"/>
      </w:pPr>
      <w:rPr>
        <w:rFonts w:hint="default"/>
        <w:b w:val="0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92" w:hanging="360"/>
      </w:pPr>
    </w:lvl>
    <w:lvl w:ilvl="2" w:tplc="0415001B" w:tentative="1">
      <w:start w:val="1"/>
      <w:numFmt w:val="lowerRoman"/>
      <w:lvlText w:val="%3."/>
      <w:lvlJc w:val="right"/>
      <w:pPr>
        <w:ind w:left="2112" w:hanging="180"/>
      </w:pPr>
    </w:lvl>
    <w:lvl w:ilvl="3" w:tplc="0415000F" w:tentative="1">
      <w:start w:val="1"/>
      <w:numFmt w:val="decimal"/>
      <w:lvlText w:val="%4."/>
      <w:lvlJc w:val="left"/>
      <w:pPr>
        <w:ind w:left="2832" w:hanging="360"/>
      </w:pPr>
    </w:lvl>
    <w:lvl w:ilvl="4" w:tplc="04150019" w:tentative="1">
      <w:start w:val="1"/>
      <w:numFmt w:val="lowerLetter"/>
      <w:lvlText w:val="%5."/>
      <w:lvlJc w:val="left"/>
      <w:pPr>
        <w:ind w:left="3552" w:hanging="360"/>
      </w:pPr>
    </w:lvl>
    <w:lvl w:ilvl="5" w:tplc="0415001B" w:tentative="1">
      <w:start w:val="1"/>
      <w:numFmt w:val="lowerRoman"/>
      <w:lvlText w:val="%6."/>
      <w:lvlJc w:val="right"/>
      <w:pPr>
        <w:ind w:left="4272" w:hanging="180"/>
      </w:pPr>
    </w:lvl>
    <w:lvl w:ilvl="6" w:tplc="0415000F" w:tentative="1">
      <w:start w:val="1"/>
      <w:numFmt w:val="decimal"/>
      <w:lvlText w:val="%7."/>
      <w:lvlJc w:val="left"/>
      <w:pPr>
        <w:ind w:left="4992" w:hanging="360"/>
      </w:pPr>
    </w:lvl>
    <w:lvl w:ilvl="7" w:tplc="04150019" w:tentative="1">
      <w:start w:val="1"/>
      <w:numFmt w:val="lowerLetter"/>
      <w:lvlText w:val="%8."/>
      <w:lvlJc w:val="left"/>
      <w:pPr>
        <w:ind w:left="5712" w:hanging="360"/>
      </w:pPr>
    </w:lvl>
    <w:lvl w:ilvl="8" w:tplc="0415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21" w15:restartNumberingAfterBreak="0">
    <w:nsid w:val="1DBB351A"/>
    <w:multiLevelType w:val="hybridMultilevel"/>
    <w:tmpl w:val="B948B85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F885EC9"/>
    <w:multiLevelType w:val="hybridMultilevel"/>
    <w:tmpl w:val="601EB8C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1FAA62B5"/>
    <w:multiLevelType w:val="hybridMultilevel"/>
    <w:tmpl w:val="62C471B4"/>
    <w:lvl w:ilvl="0" w:tplc="C836506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5EC2D6BC">
      <w:start w:val="1"/>
      <w:numFmt w:val="decimal"/>
      <w:lvlText w:val="%4."/>
      <w:lvlJc w:val="left"/>
      <w:pPr>
        <w:ind w:left="360" w:hanging="360"/>
      </w:pPr>
      <w:rPr>
        <w:i w:val="0"/>
        <w:iCs w:val="0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4" w15:restartNumberingAfterBreak="0">
    <w:nsid w:val="20B02589"/>
    <w:multiLevelType w:val="hybridMultilevel"/>
    <w:tmpl w:val="832C9ADC"/>
    <w:lvl w:ilvl="0" w:tplc="7F101AE8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Arial"/>
      </w:rPr>
    </w:lvl>
    <w:lvl w:ilvl="1" w:tplc="04150019">
      <w:start w:val="1"/>
      <w:numFmt w:val="decimal"/>
      <w:lvlText w:val="%2."/>
      <w:lvlJc w:val="left"/>
      <w:pPr>
        <w:tabs>
          <w:tab w:val="num" w:pos="284"/>
        </w:tabs>
        <w:ind w:left="284" w:hanging="360"/>
      </w:pPr>
    </w:lvl>
    <w:lvl w:ilvl="2" w:tplc="0415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 w15:restartNumberingAfterBreak="0">
    <w:nsid w:val="21880BC2"/>
    <w:multiLevelType w:val="multilevel"/>
    <w:tmpl w:val="3CDE5B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6" w15:restartNumberingAfterBreak="0">
    <w:nsid w:val="24783FEA"/>
    <w:multiLevelType w:val="hybridMultilevel"/>
    <w:tmpl w:val="17A8FFE8"/>
    <w:lvl w:ilvl="0" w:tplc="928205BA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52E7C68"/>
    <w:multiLevelType w:val="hybridMultilevel"/>
    <w:tmpl w:val="EFBC8CD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29282236"/>
    <w:multiLevelType w:val="hybridMultilevel"/>
    <w:tmpl w:val="315CEAC0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9ED11D5"/>
    <w:multiLevelType w:val="hybridMultilevel"/>
    <w:tmpl w:val="072EF314"/>
    <w:lvl w:ilvl="0" w:tplc="C67E6D90">
      <w:start w:val="1"/>
      <w:numFmt w:val="lowerLetter"/>
      <w:lvlText w:val="%1)"/>
      <w:lvlJc w:val="left"/>
      <w:pPr>
        <w:ind w:left="107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0" w15:restartNumberingAfterBreak="0">
    <w:nsid w:val="2A79283E"/>
    <w:multiLevelType w:val="multilevel"/>
    <w:tmpl w:val="25A47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10"/>
        </w:tabs>
        <w:ind w:left="121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B796A09"/>
    <w:multiLevelType w:val="hybridMultilevel"/>
    <w:tmpl w:val="14A8B5C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C156410"/>
    <w:multiLevelType w:val="hybridMultilevel"/>
    <w:tmpl w:val="8D6C0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C3C42C4"/>
    <w:multiLevelType w:val="hybridMultilevel"/>
    <w:tmpl w:val="8AD8F27E"/>
    <w:lvl w:ilvl="0" w:tplc="6F3AA362">
      <w:start w:val="3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C7C3E38"/>
    <w:multiLevelType w:val="hybridMultilevel"/>
    <w:tmpl w:val="487669A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F657A35"/>
    <w:multiLevelType w:val="hybridMultilevel"/>
    <w:tmpl w:val="9912C9F2"/>
    <w:lvl w:ilvl="0" w:tplc="0DAA70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31E548AF"/>
    <w:multiLevelType w:val="multilevel"/>
    <w:tmpl w:val="8ABCF9C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3B14160"/>
    <w:multiLevelType w:val="hybridMultilevel"/>
    <w:tmpl w:val="58FC1886"/>
    <w:lvl w:ilvl="0" w:tplc="44168034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5234A20"/>
    <w:multiLevelType w:val="multilevel"/>
    <w:tmpl w:val="FD949CFA"/>
    <w:lvl w:ilvl="0">
      <w:start w:val="1"/>
      <w:numFmt w:val="decimal"/>
      <w:lvlText w:val="%1."/>
      <w:lvlJc w:val="left"/>
      <w:pPr>
        <w:ind w:left="384" w:hanging="384"/>
      </w:pPr>
      <w:rPr>
        <w:color w:val="auto"/>
      </w:rPr>
    </w:lvl>
    <w:lvl w:ilvl="1">
      <w:start w:val="1"/>
      <w:numFmt w:val="decimal"/>
      <w:lvlText w:val="%2)"/>
      <w:lvlJc w:val="left"/>
      <w:pPr>
        <w:ind w:left="384" w:hanging="384"/>
      </w:pPr>
      <w:rPr>
        <w:rFonts w:ascii="Calibri" w:eastAsia="Calibri" w:hAnsi="Calibri" w:cs="Arial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color w:val="auto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color w:val="auto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color w:val="auto"/>
      </w:rPr>
    </w:lvl>
  </w:abstractNum>
  <w:abstractNum w:abstractNumId="39" w15:restartNumberingAfterBreak="0">
    <w:nsid w:val="38C466BD"/>
    <w:multiLevelType w:val="hybridMultilevel"/>
    <w:tmpl w:val="B0CCF86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9831428"/>
    <w:multiLevelType w:val="hybridMultilevel"/>
    <w:tmpl w:val="50EA76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3BD92653"/>
    <w:multiLevelType w:val="multilevel"/>
    <w:tmpl w:val="1F50CA6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C526350"/>
    <w:multiLevelType w:val="multilevel"/>
    <w:tmpl w:val="74BCE2EE"/>
    <w:lvl w:ilvl="0">
      <w:start w:val="3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615" w:hanging="615"/>
      </w:pPr>
      <w:rPr>
        <w:rFonts w:hint="default"/>
      </w:rPr>
    </w:lvl>
    <w:lvl w:ilvl="2">
      <w:start w:val="1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3" w15:restartNumberingAfterBreak="0">
    <w:nsid w:val="3C77619B"/>
    <w:multiLevelType w:val="multilevel"/>
    <w:tmpl w:val="B8C88A7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0594553"/>
    <w:multiLevelType w:val="hybridMultilevel"/>
    <w:tmpl w:val="BF54AF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0F531E9"/>
    <w:multiLevelType w:val="hybridMultilevel"/>
    <w:tmpl w:val="FD322CC2"/>
    <w:lvl w:ilvl="0" w:tplc="88662C9E">
      <w:start w:val="1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3694320"/>
    <w:multiLevelType w:val="multilevel"/>
    <w:tmpl w:val="5364AB5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Theme="minorHAnsi" w:eastAsiaTheme="minorHAnsi" w:hAnsiTheme="minorHAnsi" w:cstheme="minorHAnsi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45631D13"/>
    <w:multiLevelType w:val="hybridMultilevel"/>
    <w:tmpl w:val="929CEE58"/>
    <w:lvl w:ilvl="0" w:tplc="DDFEE29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462E0487"/>
    <w:multiLevelType w:val="hybridMultilevel"/>
    <w:tmpl w:val="90904BD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0" w15:restartNumberingAfterBreak="0">
    <w:nsid w:val="4A527895"/>
    <w:multiLevelType w:val="hybridMultilevel"/>
    <w:tmpl w:val="A19ED1B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1" w15:restartNumberingAfterBreak="0">
    <w:nsid w:val="506D3C31"/>
    <w:multiLevelType w:val="multilevel"/>
    <w:tmpl w:val="26B8B456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52" w15:restartNumberingAfterBreak="0">
    <w:nsid w:val="51336009"/>
    <w:multiLevelType w:val="hybridMultilevel"/>
    <w:tmpl w:val="BC2A283C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1AC692F"/>
    <w:multiLevelType w:val="multilevel"/>
    <w:tmpl w:val="618CC93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 w:val="0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b w:val="0"/>
      </w:rPr>
    </w:lvl>
  </w:abstractNum>
  <w:abstractNum w:abstractNumId="54" w15:restartNumberingAfterBreak="0">
    <w:nsid w:val="52095BCE"/>
    <w:multiLevelType w:val="multilevel"/>
    <w:tmpl w:val="0F36070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55" w15:restartNumberingAfterBreak="0">
    <w:nsid w:val="59782C5C"/>
    <w:multiLevelType w:val="hybridMultilevel"/>
    <w:tmpl w:val="FD160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97C261E"/>
    <w:multiLevelType w:val="hybridMultilevel"/>
    <w:tmpl w:val="843A21BE"/>
    <w:lvl w:ilvl="0" w:tplc="BBF67C8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9FA02F9"/>
    <w:multiLevelType w:val="multilevel"/>
    <w:tmpl w:val="5680F2B2"/>
    <w:lvl w:ilvl="0">
      <w:start w:val="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82" w:hanging="52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58" w15:restartNumberingAfterBreak="0">
    <w:nsid w:val="5C864016"/>
    <w:multiLevelType w:val="multilevel"/>
    <w:tmpl w:val="ACE66476"/>
    <w:lvl w:ilvl="0">
      <w:start w:val="12"/>
      <w:numFmt w:val="decimal"/>
      <w:lvlText w:val="%1"/>
      <w:lvlJc w:val="left"/>
      <w:pPr>
        <w:ind w:left="480" w:hanging="480"/>
      </w:pPr>
      <w:rPr>
        <w:rFonts w:eastAsia="Times New Roman" w:hint="default"/>
      </w:rPr>
    </w:lvl>
    <w:lvl w:ilvl="1">
      <w:start w:val="10"/>
      <w:numFmt w:val="decimal"/>
      <w:lvlText w:val="%1.%2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59" w15:restartNumberingAfterBreak="0">
    <w:nsid w:val="5E604424"/>
    <w:multiLevelType w:val="hybridMultilevel"/>
    <w:tmpl w:val="A09CF50C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0" w15:restartNumberingAfterBreak="0">
    <w:nsid w:val="5EAE0825"/>
    <w:multiLevelType w:val="multilevel"/>
    <w:tmpl w:val="DDBE70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1" w15:restartNumberingAfterBreak="0">
    <w:nsid w:val="606726C5"/>
    <w:multiLevelType w:val="hybridMultilevel"/>
    <w:tmpl w:val="EBBC1DE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0D22C22"/>
    <w:multiLevelType w:val="hybridMultilevel"/>
    <w:tmpl w:val="F176DF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1DC7C14"/>
    <w:multiLevelType w:val="hybridMultilevel"/>
    <w:tmpl w:val="D856FF06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5" w15:restartNumberingAfterBreak="0">
    <w:nsid w:val="655831B9"/>
    <w:multiLevelType w:val="hybridMultilevel"/>
    <w:tmpl w:val="E8CA1B0A"/>
    <w:lvl w:ilvl="0" w:tplc="11125882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6730A53"/>
    <w:multiLevelType w:val="hybridMultilevel"/>
    <w:tmpl w:val="9F68E73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7" w15:restartNumberingAfterBreak="0">
    <w:nsid w:val="66AD4C3B"/>
    <w:multiLevelType w:val="hybridMultilevel"/>
    <w:tmpl w:val="F12E0418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C6000A9"/>
    <w:multiLevelType w:val="hybridMultilevel"/>
    <w:tmpl w:val="73261B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149C01EE">
      <w:start w:val="1"/>
      <w:numFmt w:val="decimal"/>
      <w:lvlText w:val="%2."/>
      <w:lvlJc w:val="left"/>
      <w:pPr>
        <w:ind w:left="1452" w:hanging="37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D1B6A3C"/>
    <w:multiLevelType w:val="multilevel"/>
    <w:tmpl w:val="58AAFFBA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1434" w:hanging="720"/>
      </w:pPr>
    </w:lvl>
    <w:lvl w:ilvl="3">
      <w:start w:val="1"/>
      <w:numFmt w:val="decimal"/>
      <w:lvlText w:val="%1.%2.%3.%4"/>
      <w:lvlJc w:val="left"/>
      <w:pPr>
        <w:ind w:left="1791" w:hanging="720"/>
      </w:pPr>
    </w:lvl>
    <w:lvl w:ilvl="4">
      <w:start w:val="1"/>
      <w:numFmt w:val="decimal"/>
      <w:lvlText w:val="%1.%2.%3.%4.%5"/>
      <w:lvlJc w:val="left"/>
      <w:pPr>
        <w:ind w:left="2148" w:hanging="720"/>
      </w:pPr>
    </w:lvl>
    <w:lvl w:ilvl="5">
      <w:start w:val="1"/>
      <w:numFmt w:val="decimal"/>
      <w:lvlText w:val="%1.%2.%3.%4.%5.%6"/>
      <w:lvlJc w:val="left"/>
      <w:pPr>
        <w:ind w:left="2865" w:hanging="1080"/>
      </w:pPr>
    </w:lvl>
    <w:lvl w:ilvl="6">
      <w:start w:val="1"/>
      <w:numFmt w:val="decimal"/>
      <w:lvlText w:val="%1.%2.%3.%4.%5.%6.%7"/>
      <w:lvlJc w:val="left"/>
      <w:pPr>
        <w:ind w:left="3222" w:hanging="1080"/>
      </w:pPr>
    </w:lvl>
    <w:lvl w:ilvl="7">
      <w:start w:val="1"/>
      <w:numFmt w:val="decimal"/>
      <w:lvlText w:val="%1.%2.%3.%4.%5.%6.%7.%8"/>
      <w:lvlJc w:val="left"/>
      <w:pPr>
        <w:ind w:left="3939" w:hanging="1440"/>
      </w:pPr>
    </w:lvl>
    <w:lvl w:ilvl="8">
      <w:start w:val="1"/>
      <w:numFmt w:val="decimal"/>
      <w:lvlText w:val="%1.%2.%3.%4.%5.%6.%7.%8.%9"/>
      <w:lvlJc w:val="left"/>
      <w:pPr>
        <w:ind w:left="4296" w:hanging="1440"/>
      </w:pPr>
    </w:lvl>
  </w:abstractNum>
  <w:abstractNum w:abstractNumId="70" w15:restartNumberingAfterBreak="0">
    <w:nsid w:val="6E9C2B0D"/>
    <w:multiLevelType w:val="hybridMultilevel"/>
    <w:tmpl w:val="947492C4"/>
    <w:lvl w:ilvl="0" w:tplc="E1786D8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F956C29"/>
    <w:multiLevelType w:val="hybridMultilevel"/>
    <w:tmpl w:val="BC1046B0"/>
    <w:lvl w:ilvl="0" w:tplc="7772D2A0">
      <w:start w:val="1"/>
      <w:numFmt w:val="lowerLetter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73" w15:restartNumberingAfterBreak="0">
    <w:nsid w:val="70AA72FF"/>
    <w:multiLevelType w:val="hybridMultilevel"/>
    <w:tmpl w:val="4F9ED1D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3A97490"/>
    <w:multiLevelType w:val="hybridMultilevel"/>
    <w:tmpl w:val="97644750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5" w15:restartNumberingAfterBreak="0">
    <w:nsid w:val="742B67F9"/>
    <w:multiLevelType w:val="hybridMultilevel"/>
    <w:tmpl w:val="CDA27C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44660B4"/>
    <w:multiLevelType w:val="hybridMultilevel"/>
    <w:tmpl w:val="572EF5AC"/>
    <w:lvl w:ilvl="0" w:tplc="5720DB14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7" w15:restartNumberingAfterBreak="0">
    <w:nsid w:val="747D256C"/>
    <w:multiLevelType w:val="hybridMultilevel"/>
    <w:tmpl w:val="4B9894F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5E10B2E"/>
    <w:multiLevelType w:val="hybridMultilevel"/>
    <w:tmpl w:val="24401B2A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75F3786"/>
    <w:multiLevelType w:val="multilevel"/>
    <w:tmpl w:val="3604A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78367B8B"/>
    <w:multiLevelType w:val="hybridMultilevel"/>
    <w:tmpl w:val="6728CB7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79080755"/>
    <w:multiLevelType w:val="hybridMultilevel"/>
    <w:tmpl w:val="5E00A6B2"/>
    <w:lvl w:ilvl="0" w:tplc="82BC0CD6">
      <w:start w:val="3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7CB87A36"/>
    <w:multiLevelType w:val="multilevel"/>
    <w:tmpl w:val="9932AA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85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6" w15:restartNumberingAfterBreak="0">
    <w:nsid w:val="7FE00CB2"/>
    <w:multiLevelType w:val="hybridMultilevel"/>
    <w:tmpl w:val="5F4C79DE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1058809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11030193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8479218">
    <w:abstractNumId w:val="25"/>
  </w:num>
  <w:num w:numId="4" w16cid:durableId="110488657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0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 w16cid:durableId="46262605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425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 w16cid:durableId="994913231">
    <w:abstractNumId w:val="41"/>
  </w:num>
  <w:num w:numId="7" w16cid:durableId="7963851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4159900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41203678">
    <w:abstractNumId w:val="71"/>
  </w:num>
  <w:num w:numId="10" w16cid:durableId="1172838334">
    <w:abstractNumId w:val="70"/>
  </w:num>
  <w:num w:numId="11" w16cid:durableId="61803764">
    <w:abstractNumId w:val="49"/>
  </w:num>
  <w:num w:numId="12" w16cid:durableId="217283474">
    <w:abstractNumId w:val="85"/>
  </w:num>
  <w:num w:numId="13" w16cid:durableId="1602911427">
    <w:abstractNumId w:val="82"/>
  </w:num>
  <w:num w:numId="14" w16cid:durableId="338508651">
    <w:abstractNumId w:val="19"/>
  </w:num>
  <w:num w:numId="15" w16cid:durableId="1244416239">
    <w:abstractNumId w:val="14"/>
  </w:num>
  <w:num w:numId="16" w16cid:durableId="501241144">
    <w:abstractNumId w:val="0"/>
  </w:num>
  <w:num w:numId="17" w16cid:durableId="521666772">
    <w:abstractNumId w:val="66"/>
  </w:num>
  <w:num w:numId="18" w16cid:durableId="845939686">
    <w:abstractNumId w:val="35"/>
  </w:num>
  <w:num w:numId="19" w16cid:durableId="924343718">
    <w:abstractNumId w:val="76"/>
  </w:num>
  <w:num w:numId="20" w16cid:durableId="1424691560">
    <w:abstractNumId w:val="43"/>
  </w:num>
  <w:num w:numId="21" w16cid:durableId="1695618065">
    <w:abstractNumId w:val="31"/>
  </w:num>
  <w:num w:numId="22" w16cid:durableId="2036269708">
    <w:abstractNumId w:val="47"/>
  </w:num>
  <w:num w:numId="23" w16cid:durableId="1265304075">
    <w:abstractNumId w:val="10"/>
  </w:num>
  <w:num w:numId="24" w16cid:durableId="1492983678">
    <w:abstractNumId w:val="23"/>
  </w:num>
  <w:num w:numId="25" w16cid:durableId="1117531110">
    <w:abstractNumId w:val="26"/>
  </w:num>
  <w:num w:numId="26" w16cid:durableId="678971365">
    <w:abstractNumId w:val="57"/>
  </w:num>
  <w:num w:numId="27" w16cid:durableId="1034964239">
    <w:abstractNumId w:val="11"/>
  </w:num>
  <w:num w:numId="28" w16cid:durableId="252863467">
    <w:abstractNumId w:val="65"/>
  </w:num>
  <w:num w:numId="29" w16cid:durableId="2081712853">
    <w:abstractNumId w:val="4"/>
  </w:num>
  <w:num w:numId="30" w16cid:durableId="1135366346">
    <w:abstractNumId w:val="42"/>
  </w:num>
  <w:num w:numId="31" w16cid:durableId="1094134375">
    <w:abstractNumId w:val="6"/>
  </w:num>
  <w:num w:numId="32" w16cid:durableId="1107576500">
    <w:abstractNumId w:val="9"/>
  </w:num>
  <w:num w:numId="33" w16cid:durableId="1692295713">
    <w:abstractNumId w:val="63"/>
  </w:num>
  <w:num w:numId="34" w16cid:durableId="223217956">
    <w:abstractNumId w:val="74"/>
  </w:num>
  <w:num w:numId="35" w16cid:durableId="276566385">
    <w:abstractNumId w:val="22"/>
  </w:num>
  <w:num w:numId="36" w16cid:durableId="738869608">
    <w:abstractNumId w:val="39"/>
  </w:num>
  <w:num w:numId="37" w16cid:durableId="168909178">
    <w:abstractNumId w:val="61"/>
  </w:num>
  <w:num w:numId="38" w16cid:durableId="972128062">
    <w:abstractNumId w:val="53"/>
  </w:num>
  <w:num w:numId="39" w16cid:durableId="1957370962">
    <w:abstractNumId w:val="78"/>
  </w:num>
  <w:num w:numId="40" w16cid:durableId="962150593">
    <w:abstractNumId w:val="29"/>
  </w:num>
  <w:num w:numId="41" w16cid:durableId="48504014">
    <w:abstractNumId w:val="48"/>
  </w:num>
  <w:num w:numId="42" w16cid:durableId="750084519">
    <w:abstractNumId w:val="3"/>
  </w:num>
  <w:num w:numId="43" w16cid:durableId="1031809438">
    <w:abstractNumId w:val="58"/>
  </w:num>
  <w:num w:numId="44" w16cid:durableId="1846171300">
    <w:abstractNumId w:val="16"/>
  </w:num>
  <w:num w:numId="45" w16cid:durableId="1705672545">
    <w:abstractNumId w:val="60"/>
  </w:num>
  <w:num w:numId="46" w16cid:durableId="1452507119">
    <w:abstractNumId w:val="6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23881199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8" w16cid:durableId="1695768931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387336993">
    <w:abstractNumId w:val="45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408305981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14068356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72047339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727681049">
    <w:abstractNumId w:val="50"/>
  </w:num>
  <w:num w:numId="54" w16cid:durableId="725295707">
    <w:abstractNumId w:val="32"/>
  </w:num>
  <w:num w:numId="55" w16cid:durableId="1106190776">
    <w:abstractNumId w:val="55"/>
  </w:num>
  <w:num w:numId="56" w16cid:durableId="644623813">
    <w:abstractNumId w:val="27"/>
  </w:num>
  <w:num w:numId="57" w16cid:durableId="106706235">
    <w:abstractNumId w:val="46"/>
  </w:num>
  <w:num w:numId="58" w16cid:durableId="1642611480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4825381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8657839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28732868">
    <w:abstractNumId w:val="8"/>
  </w:num>
  <w:num w:numId="62" w16cid:durableId="1061365318">
    <w:abstractNumId w:val="52"/>
  </w:num>
  <w:num w:numId="63" w16cid:durableId="1482306953">
    <w:abstractNumId w:val="13"/>
  </w:num>
  <w:num w:numId="64" w16cid:durableId="481699096">
    <w:abstractNumId w:val="51"/>
  </w:num>
  <w:num w:numId="65" w16cid:durableId="1291129128">
    <w:abstractNumId w:val="2"/>
  </w:num>
  <w:num w:numId="66" w16cid:durableId="852375926">
    <w:abstractNumId w:val="37"/>
  </w:num>
  <w:num w:numId="67" w16cid:durableId="6685159">
    <w:abstractNumId w:val="40"/>
  </w:num>
  <w:num w:numId="68" w16cid:durableId="1657298886">
    <w:abstractNumId w:val="62"/>
  </w:num>
  <w:num w:numId="69" w16cid:durableId="66726810">
    <w:abstractNumId w:val="68"/>
  </w:num>
  <w:num w:numId="70" w16cid:durableId="761530633">
    <w:abstractNumId w:val="84"/>
  </w:num>
  <w:num w:numId="71" w16cid:durableId="755707669">
    <w:abstractNumId w:val="54"/>
  </w:num>
  <w:num w:numId="72" w16cid:durableId="1249773906">
    <w:abstractNumId w:val="81"/>
  </w:num>
  <w:num w:numId="73" w16cid:durableId="2054385416">
    <w:abstractNumId w:val="75"/>
  </w:num>
  <w:num w:numId="74" w16cid:durableId="1705322450">
    <w:abstractNumId w:val="15"/>
  </w:num>
  <w:num w:numId="75" w16cid:durableId="1399134114">
    <w:abstractNumId w:val="59"/>
  </w:num>
  <w:num w:numId="76" w16cid:durableId="1572498633">
    <w:abstractNumId w:val="21"/>
  </w:num>
  <w:num w:numId="77" w16cid:durableId="1072317880">
    <w:abstractNumId w:val="44"/>
  </w:num>
  <w:num w:numId="78" w16cid:durableId="226769319">
    <w:abstractNumId w:val="17"/>
  </w:num>
  <w:num w:numId="79" w16cid:durableId="1891841114">
    <w:abstractNumId w:val="34"/>
  </w:num>
  <w:num w:numId="80" w16cid:durableId="975647102">
    <w:abstractNumId w:val="67"/>
  </w:num>
  <w:num w:numId="81" w16cid:durableId="1471557498">
    <w:abstractNumId w:val="77"/>
  </w:num>
  <w:num w:numId="82" w16cid:durableId="703024029">
    <w:abstractNumId w:val="86"/>
  </w:num>
  <w:num w:numId="83" w16cid:durableId="2126389794">
    <w:abstractNumId w:val="28"/>
  </w:num>
  <w:num w:numId="84" w16cid:durableId="140773164">
    <w:abstractNumId w:val="1"/>
  </w:num>
  <w:num w:numId="85" w16cid:durableId="14240328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354576644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73624849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2072998832">
    <w:abstractNumId w:val="12"/>
  </w:num>
  <w:num w:numId="89" w16cid:durableId="2087871792">
    <w:abstractNumId w:val="33"/>
  </w:num>
  <w:num w:numId="90" w16cid:durableId="145782180">
    <w:abstractNumId w:val="20"/>
  </w:num>
  <w:num w:numId="91" w16cid:durableId="9872453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 w16cid:durableId="1834951718">
    <w:abstractNumId w:val="83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A75"/>
    <w:rsid w:val="00005587"/>
    <w:rsid w:val="0000661A"/>
    <w:rsid w:val="00006975"/>
    <w:rsid w:val="00012E66"/>
    <w:rsid w:val="0001510A"/>
    <w:rsid w:val="00017B20"/>
    <w:rsid w:val="000227AD"/>
    <w:rsid w:val="00023A31"/>
    <w:rsid w:val="00023BE7"/>
    <w:rsid w:val="000265DF"/>
    <w:rsid w:val="00026C89"/>
    <w:rsid w:val="00030B66"/>
    <w:rsid w:val="00030CCB"/>
    <w:rsid w:val="000313D8"/>
    <w:rsid w:val="000315B5"/>
    <w:rsid w:val="00040781"/>
    <w:rsid w:val="0004090F"/>
    <w:rsid w:val="000412F1"/>
    <w:rsid w:val="0004799C"/>
    <w:rsid w:val="000539AA"/>
    <w:rsid w:val="00055250"/>
    <w:rsid w:val="000608B6"/>
    <w:rsid w:val="00065187"/>
    <w:rsid w:val="00072E59"/>
    <w:rsid w:val="000734F4"/>
    <w:rsid w:val="000745C3"/>
    <w:rsid w:val="000808E1"/>
    <w:rsid w:val="00082257"/>
    <w:rsid w:val="00082F1C"/>
    <w:rsid w:val="00084B0A"/>
    <w:rsid w:val="00084E66"/>
    <w:rsid w:val="00085837"/>
    <w:rsid w:val="00086B85"/>
    <w:rsid w:val="00094B52"/>
    <w:rsid w:val="00095F52"/>
    <w:rsid w:val="00096257"/>
    <w:rsid w:val="00096C1A"/>
    <w:rsid w:val="000971A4"/>
    <w:rsid w:val="000A3F11"/>
    <w:rsid w:val="000A76F7"/>
    <w:rsid w:val="000B0A2D"/>
    <w:rsid w:val="000B277D"/>
    <w:rsid w:val="000B5881"/>
    <w:rsid w:val="000C524D"/>
    <w:rsid w:val="000C5C3A"/>
    <w:rsid w:val="000C6077"/>
    <w:rsid w:val="000C62B0"/>
    <w:rsid w:val="000C7906"/>
    <w:rsid w:val="000D03F3"/>
    <w:rsid w:val="000D26B5"/>
    <w:rsid w:val="000D54F4"/>
    <w:rsid w:val="000D5D6B"/>
    <w:rsid w:val="000D6837"/>
    <w:rsid w:val="000E6C9B"/>
    <w:rsid w:val="000F0244"/>
    <w:rsid w:val="000F0921"/>
    <w:rsid w:val="000F0E25"/>
    <w:rsid w:val="000F31EA"/>
    <w:rsid w:val="000F52BD"/>
    <w:rsid w:val="00100EFD"/>
    <w:rsid w:val="00101E23"/>
    <w:rsid w:val="0010233C"/>
    <w:rsid w:val="00105AF1"/>
    <w:rsid w:val="001072AF"/>
    <w:rsid w:val="00110314"/>
    <w:rsid w:val="001250EB"/>
    <w:rsid w:val="001318D5"/>
    <w:rsid w:val="00134AD3"/>
    <w:rsid w:val="00137ED3"/>
    <w:rsid w:val="00145519"/>
    <w:rsid w:val="00146C3E"/>
    <w:rsid w:val="00150D7D"/>
    <w:rsid w:val="00150FE4"/>
    <w:rsid w:val="00153D9F"/>
    <w:rsid w:val="00153E69"/>
    <w:rsid w:val="00154039"/>
    <w:rsid w:val="00154ADE"/>
    <w:rsid w:val="00160AD8"/>
    <w:rsid w:val="001613E9"/>
    <w:rsid w:val="001620DD"/>
    <w:rsid w:val="001732A0"/>
    <w:rsid w:val="00173423"/>
    <w:rsid w:val="00173C2A"/>
    <w:rsid w:val="00174A75"/>
    <w:rsid w:val="00176A3C"/>
    <w:rsid w:val="00180AEB"/>
    <w:rsid w:val="00181D7B"/>
    <w:rsid w:val="00182418"/>
    <w:rsid w:val="00194A5A"/>
    <w:rsid w:val="001955E9"/>
    <w:rsid w:val="00195F2A"/>
    <w:rsid w:val="001968CB"/>
    <w:rsid w:val="00196C9A"/>
    <w:rsid w:val="00196F85"/>
    <w:rsid w:val="00197C31"/>
    <w:rsid w:val="001A380B"/>
    <w:rsid w:val="001A5B0A"/>
    <w:rsid w:val="001B01B9"/>
    <w:rsid w:val="001B03C0"/>
    <w:rsid w:val="001B3EED"/>
    <w:rsid w:val="001B490B"/>
    <w:rsid w:val="001B5DAA"/>
    <w:rsid w:val="001B663B"/>
    <w:rsid w:val="001B764A"/>
    <w:rsid w:val="001B7E2D"/>
    <w:rsid w:val="001C2246"/>
    <w:rsid w:val="001C22DE"/>
    <w:rsid w:val="001C2603"/>
    <w:rsid w:val="001C34F3"/>
    <w:rsid w:val="001C3FDE"/>
    <w:rsid w:val="001C4539"/>
    <w:rsid w:val="001C62B0"/>
    <w:rsid w:val="001D15A6"/>
    <w:rsid w:val="001D3082"/>
    <w:rsid w:val="001D4B97"/>
    <w:rsid w:val="001D5CF6"/>
    <w:rsid w:val="001D7C5C"/>
    <w:rsid w:val="001E3F2B"/>
    <w:rsid w:val="001F0672"/>
    <w:rsid w:val="001F186C"/>
    <w:rsid w:val="001F3A17"/>
    <w:rsid w:val="001F43DB"/>
    <w:rsid w:val="001F4680"/>
    <w:rsid w:val="001F67C7"/>
    <w:rsid w:val="001F7D09"/>
    <w:rsid w:val="0020218C"/>
    <w:rsid w:val="00204F19"/>
    <w:rsid w:val="0020712B"/>
    <w:rsid w:val="002206D4"/>
    <w:rsid w:val="00220A2A"/>
    <w:rsid w:val="002215CA"/>
    <w:rsid w:val="00227744"/>
    <w:rsid w:val="00230AAF"/>
    <w:rsid w:val="00232918"/>
    <w:rsid w:val="00232FAF"/>
    <w:rsid w:val="00237602"/>
    <w:rsid w:val="00241AB6"/>
    <w:rsid w:val="0024371F"/>
    <w:rsid w:val="00244BB1"/>
    <w:rsid w:val="00245325"/>
    <w:rsid w:val="00247DC4"/>
    <w:rsid w:val="002505A2"/>
    <w:rsid w:val="002525F4"/>
    <w:rsid w:val="00253155"/>
    <w:rsid w:val="00253B46"/>
    <w:rsid w:val="00254187"/>
    <w:rsid w:val="00254371"/>
    <w:rsid w:val="00254387"/>
    <w:rsid w:val="00260AF2"/>
    <w:rsid w:val="00262D28"/>
    <w:rsid w:val="00263660"/>
    <w:rsid w:val="00266884"/>
    <w:rsid w:val="00267240"/>
    <w:rsid w:val="002718E6"/>
    <w:rsid w:val="0027229E"/>
    <w:rsid w:val="002740E1"/>
    <w:rsid w:val="00274455"/>
    <w:rsid w:val="00275D0E"/>
    <w:rsid w:val="00276E7D"/>
    <w:rsid w:val="00280CF9"/>
    <w:rsid w:val="00280F7D"/>
    <w:rsid w:val="00281341"/>
    <w:rsid w:val="00281628"/>
    <w:rsid w:val="00282EB6"/>
    <w:rsid w:val="002834D6"/>
    <w:rsid w:val="00286234"/>
    <w:rsid w:val="00286373"/>
    <w:rsid w:val="00287402"/>
    <w:rsid w:val="00293FA1"/>
    <w:rsid w:val="00294480"/>
    <w:rsid w:val="0029468F"/>
    <w:rsid w:val="00295632"/>
    <w:rsid w:val="0029788B"/>
    <w:rsid w:val="002A19AC"/>
    <w:rsid w:val="002A2A02"/>
    <w:rsid w:val="002A3B1A"/>
    <w:rsid w:val="002A40A9"/>
    <w:rsid w:val="002A5E21"/>
    <w:rsid w:val="002A77E7"/>
    <w:rsid w:val="002A7BAB"/>
    <w:rsid w:val="002B0A1F"/>
    <w:rsid w:val="002B165D"/>
    <w:rsid w:val="002B68A5"/>
    <w:rsid w:val="002B6BFB"/>
    <w:rsid w:val="002C2155"/>
    <w:rsid w:val="002C3DB3"/>
    <w:rsid w:val="002C4D5E"/>
    <w:rsid w:val="002C4ED4"/>
    <w:rsid w:val="002D19DB"/>
    <w:rsid w:val="002D2F2D"/>
    <w:rsid w:val="002D4B7E"/>
    <w:rsid w:val="002E1444"/>
    <w:rsid w:val="002E2026"/>
    <w:rsid w:val="002E3202"/>
    <w:rsid w:val="002E41C0"/>
    <w:rsid w:val="002E59BE"/>
    <w:rsid w:val="002E5F86"/>
    <w:rsid w:val="002E6952"/>
    <w:rsid w:val="002E7419"/>
    <w:rsid w:val="002E77FB"/>
    <w:rsid w:val="002F142A"/>
    <w:rsid w:val="002F1A11"/>
    <w:rsid w:val="002F1CC8"/>
    <w:rsid w:val="002F4878"/>
    <w:rsid w:val="002F564D"/>
    <w:rsid w:val="002F7BB3"/>
    <w:rsid w:val="00300697"/>
    <w:rsid w:val="0030440B"/>
    <w:rsid w:val="00304D8A"/>
    <w:rsid w:val="003052F3"/>
    <w:rsid w:val="00307493"/>
    <w:rsid w:val="003116D9"/>
    <w:rsid w:val="00313581"/>
    <w:rsid w:val="00316638"/>
    <w:rsid w:val="0032246F"/>
    <w:rsid w:val="00327B3A"/>
    <w:rsid w:val="003313DD"/>
    <w:rsid w:val="00332BD4"/>
    <w:rsid w:val="00334472"/>
    <w:rsid w:val="00337105"/>
    <w:rsid w:val="00342F48"/>
    <w:rsid w:val="003504B9"/>
    <w:rsid w:val="00351E73"/>
    <w:rsid w:val="003525BA"/>
    <w:rsid w:val="00353F5C"/>
    <w:rsid w:val="00354BA5"/>
    <w:rsid w:val="00357886"/>
    <w:rsid w:val="0036133F"/>
    <w:rsid w:val="003713AD"/>
    <w:rsid w:val="00371A96"/>
    <w:rsid w:val="0037217C"/>
    <w:rsid w:val="003724DE"/>
    <w:rsid w:val="003728C9"/>
    <w:rsid w:val="00376059"/>
    <w:rsid w:val="00377A30"/>
    <w:rsid w:val="00377C68"/>
    <w:rsid w:val="00381B8D"/>
    <w:rsid w:val="003829A5"/>
    <w:rsid w:val="00382C74"/>
    <w:rsid w:val="0038357E"/>
    <w:rsid w:val="0039392A"/>
    <w:rsid w:val="0039543D"/>
    <w:rsid w:val="003979EA"/>
    <w:rsid w:val="003A03E8"/>
    <w:rsid w:val="003A04B3"/>
    <w:rsid w:val="003A1ED0"/>
    <w:rsid w:val="003A2794"/>
    <w:rsid w:val="003A316B"/>
    <w:rsid w:val="003A39AE"/>
    <w:rsid w:val="003A6F42"/>
    <w:rsid w:val="003B04E8"/>
    <w:rsid w:val="003B249A"/>
    <w:rsid w:val="003B3860"/>
    <w:rsid w:val="003B4255"/>
    <w:rsid w:val="003B52F1"/>
    <w:rsid w:val="003B577B"/>
    <w:rsid w:val="003B694E"/>
    <w:rsid w:val="003C4E4F"/>
    <w:rsid w:val="003C796E"/>
    <w:rsid w:val="003D09C2"/>
    <w:rsid w:val="003D1209"/>
    <w:rsid w:val="003D22A1"/>
    <w:rsid w:val="003D2738"/>
    <w:rsid w:val="003D36B5"/>
    <w:rsid w:val="003D57DA"/>
    <w:rsid w:val="003D5A0D"/>
    <w:rsid w:val="003E00BF"/>
    <w:rsid w:val="003E01DA"/>
    <w:rsid w:val="003E0318"/>
    <w:rsid w:val="003E2DA6"/>
    <w:rsid w:val="003E43EF"/>
    <w:rsid w:val="003E52F4"/>
    <w:rsid w:val="003E7957"/>
    <w:rsid w:val="003E7C1A"/>
    <w:rsid w:val="003F4212"/>
    <w:rsid w:val="003F4246"/>
    <w:rsid w:val="003F45C0"/>
    <w:rsid w:val="003F72DB"/>
    <w:rsid w:val="003F7626"/>
    <w:rsid w:val="00400A3C"/>
    <w:rsid w:val="004016AE"/>
    <w:rsid w:val="00402111"/>
    <w:rsid w:val="004022F2"/>
    <w:rsid w:val="00403428"/>
    <w:rsid w:val="00410BF9"/>
    <w:rsid w:val="00411239"/>
    <w:rsid w:val="004139E5"/>
    <w:rsid w:val="00414809"/>
    <w:rsid w:val="00422D8E"/>
    <w:rsid w:val="004266A1"/>
    <w:rsid w:val="00427511"/>
    <w:rsid w:val="00427C61"/>
    <w:rsid w:val="00427CFD"/>
    <w:rsid w:val="00430058"/>
    <w:rsid w:val="004317B2"/>
    <w:rsid w:val="004325AC"/>
    <w:rsid w:val="00433191"/>
    <w:rsid w:val="004342E7"/>
    <w:rsid w:val="00435793"/>
    <w:rsid w:val="00435E27"/>
    <w:rsid w:val="00436D30"/>
    <w:rsid w:val="00441210"/>
    <w:rsid w:val="0044410F"/>
    <w:rsid w:val="00445838"/>
    <w:rsid w:val="00445C96"/>
    <w:rsid w:val="00447127"/>
    <w:rsid w:val="00453821"/>
    <w:rsid w:val="00454E92"/>
    <w:rsid w:val="00456367"/>
    <w:rsid w:val="00457783"/>
    <w:rsid w:val="00457A77"/>
    <w:rsid w:val="00471429"/>
    <w:rsid w:val="0047165C"/>
    <w:rsid w:val="00472AAA"/>
    <w:rsid w:val="0048161F"/>
    <w:rsid w:val="00481683"/>
    <w:rsid w:val="00484DBE"/>
    <w:rsid w:val="00484F12"/>
    <w:rsid w:val="00486A52"/>
    <w:rsid w:val="00490BB0"/>
    <w:rsid w:val="00494B4A"/>
    <w:rsid w:val="004A345A"/>
    <w:rsid w:val="004A5D1F"/>
    <w:rsid w:val="004A76A1"/>
    <w:rsid w:val="004A7AC2"/>
    <w:rsid w:val="004B7453"/>
    <w:rsid w:val="004B7F2E"/>
    <w:rsid w:val="004C0A64"/>
    <w:rsid w:val="004C0B33"/>
    <w:rsid w:val="004C1EDC"/>
    <w:rsid w:val="004C6407"/>
    <w:rsid w:val="004D0BB7"/>
    <w:rsid w:val="004D25FC"/>
    <w:rsid w:val="004D283C"/>
    <w:rsid w:val="004E0BB7"/>
    <w:rsid w:val="004E41AE"/>
    <w:rsid w:val="004E4912"/>
    <w:rsid w:val="004E735D"/>
    <w:rsid w:val="004F0124"/>
    <w:rsid w:val="004F211B"/>
    <w:rsid w:val="004F3991"/>
    <w:rsid w:val="004F3CB5"/>
    <w:rsid w:val="004F5A20"/>
    <w:rsid w:val="004F5BDB"/>
    <w:rsid w:val="005013D3"/>
    <w:rsid w:val="005018AC"/>
    <w:rsid w:val="00505435"/>
    <w:rsid w:val="0050729E"/>
    <w:rsid w:val="00510486"/>
    <w:rsid w:val="005118AC"/>
    <w:rsid w:val="0051299F"/>
    <w:rsid w:val="00517608"/>
    <w:rsid w:val="005233D5"/>
    <w:rsid w:val="00530FDC"/>
    <w:rsid w:val="00535BF7"/>
    <w:rsid w:val="00537B94"/>
    <w:rsid w:val="00542C49"/>
    <w:rsid w:val="00543DF3"/>
    <w:rsid w:val="00546F9A"/>
    <w:rsid w:val="0054768C"/>
    <w:rsid w:val="00551A63"/>
    <w:rsid w:val="00551B41"/>
    <w:rsid w:val="00554622"/>
    <w:rsid w:val="0055468F"/>
    <w:rsid w:val="00557D22"/>
    <w:rsid w:val="00562762"/>
    <w:rsid w:val="005678FB"/>
    <w:rsid w:val="00572C1A"/>
    <w:rsid w:val="00573F5F"/>
    <w:rsid w:val="005769B4"/>
    <w:rsid w:val="005817A4"/>
    <w:rsid w:val="00581ADD"/>
    <w:rsid w:val="00582485"/>
    <w:rsid w:val="00584EA2"/>
    <w:rsid w:val="005908DC"/>
    <w:rsid w:val="00590EC0"/>
    <w:rsid w:val="00592044"/>
    <w:rsid w:val="005927E8"/>
    <w:rsid w:val="00592AC2"/>
    <w:rsid w:val="005953FC"/>
    <w:rsid w:val="00597456"/>
    <w:rsid w:val="005A00DA"/>
    <w:rsid w:val="005A0353"/>
    <w:rsid w:val="005A0E74"/>
    <w:rsid w:val="005A56FA"/>
    <w:rsid w:val="005A77C5"/>
    <w:rsid w:val="005B09B2"/>
    <w:rsid w:val="005B5234"/>
    <w:rsid w:val="005B5740"/>
    <w:rsid w:val="005C604B"/>
    <w:rsid w:val="005C732D"/>
    <w:rsid w:val="005D183D"/>
    <w:rsid w:val="005D4CCE"/>
    <w:rsid w:val="005E01F4"/>
    <w:rsid w:val="005E1B1C"/>
    <w:rsid w:val="005E217A"/>
    <w:rsid w:val="005E2A1A"/>
    <w:rsid w:val="005E761A"/>
    <w:rsid w:val="005F57BB"/>
    <w:rsid w:val="005F7F0B"/>
    <w:rsid w:val="006027F8"/>
    <w:rsid w:val="00602E0B"/>
    <w:rsid w:val="00605F40"/>
    <w:rsid w:val="0060613D"/>
    <w:rsid w:val="006107E8"/>
    <w:rsid w:val="00612929"/>
    <w:rsid w:val="00614569"/>
    <w:rsid w:val="00615897"/>
    <w:rsid w:val="00616590"/>
    <w:rsid w:val="00622863"/>
    <w:rsid w:val="006238ED"/>
    <w:rsid w:val="00625080"/>
    <w:rsid w:val="00626CD7"/>
    <w:rsid w:val="006270B9"/>
    <w:rsid w:val="00630516"/>
    <w:rsid w:val="0063071B"/>
    <w:rsid w:val="006307F1"/>
    <w:rsid w:val="006310DB"/>
    <w:rsid w:val="006319A9"/>
    <w:rsid w:val="00634E48"/>
    <w:rsid w:val="00634F84"/>
    <w:rsid w:val="006359E6"/>
    <w:rsid w:val="006376A9"/>
    <w:rsid w:val="00637D27"/>
    <w:rsid w:val="006404EA"/>
    <w:rsid w:val="0064108D"/>
    <w:rsid w:val="00644E6E"/>
    <w:rsid w:val="00647FBF"/>
    <w:rsid w:val="00650DFD"/>
    <w:rsid w:val="00652292"/>
    <w:rsid w:val="00654D6A"/>
    <w:rsid w:val="006568D2"/>
    <w:rsid w:val="00657EF9"/>
    <w:rsid w:val="006612F1"/>
    <w:rsid w:val="00664230"/>
    <w:rsid w:val="00670B4D"/>
    <w:rsid w:val="006746F8"/>
    <w:rsid w:val="00680149"/>
    <w:rsid w:val="00680155"/>
    <w:rsid w:val="006832A7"/>
    <w:rsid w:val="00685117"/>
    <w:rsid w:val="0068551F"/>
    <w:rsid w:val="00693102"/>
    <w:rsid w:val="00694114"/>
    <w:rsid w:val="00695A76"/>
    <w:rsid w:val="006973C9"/>
    <w:rsid w:val="0069777C"/>
    <w:rsid w:val="00697BE9"/>
    <w:rsid w:val="006A09B3"/>
    <w:rsid w:val="006A2BF9"/>
    <w:rsid w:val="006A4D6F"/>
    <w:rsid w:val="006A6AC8"/>
    <w:rsid w:val="006B076D"/>
    <w:rsid w:val="006B793B"/>
    <w:rsid w:val="006C0D18"/>
    <w:rsid w:val="006C1F2D"/>
    <w:rsid w:val="006C2A19"/>
    <w:rsid w:val="006C30AD"/>
    <w:rsid w:val="006C3421"/>
    <w:rsid w:val="006C43AB"/>
    <w:rsid w:val="006C48B1"/>
    <w:rsid w:val="006C533C"/>
    <w:rsid w:val="006C5AE8"/>
    <w:rsid w:val="006C7E2D"/>
    <w:rsid w:val="006D1FC6"/>
    <w:rsid w:val="006E2648"/>
    <w:rsid w:val="006E5BB7"/>
    <w:rsid w:val="006E5C23"/>
    <w:rsid w:val="006E7DD0"/>
    <w:rsid w:val="006F05D8"/>
    <w:rsid w:val="006F182A"/>
    <w:rsid w:val="006F3B46"/>
    <w:rsid w:val="006F6BCA"/>
    <w:rsid w:val="0070199B"/>
    <w:rsid w:val="00701A10"/>
    <w:rsid w:val="007020B7"/>
    <w:rsid w:val="00702EFF"/>
    <w:rsid w:val="00703231"/>
    <w:rsid w:val="00706096"/>
    <w:rsid w:val="00706580"/>
    <w:rsid w:val="00707FB4"/>
    <w:rsid w:val="00716420"/>
    <w:rsid w:val="0072281B"/>
    <w:rsid w:val="007302F0"/>
    <w:rsid w:val="00733135"/>
    <w:rsid w:val="00733A42"/>
    <w:rsid w:val="007345C9"/>
    <w:rsid w:val="00737313"/>
    <w:rsid w:val="00740DD7"/>
    <w:rsid w:val="00741BCC"/>
    <w:rsid w:val="00741F59"/>
    <w:rsid w:val="007459CF"/>
    <w:rsid w:val="0074639F"/>
    <w:rsid w:val="00747624"/>
    <w:rsid w:val="0075288C"/>
    <w:rsid w:val="007615C7"/>
    <w:rsid w:val="00762166"/>
    <w:rsid w:val="00763E8F"/>
    <w:rsid w:val="0076450D"/>
    <w:rsid w:val="0076708F"/>
    <w:rsid w:val="007677DE"/>
    <w:rsid w:val="007703C7"/>
    <w:rsid w:val="00770489"/>
    <w:rsid w:val="00770C96"/>
    <w:rsid w:val="007712C2"/>
    <w:rsid w:val="007718BD"/>
    <w:rsid w:val="00772294"/>
    <w:rsid w:val="00774AA1"/>
    <w:rsid w:val="00775804"/>
    <w:rsid w:val="00784F7E"/>
    <w:rsid w:val="00793908"/>
    <w:rsid w:val="00794001"/>
    <w:rsid w:val="007954DC"/>
    <w:rsid w:val="00796255"/>
    <w:rsid w:val="0079691B"/>
    <w:rsid w:val="007A072B"/>
    <w:rsid w:val="007A0FB0"/>
    <w:rsid w:val="007A4B97"/>
    <w:rsid w:val="007A55D8"/>
    <w:rsid w:val="007A6BAC"/>
    <w:rsid w:val="007B2980"/>
    <w:rsid w:val="007B3097"/>
    <w:rsid w:val="007B69D4"/>
    <w:rsid w:val="007C2265"/>
    <w:rsid w:val="007C312B"/>
    <w:rsid w:val="007C380C"/>
    <w:rsid w:val="007C4F28"/>
    <w:rsid w:val="007C5944"/>
    <w:rsid w:val="007D0FD5"/>
    <w:rsid w:val="007D24F5"/>
    <w:rsid w:val="007D2AD5"/>
    <w:rsid w:val="007D2D7E"/>
    <w:rsid w:val="007D46AD"/>
    <w:rsid w:val="007D4937"/>
    <w:rsid w:val="007D5E75"/>
    <w:rsid w:val="007E0C7B"/>
    <w:rsid w:val="007E50C5"/>
    <w:rsid w:val="007E6043"/>
    <w:rsid w:val="007E753D"/>
    <w:rsid w:val="007F13D6"/>
    <w:rsid w:val="007F2987"/>
    <w:rsid w:val="007F2BBE"/>
    <w:rsid w:val="007F5C46"/>
    <w:rsid w:val="007F72DD"/>
    <w:rsid w:val="00800726"/>
    <w:rsid w:val="008012AB"/>
    <w:rsid w:val="008036BC"/>
    <w:rsid w:val="0081343A"/>
    <w:rsid w:val="00813D79"/>
    <w:rsid w:val="00815231"/>
    <w:rsid w:val="00815E18"/>
    <w:rsid w:val="00816B91"/>
    <w:rsid w:val="008174BC"/>
    <w:rsid w:val="00820D7F"/>
    <w:rsid w:val="00820EB1"/>
    <w:rsid w:val="00821AAF"/>
    <w:rsid w:val="008223CC"/>
    <w:rsid w:val="00824A6B"/>
    <w:rsid w:val="008271E2"/>
    <w:rsid w:val="00836CAF"/>
    <w:rsid w:val="00842A68"/>
    <w:rsid w:val="0084439C"/>
    <w:rsid w:val="008443C8"/>
    <w:rsid w:val="00844753"/>
    <w:rsid w:val="008458A8"/>
    <w:rsid w:val="008508F3"/>
    <w:rsid w:val="00853691"/>
    <w:rsid w:val="0085438F"/>
    <w:rsid w:val="008560CE"/>
    <w:rsid w:val="00863770"/>
    <w:rsid w:val="00865666"/>
    <w:rsid w:val="00870DA2"/>
    <w:rsid w:val="008713C5"/>
    <w:rsid w:val="008728D1"/>
    <w:rsid w:val="008759FF"/>
    <w:rsid w:val="00880F47"/>
    <w:rsid w:val="008813FF"/>
    <w:rsid w:val="0088449B"/>
    <w:rsid w:val="008873D4"/>
    <w:rsid w:val="0089286A"/>
    <w:rsid w:val="00892D4F"/>
    <w:rsid w:val="00895951"/>
    <w:rsid w:val="008965D9"/>
    <w:rsid w:val="00897CA4"/>
    <w:rsid w:val="008B273C"/>
    <w:rsid w:val="008B4F6E"/>
    <w:rsid w:val="008B56C2"/>
    <w:rsid w:val="008B662A"/>
    <w:rsid w:val="008B6CCC"/>
    <w:rsid w:val="008B76AC"/>
    <w:rsid w:val="008C25A6"/>
    <w:rsid w:val="008C25FC"/>
    <w:rsid w:val="008C393C"/>
    <w:rsid w:val="008C68DE"/>
    <w:rsid w:val="008D13C2"/>
    <w:rsid w:val="008D3793"/>
    <w:rsid w:val="008D492C"/>
    <w:rsid w:val="008D4E00"/>
    <w:rsid w:val="008D69A8"/>
    <w:rsid w:val="008D74A8"/>
    <w:rsid w:val="008E03C8"/>
    <w:rsid w:val="008E2797"/>
    <w:rsid w:val="008E650C"/>
    <w:rsid w:val="008F03B2"/>
    <w:rsid w:val="008F14C6"/>
    <w:rsid w:val="008F22B8"/>
    <w:rsid w:val="008F5797"/>
    <w:rsid w:val="00900D97"/>
    <w:rsid w:val="00901B56"/>
    <w:rsid w:val="00901EB3"/>
    <w:rsid w:val="00903062"/>
    <w:rsid w:val="0090375C"/>
    <w:rsid w:val="0091166A"/>
    <w:rsid w:val="0091182D"/>
    <w:rsid w:val="009154E4"/>
    <w:rsid w:val="00915FD6"/>
    <w:rsid w:val="00917203"/>
    <w:rsid w:val="00922EB1"/>
    <w:rsid w:val="0092383A"/>
    <w:rsid w:val="0092594C"/>
    <w:rsid w:val="00925DAA"/>
    <w:rsid w:val="00931E4E"/>
    <w:rsid w:val="009329DD"/>
    <w:rsid w:val="00934C31"/>
    <w:rsid w:val="00934FDD"/>
    <w:rsid w:val="00942E4D"/>
    <w:rsid w:val="00944138"/>
    <w:rsid w:val="009447CF"/>
    <w:rsid w:val="00944845"/>
    <w:rsid w:val="00946C9B"/>
    <w:rsid w:val="00947900"/>
    <w:rsid w:val="009508AC"/>
    <w:rsid w:val="00954E9F"/>
    <w:rsid w:val="009568D8"/>
    <w:rsid w:val="00956AF9"/>
    <w:rsid w:val="00956B69"/>
    <w:rsid w:val="00960C7E"/>
    <w:rsid w:val="00962943"/>
    <w:rsid w:val="009631AC"/>
    <w:rsid w:val="009631DB"/>
    <w:rsid w:val="00963526"/>
    <w:rsid w:val="00972B93"/>
    <w:rsid w:val="00974803"/>
    <w:rsid w:val="009766F2"/>
    <w:rsid w:val="0098171D"/>
    <w:rsid w:val="0098380D"/>
    <w:rsid w:val="00990213"/>
    <w:rsid w:val="009914C5"/>
    <w:rsid w:val="00995C15"/>
    <w:rsid w:val="009962F2"/>
    <w:rsid w:val="00997766"/>
    <w:rsid w:val="009A06A1"/>
    <w:rsid w:val="009A0C10"/>
    <w:rsid w:val="009A1D52"/>
    <w:rsid w:val="009A207C"/>
    <w:rsid w:val="009A341F"/>
    <w:rsid w:val="009A3529"/>
    <w:rsid w:val="009A3C59"/>
    <w:rsid w:val="009B3773"/>
    <w:rsid w:val="009B73C0"/>
    <w:rsid w:val="009C1271"/>
    <w:rsid w:val="009C1C0E"/>
    <w:rsid w:val="009C346B"/>
    <w:rsid w:val="009D0872"/>
    <w:rsid w:val="009D3E0D"/>
    <w:rsid w:val="009D4749"/>
    <w:rsid w:val="009D7850"/>
    <w:rsid w:val="009D7F65"/>
    <w:rsid w:val="009E1FDE"/>
    <w:rsid w:val="009E5327"/>
    <w:rsid w:val="009F2154"/>
    <w:rsid w:val="009F7993"/>
    <w:rsid w:val="00A02BAA"/>
    <w:rsid w:val="00A05967"/>
    <w:rsid w:val="00A05E4C"/>
    <w:rsid w:val="00A0711F"/>
    <w:rsid w:val="00A10DEC"/>
    <w:rsid w:val="00A11DAA"/>
    <w:rsid w:val="00A12A6F"/>
    <w:rsid w:val="00A12F2F"/>
    <w:rsid w:val="00A22F22"/>
    <w:rsid w:val="00A26CA9"/>
    <w:rsid w:val="00A35A00"/>
    <w:rsid w:val="00A35F76"/>
    <w:rsid w:val="00A375A3"/>
    <w:rsid w:val="00A40DC8"/>
    <w:rsid w:val="00A41274"/>
    <w:rsid w:val="00A42779"/>
    <w:rsid w:val="00A43FEA"/>
    <w:rsid w:val="00A47420"/>
    <w:rsid w:val="00A501C0"/>
    <w:rsid w:val="00A52400"/>
    <w:rsid w:val="00A537C9"/>
    <w:rsid w:val="00A55254"/>
    <w:rsid w:val="00A56E1A"/>
    <w:rsid w:val="00A612D0"/>
    <w:rsid w:val="00A62480"/>
    <w:rsid w:val="00A64D8B"/>
    <w:rsid w:val="00A64DBE"/>
    <w:rsid w:val="00A65C43"/>
    <w:rsid w:val="00A71502"/>
    <w:rsid w:val="00A80073"/>
    <w:rsid w:val="00A844F0"/>
    <w:rsid w:val="00A84E22"/>
    <w:rsid w:val="00A902C7"/>
    <w:rsid w:val="00A90E75"/>
    <w:rsid w:val="00A93EC6"/>
    <w:rsid w:val="00A965CA"/>
    <w:rsid w:val="00AA44AB"/>
    <w:rsid w:val="00AB3205"/>
    <w:rsid w:val="00AB3CB7"/>
    <w:rsid w:val="00AB4D9F"/>
    <w:rsid w:val="00AB6828"/>
    <w:rsid w:val="00AB75AE"/>
    <w:rsid w:val="00AC1CFC"/>
    <w:rsid w:val="00AC2A02"/>
    <w:rsid w:val="00AC2CCF"/>
    <w:rsid w:val="00AC3D72"/>
    <w:rsid w:val="00AC7B7E"/>
    <w:rsid w:val="00AD27C7"/>
    <w:rsid w:val="00AD5629"/>
    <w:rsid w:val="00AD733C"/>
    <w:rsid w:val="00AE47AE"/>
    <w:rsid w:val="00AF14B7"/>
    <w:rsid w:val="00AF29FC"/>
    <w:rsid w:val="00AF31FB"/>
    <w:rsid w:val="00AF338C"/>
    <w:rsid w:val="00AF34BE"/>
    <w:rsid w:val="00AF3B74"/>
    <w:rsid w:val="00AF5B1F"/>
    <w:rsid w:val="00AF5BDA"/>
    <w:rsid w:val="00B00CFA"/>
    <w:rsid w:val="00B105B7"/>
    <w:rsid w:val="00B113A1"/>
    <w:rsid w:val="00B154F6"/>
    <w:rsid w:val="00B162EA"/>
    <w:rsid w:val="00B1766D"/>
    <w:rsid w:val="00B21D4E"/>
    <w:rsid w:val="00B26A5A"/>
    <w:rsid w:val="00B31430"/>
    <w:rsid w:val="00B31D82"/>
    <w:rsid w:val="00B46FEC"/>
    <w:rsid w:val="00B4782F"/>
    <w:rsid w:val="00B53345"/>
    <w:rsid w:val="00B569D8"/>
    <w:rsid w:val="00B56DD8"/>
    <w:rsid w:val="00B57806"/>
    <w:rsid w:val="00B60142"/>
    <w:rsid w:val="00B608AE"/>
    <w:rsid w:val="00B60A21"/>
    <w:rsid w:val="00B616A5"/>
    <w:rsid w:val="00B6230D"/>
    <w:rsid w:val="00B6608F"/>
    <w:rsid w:val="00B6719C"/>
    <w:rsid w:val="00B72E4F"/>
    <w:rsid w:val="00B73A4E"/>
    <w:rsid w:val="00B75E0F"/>
    <w:rsid w:val="00B77BFF"/>
    <w:rsid w:val="00B80B03"/>
    <w:rsid w:val="00B8291C"/>
    <w:rsid w:val="00B83CB0"/>
    <w:rsid w:val="00B83F7A"/>
    <w:rsid w:val="00B84AF4"/>
    <w:rsid w:val="00B85045"/>
    <w:rsid w:val="00B87CA7"/>
    <w:rsid w:val="00B926A4"/>
    <w:rsid w:val="00B93A65"/>
    <w:rsid w:val="00B968C5"/>
    <w:rsid w:val="00B97646"/>
    <w:rsid w:val="00BA0FAE"/>
    <w:rsid w:val="00BA55F5"/>
    <w:rsid w:val="00BA5C91"/>
    <w:rsid w:val="00BA6D30"/>
    <w:rsid w:val="00BB7095"/>
    <w:rsid w:val="00BC16CB"/>
    <w:rsid w:val="00BC35FE"/>
    <w:rsid w:val="00BC4D8C"/>
    <w:rsid w:val="00BD2508"/>
    <w:rsid w:val="00BD257A"/>
    <w:rsid w:val="00BD7FC6"/>
    <w:rsid w:val="00BE22FB"/>
    <w:rsid w:val="00BE363B"/>
    <w:rsid w:val="00BE3C89"/>
    <w:rsid w:val="00BE74DE"/>
    <w:rsid w:val="00BE75B3"/>
    <w:rsid w:val="00BF2001"/>
    <w:rsid w:val="00BF29D4"/>
    <w:rsid w:val="00BF348A"/>
    <w:rsid w:val="00BF6FAD"/>
    <w:rsid w:val="00C00D25"/>
    <w:rsid w:val="00C0277D"/>
    <w:rsid w:val="00C06AC4"/>
    <w:rsid w:val="00C1088A"/>
    <w:rsid w:val="00C13E75"/>
    <w:rsid w:val="00C14062"/>
    <w:rsid w:val="00C149BA"/>
    <w:rsid w:val="00C16A62"/>
    <w:rsid w:val="00C175D3"/>
    <w:rsid w:val="00C175F6"/>
    <w:rsid w:val="00C206AA"/>
    <w:rsid w:val="00C22B8B"/>
    <w:rsid w:val="00C238DE"/>
    <w:rsid w:val="00C26872"/>
    <w:rsid w:val="00C26B5E"/>
    <w:rsid w:val="00C27E3A"/>
    <w:rsid w:val="00C34310"/>
    <w:rsid w:val="00C347D2"/>
    <w:rsid w:val="00C34D0D"/>
    <w:rsid w:val="00C36369"/>
    <w:rsid w:val="00C37904"/>
    <w:rsid w:val="00C42449"/>
    <w:rsid w:val="00C47A3D"/>
    <w:rsid w:val="00C54BD4"/>
    <w:rsid w:val="00C576A2"/>
    <w:rsid w:val="00C57AE4"/>
    <w:rsid w:val="00C60571"/>
    <w:rsid w:val="00C60684"/>
    <w:rsid w:val="00C6096A"/>
    <w:rsid w:val="00C6105C"/>
    <w:rsid w:val="00C61C39"/>
    <w:rsid w:val="00C64797"/>
    <w:rsid w:val="00C65E89"/>
    <w:rsid w:val="00C703C1"/>
    <w:rsid w:val="00C7324C"/>
    <w:rsid w:val="00C74125"/>
    <w:rsid w:val="00C74491"/>
    <w:rsid w:val="00C81D44"/>
    <w:rsid w:val="00C820C3"/>
    <w:rsid w:val="00C84372"/>
    <w:rsid w:val="00C902BA"/>
    <w:rsid w:val="00C96D3C"/>
    <w:rsid w:val="00CA1BFC"/>
    <w:rsid w:val="00CA224F"/>
    <w:rsid w:val="00CA501A"/>
    <w:rsid w:val="00CA6405"/>
    <w:rsid w:val="00CB1073"/>
    <w:rsid w:val="00CB3815"/>
    <w:rsid w:val="00CB4167"/>
    <w:rsid w:val="00CB4BBE"/>
    <w:rsid w:val="00CC1682"/>
    <w:rsid w:val="00CC3367"/>
    <w:rsid w:val="00CC35A3"/>
    <w:rsid w:val="00CC4F25"/>
    <w:rsid w:val="00CD319A"/>
    <w:rsid w:val="00CD44D6"/>
    <w:rsid w:val="00CE10C9"/>
    <w:rsid w:val="00CE33A5"/>
    <w:rsid w:val="00CE5AA4"/>
    <w:rsid w:val="00CE73F7"/>
    <w:rsid w:val="00CF2994"/>
    <w:rsid w:val="00CF3476"/>
    <w:rsid w:val="00D01805"/>
    <w:rsid w:val="00D04128"/>
    <w:rsid w:val="00D052E8"/>
    <w:rsid w:val="00D14151"/>
    <w:rsid w:val="00D14BAB"/>
    <w:rsid w:val="00D14ECB"/>
    <w:rsid w:val="00D17285"/>
    <w:rsid w:val="00D21343"/>
    <w:rsid w:val="00D225D0"/>
    <w:rsid w:val="00D25310"/>
    <w:rsid w:val="00D268D9"/>
    <w:rsid w:val="00D2770D"/>
    <w:rsid w:val="00D2791F"/>
    <w:rsid w:val="00D309D0"/>
    <w:rsid w:val="00D30AFA"/>
    <w:rsid w:val="00D3333A"/>
    <w:rsid w:val="00D350CE"/>
    <w:rsid w:val="00D36323"/>
    <w:rsid w:val="00D410C6"/>
    <w:rsid w:val="00D434B6"/>
    <w:rsid w:val="00D436F5"/>
    <w:rsid w:val="00D461AB"/>
    <w:rsid w:val="00D47D84"/>
    <w:rsid w:val="00D60D65"/>
    <w:rsid w:val="00D618EF"/>
    <w:rsid w:val="00D63248"/>
    <w:rsid w:val="00D64EC4"/>
    <w:rsid w:val="00D65F37"/>
    <w:rsid w:val="00D6688F"/>
    <w:rsid w:val="00D71853"/>
    <w:rsid w:val="00D75B51"/>
    <w:rsid w:val="00D75C8C"/>
    <w:rsid w:val="00D779AC"/>
    <w:rsid w:val="00D80590"/>
    <w:rsid w:val="00D811B1"/>
    <w:rsid w:val="00D8505E"/>
    <w:rsid w:val="00D87FB4"/>
    <w:rsid w:val="00D920C7"/>
    <w:rsid w:val="00D92995"/>
    <w:rsid w:val="00D947C3"/>
    <w:rsid w:val="00D965CB"/>
    <w:rsid w:val="00DA186D"/>
    <w:rsid w:val="00DA1B4B"/>
    <w:rsid w:val="00DA4EDC"/>
    <w:rsid w:val="00DA6BDB"/>
    <w:rsid w:val="00DA76C6"/>
    <w:rsid w:val="00DB105F"/>
    <w:rsid w:val="00DB5253"/>
    <w:rsid w:val="00DB5B51"/>
    <w:rsid w:val="00DB669A"/>
    <w:rsid w:val="00DB7AC0"/>
    <w:rsid w:val="00DB7D06"/>
    <w:rsid w:val="00DC0BDA"/>
    <w:rsid w:val="00DC1469"/>
    <w:rsid w:val="00DC1BA6"/>
    <w:rsid w:val="00DC40F9"/>
    <w:rsid w:val="00DC5BB4"/>
    <w:rsid w:val="00DC5DAC"/>
    <w:rsid w:val="00DC644D"/>
    <w:rsid w:val="00DD0EDC"/>
    <w:rsid w:val="00DD1D58"/>
    <w:rsid w:val="00DD4547"/>
    <w:rsid w:val="00DD6154"/>
    <w:rsid w:val="00DD644D"/>
    <w:rsid w:val="00DE0E99"/>
    <w:rsid w:val="00DE47D3"/>
    <w:rsid w:val="00DE5181"/>
    <w:rsid w:val="00DE5555"/>
    <w:rsid w:val="00DE77D6"/>
    <w:rsid w:val="00DF3408"/>
    <w:rsid w:val="00DF4DF4"/>
    <w:rsid w:val="00E010F3"/>
    <w:rsid w:val="00E01422"/>
    <w:rsid w:val="00E037A4"/>
    <w:rsid w:val="00E058FE"/>
    <w:rsid w:val="00E110D6"/>
    <w:rsid w:val="00E11300"/>
    <w:rsid w:val="00E15E5D"/>
    <w:rsid w:val="00E3667E"/>
    <w:rsid w:val="00E3689C"/>
    <w:rsid w:val="00E37542"/>
    <w:rsid w:val="00E4000E"/>
    <w:rsid w:val="00E43C1E"/>
    <w:rsid w:val="00E44921"/>
    <w:rsid w:val="00E516BC"/>
    <w:rsid w:val="00E557D7"/>
    <w:rsid w:val="00E56C77"/>
    <w:rsid w:val="00E60106"/>
    <w:rsid w:val="00E603BE"/>
    <w:rsid w:val="00E657D9"/>
    <w:rsid w:val="00E66D19"/>
    <w:rsid w:val="00E67AF1"/>
    <w:rsid w:val="00E71C3A"/>
    <w:rsid w:val="00E72AF6"/>
    <w:rsid w:val="00E7405E"/>
    <w:rsid w:val="00E76E01"/>
    <w:rsid w:val="00E81EAE"/>
    <w:rsid w:val="00E85A06"/>
    <w:rsid w:val="00E87606"/>
    <w:rsid w:val="00E90289"/>
    <w:rsid w:val="00E91A6F"/>
    <w:rsid w:val="00E9551D"/>
    <w:rsid w:val="00EA5D91"/>
    <w:rsid w:val="00EA705B"/>
    <w:rsid w:val="00EB175A"/>
    <w:rsid w:val="00EB4080"/>
    <w:rsid w:val="00EB4597"/>
    <w:rsid w:val="00EB4CF3"/>
    <w:rsid w:val="00EB6104"/>
    <w:rsid w:val="00EB7017"/>
    <w:rsid w:val="00EB7CD1"/>
    <w:rsid w:val="00EB7DF6"/>
    <w:rsid w:val="00EC0DB6"/>
    <w:rsid w:val="00EC3E97"/>
    <w:rsid w:val="00EC4504"/>
    <w:rsid w:val="00EC4A41"/>
    <w:rsid w:val="00EC538C"/>
    <w:rsid w:val="00EC55DE"/>
    <w:rsid w:val="00EC72FE"/>
    <w:rsid w:val="00ED3583"/>
    <w:rsid w:val="00ED5576"/>
    <w:rsid w:val="00EE46D2"/>
    <w:rsid w:val="00EE551E"/>
    <w:rsid w:val="00EE7289"/>
    <w:rsid w:val="00EF009F"/>
    <w:rsid w:val="00EF156D"/>
    <w:rsid w:val="00EF6688"/>
    <w:rsid w:val="00F10E42"/>
    <w:rsid w:val="00F17304"/>
    <w:rsid w:val="00F23DCB"/>
    <w:rsid w:val="00F26823"/>
    <w:rsid w:val="00F41592"/>
    <w:rsid w:val="00F44B91"/>
    <w:rsid w:val="00F44E64"/>
    <w:rsid w:val="00F465C7"/>
    <w:rsid w:val="00F50EB6"/>
    <w:rsid w:val="00F517D0"/>
    <w:rsid w:val="00F5281E"/>
    <w:rsid w:val="00F53F46"/>
    <w:rsid w:val="00F5443A"/>
    <w:rsid w:val="00F54924"/>
    <w:rsid w:val="00F549AB"/>
    <w:rsid w:val="00F54DF9"/>
    <w:rsid w:val="00F578D2"/>
    <w:rsid w:val="00F57979"/>
    <w:rsid w:val="00F63053"/>
    <w:rsid w:val="00F63066"/>
    <w:rsid w:val="00F70D3A"/>
    <w:rsid w:val="00F731AE"/>
    <w:rsid w:val="00F7323A"/>
    <w:rsid w:val="00F73F40"/>
    <w:rsid w:val="00F75521"/>
    <w:rsid w:val="00F81481"/>
    <w:rsid w:val="00F81FEC"/>
    <w:rsid w:val="00F82D55"/>
    <w:rsid w:val="00F82DC5"/>
    <w:rsid w:val="00F84C53"/>
    <w:rsid w:val="00F90680"/>
    <w:rsid w:val="00F92BB8"/>
    <w:rsid w:val="00F92FC2"/>
    <w:rsid w:val="00F94979"/>
    <w:rsid w:val="00F95C61"/>
    <w:rsid w:val="00F97583"/>
    <w:rsid w:val="00FA1B87"/>
    <w:rsid w:val="00FA4F93"/>
    <w:rsid w:val="00FA5838"/>
    <w:rsid w:val="00FA6AA8"/>
    <w:rsid w:val="00FB1670"/>
    <w:rsid w:val="00FB3CEC"/>
    <w:rsid w:val="00FB4F74"/>
    <w:rsid w:val="00FB6494"/>
    <w:rsid w:val="00FC5CF3"/>
    <w:rsid w:val="00FC6F21"/>
    <w:rsid w:val="00FD0107"/>
    <w:rsid w:val="00FD02B2"/>
    <w:rsid w:val="00FD0F25"/>
    <w:rsid w:val="00FD179B"/>
    <w:rsid w:val="00FD419A"/>
    <w:rsid w:val="00FD5CBE"/>
    <w:rsid w:val="00FE2788"/>
    <w:rsid w:val="00FE557C"/>
    <w:rsid w:val="00FE6428"/>
    <w:rsid w:val="00FE7B6B"/>
    <w:rsid w:val="00FF29B9"/>
    <w:rsid w:val="00FF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7BF28"/>
  <w15:docId w15:val="{9A41A64B-410B-443E-BF6C-5A9888BE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F1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4C0A64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24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C0A64"/>
    <w:pPr>
      <w:keepNext/>
      <w:spacing w:before="240" w:after="60"/>
      <w:outlineLvl w:val="1"/>
    </w:pPr>
    <w:rPr>
      <w:rFonts w:eastAsia="Times New Roman"/>
      <w:b/>
      <w:bCs/>
      <w:i/>
      <w:iCs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C0A64"/>
    <w:pPr>
      <w:keepNext/>
      <w:spacing w:before="240" w:after="60"/>
      <w:outlineLvl w:val="2"/>
    </w:pPr>
    <w:rPr>
      <w:rFonts w:ascii="Calibri Light" w:eastAsia="Times New Roman" w:hAnsi="Calibri Light"/>
      <w:b/>
      <w:bCs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C5DAC"/>
  </w:style>
  <w:style w:type="paragraph" w:styleId="Stopka">
    <w:name w:val="footer"/>
    <w:basedOn w:val="Normalny"/>
    <w:link w:val="Stopka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C5DAC"/>
  </w:style>
  <w:style w:type="character" w:styleId="Hipercze">
    <w:name w:val="Hyperlink"/>
    <w:unhideWhenUsed/>
    <w:rsid w:val="00DC5DAC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72C1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572C1A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D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OCNumberChar">
    <w:name w:val="TOC Number Char"/>
    <w:link w:val="TOCNumber"/>
    <w:locked/>
    <w:rsid w:val="000C5C3A"/>
    <w:rPr>
      <w:rFonts w:ascii="Century Gothic" w:hAnsi="Century Gothic"/>
      <w:b/>
      <w:color w:val="000000"/>
      <w:sz w:val="18"/>
      <w:szCs w:val="24"/>
      <w:lang w:bidi="pl-PL"/>
    </w:rPr>
  </w:style>
  <w:style w:type="paragraph" w:customStyle="1" w:styleId="TOCNumber">
    <w:name w:val="TOC Number"/>
    <w:basedOn w:val="Normalny"/>
    <w:link w:val="TOCNumberChar"/>
    <w:rsid w:val="000C5C3A"/>
    <w:pPr>
      <w:spacing w:before="60" w:after="0" w:line="240" w:lineRule="auto"/>
    </w:pPr>
    <w:rPr>
      <w:rFonts w:ascii="Century Gothic" w:hAnsi="Century Gothic"/>
      <w:b/>
      <w:color w:val="000000"/>
      <w:sz w:val="18"/>
      <w:szCs w:val="24"/>
      <w:lang w:val="x-none" w:eastAsia="x-none" w:bidi="pl-PL"/>
    </w:rPr>
  </w:style>
  <w:style w:type="paragraph" w:customStyle="1" w:styleId="TOCText">
    <w:name w:val="TOC Text"/>
    <w:basedOn w:val="Normalny"/>
    <w:rsid w:val="000C5C3A"/>
    <w:pPr>
      <w:spacing w:before="60" w:after="60" w:line="320" w:lineRule="exact"/>
    </w:pPr>
    <w:rPr>
      <w:rFonts w:ascii="Century Gothic" w:eastAsia="Times New Roman" w:hAnsi="Century Gothic" w:cs="Century Gothic"/>
      <w:sz w:val="16"/>
      <w:szCs w:val="16"/>
      <w:lang w:eastAsia="pl-PL" w:bidi="pl-PL"/>
    </w:rPr>
  </w:style>
  <w:style w:type="character" w:styleId="Pogrubienie">
    <w:name w:val="Strong"/>
    <w:uiPriority w:val="22"/>
    <w:qFormat/>
    <w:rsid w:val="00CA224F"/>
    <w:rPr>
      <w:b/>
      <w:bCs/>
    </w:rPr>
  </w:style>
  <w:style w:type="character" w:customStyle="1" w:styleId="h2">
    <w:name w:val="h2"/>
    <w:rsid w:val="00CA224F"/>
  </w:style>
  <w:style w:type="character" w:customStyle="1" w:styleId="TekstpodstawowyZnak">
    <w:name w:val="Tekst podstawowy Znak"/>
    <w:link w:val="Tekstpodstawowy"/>
    <w:locked/>
    <w:rsid w:val="00D350CE"/>
    <w:rPr>
      <w:rFonts w:ascii="Century Gothic" w:hAnsi="Century Gothic" w:cs="Century Gothic"/>
      <w:sz w:val="17"/>
      <w:lang w:bidi="pl-PL"/>
    </w:rPr>
  </w:style>
  <w:style w:type="paragraph" w:styleId="Tekstpodstawowy">
    <w:name w:val="Body Text"/>
    <w:basedOn w:val="Normalny"/>
    <w:link w:val="TekstpodstawowyZnak"/>
    <w:rsid w:val="00D350CE"/>
    <w:pPr>
      <w:tabs>
        <w:tab w:val="left" w:pos="3326"/>
      </w:tabs>
      <w:spacing w:after="120" w:line="260" w:lineRule="atLeast"/>
      <w:jc w:val="both"/>
    </w:pPr>
    <w:rPr>
      <w:rFonts w:ascii="Century Gothic" w:hAnsi="Century Gothic" w:cs="Century Gothic"/>
      <w:sz w:val="17"/>
      <w:szCs w:val="20"/>
      <w:lang w:val="x-none" w:eastAsia="x-none" w:bidi="pl-PL"/>
    </w:rPr>
  </w:style>
  <w:style w:type="character" w:customStyle="1" w:styleId="TekstpodstawowyZnak1">
    <w:name w:val="Tekst podstawowy Znak1"/>
    <w:uiPriority w:val="99"/>
    <w:semiHidden/>
    <w:rsid w:val="00D350CE"/>
    <w:rPr>
      <w:sz w:val="22"/>
      <w:szCs w:val="22"/>
      <w:lang w:eastAsia="en-US"/>
    </w:rPr>
  </w:style>
  <w:style w:type="paragraph" w:styleId="Akapitzlist">
    <w:name w:val="List Paragraph"/>
    <w:aliases w:val="Numerowanie,List Paragraph,Akapit z listą BS"/>
    <w:basedOn w:val="Normalny"/>
    <w:link w:val="AkapitzlistZnak"/>
    <w:uiPriority w:val="34"/>
    <w:qFormat/>
    <w:rsid w:val="00040781"/>
    <w:pPr>
      <w:ind w:left="708"/>
    </w:pPr>
  </w:style>
  <w:style w:type="character" w:customStyle="1" w:styleId="Nagwek1Znak">
    <w:name w:val="Nagłówek 1 Znak"/>
    <w:link w:val="Nagwek1"/>
    <w:uiPriority w:val="9"/>
    <w:rsid w:val="004C0A64"/>
    <w:rPr>
      <w:rFonts w:eastAsia="Times New Roman"/>
      <w:b/>
      <w:bCs/>
      <w:kern w:val="36"/>
      <w:sz w:val="24"/>
      <w:szCs w:val="48"/>
      <w:lang w:val="x-none" w:eastAsia="x-none"/>
    </w:rPr>
  </w:style>
  <w:style w:type="character" w:styleId="Odwoaniedokomentarza">
    <w:name w:val="annotation reference"/>
    <w:uiPriority w:val="99"/>
    <w:semiHidden/>
    <w:unhideWhenUsed/>
    <w:rsid w:val="00C610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6105C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rsid w:val="00C6105C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10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6105C"/>
    <w:rPr>
      <w:b/>
      <w:bCs/>
      <w:lang w:eastAsia="en-US"/>
    </w:rPr>
  </w:style>
  <w:style w:type="character" w:customStyle="1" w:styleId="Nagwek2Znak">
    <w:name w:val="Nagłówek 2 Znak"/>
    <w:link w:val="Nagwek2"/>
    <w:uiPriority w:val="9"/>
    <w:rsid w:val="004C0A64"/>
    <w:rPr>
      <w:rFonts w:eastAsia="Times New Roman" w:cs="Times New Roman"/>
      <w:b/>
      <w:bCs/>
      <w:i/>
      <w:iCs/>
      <w:sz w:val="22"/>
      <w:szCs w:val="28"/>
      <w:lang w:eastAsia="en-US"/>
    </w:rPr>
  </w:style>
  <w:style w:type="character" w:customStyle="1" w:styleId="Nagwek3Znak">
    <w:name w:val="Nagłówek 3 Znak"/>
    <w:link w:val="Nagwek3"/>
    <w:uiPriority w:val="9"/>
    <w:rsid w:val="004C0A64"/>
    <w:rPr>
      <w:rFonts w:ascii="Calibri Light" w:eastAsia="Times New Roman" w:hAnsi="Calibri Light" w:cs="Times New Roman"/>
      <w:b/>
      <w:bCs/>
      <w:sz w:val="22"/>
      <w:szCs w:val="26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95C15"/>
    <w:rPr>
      <w:color w:val="605E5C"/>
      <w:shd w:val="clear" w:color="auto" w:fill="E1DFDD"/>
    </w:rPr>
  </w:style>
  <w:style w:type="table" w:customStyle="1" w:styleId="Tabelasiatki1jasna1">
    <w:name w:val="Tabela siatki 1 — jasna1"/>
    <w:basedOn w:val="Standardowy"/>
    <w:uiPriority w:val="46"/>
    <w:rsid w:val="0075288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21">
    <w:name w:val="Tabela siatki 21"/>
    <w:basedOn w:val="Standardowy"/>
    <w:uiPriority w:val="47"/>
    <w:rsid w:val="0075288C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Zwykatabela21">
    <w:name w:val="Zwykła tabela 21"/>
    <w:basedOn w:val="Standardowy"/>
    <w:uiPriority w:val="42"/>
    <w:rsid w:val="0075288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11">
    <w:name w:val="Zwykła tabela 11"/>
    <w:basedOn w:val="Standardowy"/>
    <w:uiPriority w:val="41"/>
    <w:rsid w:val="0075288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Siatkatabelijasna1">
    <w:name w:val="Siatka tabeli — jasna1"/>
    <w:basedOn w:val="Standardowy"/>
    <w:uiPriority w:val="40"/>
    <w:rsid w:val="0075288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9788B"/>
    <w:rPr>
      <w:color w:val="605E5C"/>
      <w:shd w:val="clear" w:color="auto" w:fill="E1DFDD"/>
    </w:rPr>
  </w:style>
  <w:style w:type="paragraph" w:styleId="Bezodstpw">
    <w:name w:val="No Spacing"/>
    <w:link w:val="BezodstpwZnak"/>
    <w:qFormat/>
    <w:rsid w:val="003B04E8"/>
    <w:rPr>
      <w:rFonts w:eastAsia="Times New Roman"/>
      <w:sz w:val="22"/>
      <w:szCs w:val="22"/>
    </w:rPr>
  </w:style>
  <w:style w:type="character" w:customStyle="1" w:styleId="BezodstpwZnak">
    <w:name w:val="Bez odstępów Znak"/>
    <w:link w:val="Bezodstpw"/>
    <w:locked/>
    <w:rsid w:val="003B04E8"/>
    <w:rPr>
      <w:rFonts w:eastAsia="Times New Roman"/>
      <w:sz w:val="22"/>
      <w:szCs w:val="22"/>
    </w:rPr>
  </w:style>
  <w:style w:type="character" w:customStyle="1" w:styleId="AkapitzlistZnak">
    <w:name w:val="Akapit z listą Znak"/>
    <w:aliases w:val="Numerowanie Znak,List Paragraph Znak,Akapit z listą BS Znak"/>
    <w:link w:val="Akapitzlist"/>
    <w:uiPriority w:val="34"/>
    <w:qFormat/>
    <w:locked/>
    <w:rsid w:val="003B04E8"/>
    <w:rPr>
      <w:sz w:val="22"/>
      <w:szCs w:val="22"/>
      <w:lang w:eastAsia="en-US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7020B7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7020B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7020B7"/>
    <w:rPr>
      <w:rFonts w:ascii="Times New Roman" w:eastAsia="Times New Roman" w:hAnsi="Times New Roman"/>
      <w:lang w:eastAsia="ar-SA"/>
    </w:rPr>
  </w:style>
  <w:style w:type="paragraph" w:customStyle="1" w:styleId="Default">
    <w:name w:val="Default"/>
    <w:rsid w:val="007020B7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character" w:styleId="Uwydatnienie">
    <w:name w:val="Emphasis"/>
    <w:uiPriority w:val="20"/>
    <w:qFormat/>
    <w:rsid w:val="007020B7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B175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B175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B175A"/>
    <w:rPr>
      <w:vertAlign w:val="superscript"/>
    </w:rPr>
  </w:style>
  <w:style w:type="paragraph" w:styleId="Poprawka">
    <w:name w:val="Revision"/>
    <w:hidden/>
    <w:uiPriority w:val="99"/>
    <w:semiHidden/>
    <w:rsid w:val="007302F0"/>
    <w:rPr>
      <w:sz w:val="22"/>
      <w:szCs w:val="22"/>
      <w:lang w:eastAsia="en-US"/>
    </w:rPr>
  </w:style>
  <w:style w:type="numbering" w:customStyle="1" w:styleId="Bezlisty1">
    <w:name w:val="Bez listy1"/>
    <w:next w:val="Bezlisty"/>
    <w:uiPriority w:val="99"/>
    <w:semiHidden/>
    <w:unhideWhenUsed/>
    <w:rsid w:val="006E7DD0"/>
  </w:style>
  <w:style w:type="character" w:customStyle="1" w:styleId="UyteHipercze1">
    <w:name w:val="UżyteHiperłącze1"/>
    <w:basedOn w:val="Domylnaczcionkaakapitu"/>
    <w:uiPriority w:val="99"/>
    <w:semiHidden/>
    <w:unhideWhenUsed/>
    <w:rsid w:val="006E7DD0"/>
    <w:rPr>
      <w:color w:val="800080"/>
      <w:u w:val="single"/>
    </w:rPr>
  </w:style>
  <w:style w:type="character" w:customStyle="1" w:styleId="hgkelc">
    <w:name w:val="hgkelc"/>
    <w:basedOn w:val="Domylnaczcionkaakapitu"/>
    <w:rsid w:val="006E7DD0"/>
  </w:style>
  <w:style w:type="character" w:styleId="UyteHipercze">
    <w:name w:val="FollowedHyperlink"/>
    <w:basedOn w:val="Domylnaczcionkaakapitu"/>
    <w:uiPriority w:val="99"/>
    <w:semiHidden/>
    <w:unhideWhenUsed/>
    <w:rsid w:val="006E7D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95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0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9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341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67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952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20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11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48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95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42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4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4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93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2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27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9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2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3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5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9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0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9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3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2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9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8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2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4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0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1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2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6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7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1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0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7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8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gdalena_Macura\Desktop\Papier%20firmowy%20-%20czar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EF62CF-42B2-4C07-9C38-39D43D1B2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czarny</Template>
  <TotalTime>5</TotalTime>
  <Pages>2</Pages>
  <Words>490</Words>
  <Characters>2943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3427</CharactersWithSpaces>
  <SharedDoc>false</SharedDoc>
  <HLinks>
    <vt:vector size="30" baseType="variant">
      <vt:variant>
        <vt:i4>7471153</vt:i4>
      </vt:variant>
      <vt:variant>
        <vt:i4>6</vt:i4>
      </vt:variant>
      <vt:variant>
        <vt:i4>0</vt:i4>
      </vt:variant>
      <vt:variant>
        <vt:i4>5</vt:i4>
      </vt:variant>
      <vt:variant>
        <vt:lpwstr>http://www.kupujespolecznie.pl/</vt:lpwstr>
      </vt:variant>
      <vt:variant>
        <vt:lpwstr/>
      </vt:variant>
      <vt:variant>
        <vt:i4>2162753</vt:i4>
      </vt:variant>
      <vt:variant>
        <vt:i4>3</vt:i4>
      </vt:variant>
      <vt:variant>
        <vt:i4>0</vt:i4>
      </vt:variant>
      <vt:variant>
        <vt:i4>5</vt:i4>
      </vt:variant>
      <vt:variant>
        <vt:lpwstr>mailto:a.mokrzecka-bogucka@dops.wroc.pl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mailto:iod@dops.wroc.pl</vt:lpwstr>
      </vt:variant>
      <vt:variant>
        <vt:lpwstr/>
      </vt:variant>
      <vt:variant>
        <vt:i4>6225942</vt:i4>
      </vt:variant>
      <vt:variant>
        <vt:i4>3</vt:i4>
      </vt:variant>
      <vt:variant>
        <vt:i4>0</vt:i4>
      </vt:variant>
      <vt:variant>
        <vt:i4>5</vt:i4>
      </vt:variant>
      <vt:variant>
        <vt:lpwstr>http://www.dops.wroc.pl/</vt:lpwstr>
      </vt:variant>
      <vt:variant>
        <vt:lpwstr/>
      </vt:variant>
      <vt:variant>
        <vt:i4>7340045</vt:i4>
      </vt:variant>
      <vt:variant>
        <vt:i4>0</vt:i4>
      </vt:variant>
      <vt:variant>
        <vt:i4>0</vt:i4>
      </vt:variant>
      <vt:variant>
        <vt:i4>5</vt:i4>
      </vt:variant>
      <vt:variant>
        <vt:lpwstr>mailto:dops@dops.wroc.pl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Magdalena_Macura</dc:creator>
  <cp:keywords/>
  <cp:lastModifiedBy>Julia Borowczyk</cp:lastModifiedBy>
  <cp:revision>9</cp:revision>
  <cp:lastPrinted>2025-10-08T11:33:00Z</cp:lastPrinted>
  <dcterms:created xsi:type="dcterms:W3CDTF">2026-04-16T10:00:00Z</dcterms:created>
  <dcterms:modified xsi:type="dcterms:W3CDTF">2026-05-11T09:51:00Z</dcterms:modified>
</cp:coreProperties>
</file>