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5D517" w14:textId="77777777" w:rsidR="009444CE" w:rsidRPr="00837106" w:rsidRDefault="009444CE" w:rsidP="009444CE">
      <w:pPr>
        <w:autoSpaceDE w:val="0"/>
        <w:autoSpaceDN w:val="0"/>
        <w:adjustRightInd w:val="0"/>
        <w:jc w:val="right"/>
        <w:rPr>
          <w:rFonts w:ascii="Calibri" w:hAnsi="Calibri" w:cs="Calibri"/>
          <w:b/>
          <w:iCs/>
          <w:color w:val="000000"/>
          <w:sz w:val="28"/>
          <w:szCs w:val="28"/>
        </w:rPr>
      </w:pPr>
    </w:p>
    <w:p w14:paraId="05DCB9A3" w14:textId="322E3EAC" w:rsidR="009444CE" w:rsidRDefault="00CB0914" w:rsidP="00DF67D7">
      <w:pPr>
        <w:autoSpaceDE w:val="0"/>
        <w:autoSpaceDN w:val="0"/>
        <w:adjustRightInd w:val="0"/>
        <w:jc w:val="right"/>
        <w:rPr>
          <w:rFonts w:ascii="Arial" w:hAnsi="Arial" w:cs="Arial"/>
          <w:b/>
          <w:iCs/>
          <w:color w:val="000000"/>
          <w:sz w:val="22"/>
          <w:szCs w:val="22"/>
        </w:rPr>
      </w:pPr>
      <w:r>
        <w:rPr>
          <w:rFonts w:ascii="Calibri" w:hAnsi="Calibri" w:cs="Calibri"/>
        </w:rPr>
        <w:t xml:space="preserve">                                                   </w:t>
      </w:r>
      <w:r w:rsidR="00385872">
        <w:rPr>
          <w:rFonts w:ascii="Calibri" w:hAnsi="Calibri" w:cs="Calibri"/>
        </w:rPr>
        <w:t xml:space="preserve">                               </w:t>
      </w:r>
      <w:r>
        <w:rPr>
          <w:rFonts w:ascii="Calibri" w:hAnsi="Calibri" w:cs="Calibri"/>
        </w:rPr>
        <w:t xml:space="preserve">    </w:t>
      </w:r>
      <w:r w:rsidR="00BA356B" w:rsidRPr="000C126F">
        <w:rPr>
          <w:rFonts w:ascii="Arial" w:hAnsi="Arial" w:cs="Arial"/>
          <w:b/>
          <w:iCs/>
          <w:color w:val="000000"/>
          <w:sz w:val="22"/>
          <w:szCs w:val="22"/>
        </w:rPr>
        <w:t>z</w:t>
      </w:r>
      <w:r w:rsidR="009444CE" w:rsidRPr="000C126F">
        <w:rPr>
          <w:rFonts w:ascii="Arial" w:hAnsi="Arial" w:cs="Arial"/>
          <w:b/>
          <w:iCs/>
          <w:color w:val="000000"/>
          <w:sz w:val="22"/>
          <w:szCs w:val="22"/>
        </w:rPr>
        <w:t xml:space="preserve">ał. nr </w:t>
      </w:r>
      <w:r w:rsidR="007D2FB2" w:rsidRPr="000C126F">
        <w:rPr>
          <w:rFonts w:ascii="Arial" w:hAnsi="Arial" w:cs="Arial"/>
          <w:b/>
          <w:iCs/>
          <w:color w:val="000000"/>
          <w:sz w:val="22"/>
          <w:szCs w:val="22"/>
        </w:rPr>
        <w:t>2</w:t>
      </w:r>
      <w:r w:rsidR="00D90E6A" w:rsidRPr="000C126F">
        <w:rPr>
          <w:rFonts w:ascii="Arial" w:hAnsi="Arial" w:cs="Arial"/>
          <w:b/>
          <w:iCs/>
          <w:color w:val="000000"/>
          <w:sz w:val="22"/>
          <w:szCs w:val="22"/>
        </w:rPr>
        <w:t xml:space="preserve"> do SWZ</w:t>
      </w:r>
      <w:r w:rsidR="00385872">
        <w:rPr>
          <w:rFonts w:ascii="Arial" w:hAnsi="Arial" w:cs="Arial"/>
          <w:b/>
          <w:iCs/>
          <w:color w:val="000000"/>
          <w:sz w:val="22"/>
          <w:szCs w:val="22"/>
        </w:rPr>
        <w:t xml:space="preserve"> 4WOG</w:t>
      </w:r>
      <w:r w:rsidR="0017670B">
        <w:rPr>
          <w:rFonts w:ascii="Arial" w:hAnsi="Arial" w:cs="Arial"/>
          <w:b/>
          <w:iCs/>
          <w:color w:val="000000"/>
          <w:sz w:val="22"/>
          <w:szCs w:val="22"/>
        </w:rPr>
        <w:t>-</w:t>
      </w:r>
      <w:r w:rsidR="00385872">
        <w:rPr>
          <w:rFonts w:ascii="Arial" w:hAnsi="Arial" w:cs="Arial"/>
          <w:b/>
          <w:iCs/>
          <w:color w:val="000000"/>
          <w:sz w:val="22"/>
          <w:szCs w:val="22"/>
        </w:rPr>
        <w:t>1200.2712.</w:t>
      </w:r>
      <w:r w:rsidR="0017670B">
        <w:rPr>
          <w:rFonts w:ascii="Arial" w:hAnsi="Arial" w:cs="Arial"/>
          <w:b/>
          <w:iCs/>
          <w:color w:val="000000"/>
          <w:sz w:val="22"/>
          <w:szCs w:val="22"/>
        </w:rPr>
        <w:t>28</w:t>
      </w:r>
      <w:r w:rsidR="00385872">
        <w:rPr>
          <w:rFonts w:ascii="Arial" w:hAnsi="Arial" w:cs="Arial"/>
          <w:b/>
          <w:iCs/>
          <w:color w:val="000000"/>
          <w:sz w:val="22"/>
          <w:szCs w:val="22"/>
        </w:rPr>
        <w:t>.202</w:t>
      </w:r>
      <w:r w:rsidR="0017670B">
        <w:rPr>
          <w:rFonts w:ascii="Arial" w:hAnsi="Arial" w:cs="Arial"/>
          <w:b/>
          <w:iCs/>
          <w:color w:val="000000"/>
          <w:sz w:val="22"/>
          <w:szCs w:val="22"/>
        </w:rPr>
        <w:t>6</w:t>
      </w:r>
    </w:p>
    <w:p w14:paraId="05A3C016" w14:textId="77777777" w:rsidR="0017670B" w:rsidRPr="000C126F" w:rsidRDefault="0017670B" w:rsidP="00DF67D7">
      <w:pPr>
        <w:autoSpaceDE w:val="0"/>
        <w:autoSpaceDN w:val="0"/>
        <w:adjustRightInd w:val="0"/>
        <w:jc w:val="right"/>
        <w:rPr>
          <w:rFonts w:ascii="Arial" w:hAnsi="Arial" w:cs="Arial"/>
          <w:b/>
          <w:iCs/>
          <w:color w:val="000000"/>
          <w:sz w:val="22"/>
          <w:szCs w:val="22"/>
        </w:rPr>
      </w:pPr>
    </w:p>
    <w:p w14:paraId="7FCA535D" w14:textId="77777777" w:rsidR="006245D5" w:rsidRPr="000C126F" w:rsidRDefault="006245D5" w:rsidP="00381746">
      <w:pPr>
        <w:autoSpaceDE w:val="0"/>
        <w:autoSpaceDN w:val="0"/>
        <w:adjustRightInd w:val="0"/>
        <w:jc w:val="right"/>
        <w:rPr>
          <w:rFonts w:ascii="Arial" w:hAnsi="Arial" w:cs="Arial"/>
          <w:b/>
          <w:iCs/>
          <w:color w:val="000000"/>
          <w:sz w:val="20"/>
          <w:szCs w:val="20"/>
        </w:rPr>
      </w:pPr>
    </w:p>
    <w:p w14:paraId="0FED1CFC" w14:textId="77777777" w:rsidR="009444CE" w:rsidRPr="000C126F" w:rsidRDefault="009444CE" w:rsidP="009444C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0C126F">
        <w:rPr>
          <w:rFonts w:ascii="Arial" w:hAnsi="Arial" w:cs="Arial"/>
          <w:b/>
          <w:bCs/>
          <w:color w:val="000000"/>
          <w:sz w:val="28"/>
          <w:szCs w:val="28"/>
        </w:rPr>
        <w:t>OŚWIADCZENIE WYKONAWCY</w:t>
      </w:r>
    </w:p>
    <w:p w14:paraId="167DAF50" w14:textId="77777777" w:rsidR="009444CE" w:rsidRPr="000C126F" w:rsidRDefault="009444CE" w:rsidP="009444C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0C126F">
        <w:rPr>
          <w:rFonts w:ascii="Arial" w:hAnsi="Arial" w:cs="Arial"/>
          <w:b/>
          <w:bCs/>
          <w:color w:val="000000"/>
          <w:sz w:val="28"/>
          <w:szCs w:val="28"/>
        </w:rPr>
        <w:t>SKŁADANE DO POSTĘPOWANIA W SPRAWIE UDZIELENIA</w:t>
      </w:r>
    </w:p>
    <w:p w14:paraId="6EBB59A4" w14:textId="77777777" w:rsidR="009444CE" w:rsidRPr="000C126F" w:rsidRDefault="009444CE" w:rsidP="009444C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0C126F">
        <w:rPr>
          <w:rFonts w:ascii="Arial" w:hAnsi="Arial" w:cs="Arial"/>
          <w:b/>
          <w:bCs/>
          <w:color w:val="000000"/>
          <w:sz w:val="28"/>
          <w:szCs w:val="28"/>
        </w:rPr>
        <w:t>ZAMÓWIENIA PUBLICZNEGO</w:t>
      </w:r>
    </w:p>
    <w:p w14:paraId="246AD0A8" w14:textId="77777777" w:rsidR="009444CE" w:rsidRPr="000C126F" w:rsidRDefault="009444CE" w:rsidP="009444CE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14:paraId="30D37C0C" w14:textId="77777777" w:rsidR="009444CE" w:rsidRPr="000C126F" w:rsidRDefault="009444CE" w:rsidP="009444C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0C126F">
        <w:rPr>
          <w:rFonts w:ascii="Arial" w:hAnsi="Arial" w:cs="Arial"/>
          <w:b/>
          <w:bCs/>
          <w:color w:val="000000"/>
        </w:rPr>
        <w:t>Część I:</w:t>
      </w:r>
    </w:p>
    <w:p w14:paraId="3C4AA8FC" w14:textId="77777777" w:rsidR="009444CE" w:rsidRPr="000C126F" w:rsidRDefault="009444CE" w:rsidP="009444C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</w:p>
    <w:p w14:paraId="1741901C" w14:textId="77777777" w:rsidR="009444CE" w:rsidRPr="000C126F" w:rsidRDefault="009444CE" w:rsidP="009444CE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  <w:r w:rsidRPr="000C126F">
        <w:rPr>
          <w:rFonts w:ascii="Arial" w:hAnsi="Arial" w:cs="Arial"/>
          <w:b/>
          <w:bCs/>
          <w:color w:val="000000"/>
        </w:rPr>
        <w:t>Informacje dotyczące instytucji zamawiającej i postępowania o udzielenie zamówienia</w:t>
      </w:r>
    </w:p>
    <w:p w14:paraId="49423D5D" w14:textId="77777777" w:rsidR="009444CE" w:rsidRPr="000C126F" w:rsidRDefault="009444CE" w:rsidP="009444CE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14:paraId="0D3905A9" w14:textId="77777777" w:rsidR="009444CE" w:rsidRPr="000C126F" w:rsidRDefault="009444CE" w:rsidP="009444CE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0C126F">
        <w:rPr>
          <w:rFonts w:ascii="Arial" w:hAnsi="Arial" w:cs="Arial"/>
          <w:color w:val="000000"/>
        </w:rPr>
        <w:t>1. Nazwa, adresy i dane kontaktowe instytucji zamawiającej.</w:t>
      </w:r>
    </w:p>
    <w:p w14:paraId="5F9AD4F2" w14:textId="77777777" w:rsidR="009444CE" w:rsidRPr="000C126F" w:rsidRDefault="009444CE" w:rsidP="009444CE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51E83CBA" w14:textId="77777777" w:rsidR="000C126F" w:rsidRPr="000C126F" w:rsidRDefault="000C126F" w:rsidP="000C126F">
      <w:pPr>
        <w:autoSpaceDE w:val="0"/>
        <w:autoSpaceDN w:val="0"/>
        <w:adjustRightInd w:val="0"/>
        <w:rPr>
          <w:rFonts w:ascii="Arial" w:hAnsi="Arial" w:cs="Arial"/>
          <w:b/>
          <w:color w:val="000000"/>
        </w:rPr>
      </w:pPr>
      <w:r w:rsidRPr="000C126F">
        <w:rPr>
          <w:rFonts w:ascii="Arial" w:hAnsi="Arial" w:cs="Arial"/>
          <w:b/>
          <w:color w:val="000000"/>
        </w:rPr>
        <w:t>4 WOJSKOWY ODDZIAŁ GOSPODARCZY</w:t>
      </w:r>
    </w:p>
    <w:p w14:paraId="556E8C3A" w14:textId="77777777" w:rsidR="000C126F" w:rsidRPr="000C126F" w:rsidRDefault="000C126F" w:rsidP="000C126F">
      <w:pPr>
        <w:autoSpaceDE w:val="0"/>
        <w:autoSpaceDN w:val="0"/>
        <w:adjustRightInd w:val="0"/>
        <w:rPr>
          <w:rFonts w:ascii="Arial" w:hAnsi="Arial" w:cs="Arial"/>
          <w:b/>
          <w:color w:val="000000"/>
        </w:rPr>
      </w:pPr>
      <w:r w:rsidRPr="000C126F">
        <w:rPr>
          <w:rFonts w:ascii="Arial" w:hAnsi="Arial" w:cs="Arial"/>
          <w:b/>
          <w:color w:val="000000"/>
        </w:rPr>
        <w:t>44-121 Gliwice</w:t>
      </w:r>
    </w:p>
    <w:p w14:paraId="0D06730D" w14:textId="77777777" w:rsidR="000C126F" w:rsidRPr="000C126F" w:rsidRDefault="000C126F" w:rsidP="000C126F">
      <w:pPr>
        <w:autoSpaceDE w:val="0"/>
        <w:autoSpaceDN w:val="0"/>
        <w:adjustRightInd w:val="0"/>
        <w:rPr>
          <w:rFonts w:ascii="Arial" w:hAnsi="Arial" w:cs="Arial"/>
          <w:b/>
          <w:color w:val="000000"/>
        </w:rPr>
      </w:pPr>
      <w:r w:rsidRPr="000C126F">
        <w:rPr>
          <w:rFonts w:ascii="Arial" w:hAnsi="Arial" w:cs="Arial"/>
          <w:b/>
          <w:color w:val="000000"/>
        </w:rPr>
        <w:t>ul. Gen. Andersa 47</w:t>
      </w:r>
    </w:p>
    <w:p w14:paraId="4B78755D" w14:textId="77777777" w:rsidR="009444CE" w:rsidRPr="000C126F" w:rsidRDefault="009444CE" w:rsidP="000C126F">
      <w:pPr>
        <w:autoSpaceDE w:val="0"/>
        <w:autoSpaceDN w:val="0"/>
        <w:adjustRightInd w:val="0"/>
        <w:rPr>
          <w:rFonts w:ascii="Arial" w:hAnsi="Arial" w:cs="Arial"/>
          <w:color w:val="0000FF"/>
          <w:sz w:val="16"/>
          <w:szCs w:val="16"/>
        </w:rPr>
      </w:pPr>
      <w:r w:rsidRPr="000C126F">
        <w:rPr>
          <w:rFonts w:ascii="Arial" w:hAnsi="Arial" w:cs="Arial"/>
          <w:color w:val="000000"/>
        </w:rPr>
        <w:t xml:space="preserve"> </w:t>
      </w:r>
    </w:p>
    <w:p w14:paraId="673B611A" w14:textId="77777777" w:rsidR="009444CE" w:rsidRPr="000C126F" w:rsidRDefault="009444CE" w:rsidP="009444CE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0C126F">
        <w:rPr>
          <w:rFonts w:ascii="Arial" w:hAnsi="Arial" w:cs="Arial"/>
          <w:color w:val="000000"/>
        </w:rPr>
        <w:t xml:space="preserve">2. Tytuł zamówienia: </w:t>
      </w:r>
    </w:p>
    <w:p w14:paraId="6C0906FF" w14:textId="77777777" w:rsidR="000C126F" w:rsidRDefault="000C126F" w:rsidP="000C126F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</w:rPr>
      </w:pPr>
    </w:p>
    <w:p w14:paraId="315E5BB3" w14:textId="77777777" w:rsidR="00205D9C" w:rsidRPr="00BF762B" w:rsidRDefault="00BF762B" w:rsidP="00BF762B">
      <w:pPr>
        <w:pStyle w:val="Akapitzlist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BF762B">
        <w:rPr>
          <w:rFonts w:ascii="Arial" w:hAnsi="Arial" w:cs="Arial"/>
          <w:b/>
          <w:sz w:val="28"/>
          <w:szCs w:val="28"/>
        </w:rPr>
        <w:t>Zakup leków i medycznych środków materiałowych</w:t>
      </w:r>
    </w:p>
    <w:p w14:paraId="0BF0ADA2" w14:textId="745B1B12" w:rsidR="000C126F" w:rsidRPr="008C3E08" w:rsidRDefault="008C3E08" w:rsidP="000C126F">
      <w:pPr>
        <w:tabs>
          <w:tab w:val="left" w:pos="4032"/>
        </w:tabs>
        <w:spacing w:line="360" w:lineRule="atLeast"/>
        <w:jc w:val="center"/>
      </w:pPr>
      <w:r w:rsidRPr="008C3E08">
        <w:rPr>
          <w:rFonts w:ascii="Arial" w:hAnsi="Arial" w:cs="Arial"/>
          <w:b/>
        </w:rPr>
        <w:t>Nr sprawy: 4WOG</w:t>
      </w:r>
      <w:r w:rsidR="0017670B">
        <w:rPr>
          <w:rFonts w:ascii="Arial" w:hAnsi="Arial" w:cs="Arial"/>
          <w:b/>
        </w:rPr>
        <w:t>-</w:t>
      </w:r>
      <w:r w:rsidRPr="008C3E08">
        <w:rPr>
          <w:rFonts w:ascii="Arial" w:hAnsi="Arial" w:cs="Arial"/>
          <w:b/>
        </w:rPr>
        <w:t>1200.2712.</w:t>
      </w:r>
      <w:r w:rsidR="0017670B">
        <w:rPr>
          <w:rFonts w:ascii="Arial" w:hAnsi="Arial" w:cs="Arial"/>
          <w:b/>
        </w:rPr>
        <w:t>28</w:t>
      </w:r>
      <w:r w:rsidR="00385872">
        <w:rPr>
          <w:rFonts w:ascii="Arial" w:hAnsi="Arial" w:cs="Arial"/>
          <w:b/>
        </w:rPr>
        <w:t>.</w:t>
      </w:r>
      <w:r w:rsidR="000C126F" w:rsidRPr="008C3E08">
        <w:rPr>
          <w:rFonts w:ascii="Arial" w:hAnsi="Arial" w:cs="Arial"/>
          <w:b/>
        </w:rPr>
        <w:t>202</w:t>
      </w:r>
      <w:r w:rsidR="0017670B">
        <w:rPr>
          <w:rFonts w:ascii="Arial" w:hAnsi="Arial" w:cs="Arial"/>
          <w:b/>
        </w:rPr>
        <w:t>6</w:t>
      </w:r>
    </w:p>
    <w:p w14:paraId="2B41DDE5" w14:textId="77777777" w:rsidR="000C126F" w:rsidRPr="000C126F" w:rsidRDefault="000C126F" w:rsidP="000C126F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18EA5CF5" w14:textId="77777777" w:rsidR="009B3F13" w:rsidRPr="000C126F" w:rsidRDefault="009B3F13" w:rsidP="009444CE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71FCD068" w14:textId="77777777" w:rsidR="009444CE" w:rsidRPr="000C126F" w:rsidRDefault="009444CE" w:rsidP="009444C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0C126F">
        <w:rPr>
          <w:rFonts w:ascii="Arial" w:hAnsi="Arial" w:cs="Arial"/>
          <w:b/>
          <w:bCs/>
          <w:color w:val="000000"/>
        </w:rPr>
        <w:t>Część II:</w:t>
      </w:r>
    </w:p>
    <w:p w14:paraId="0AD428D6" w14:textId="77777777" w:rsidR="009444CE" w:rsidRPr="000C126F" w:rsidRDefault="009444CE" w:rsidP="009444C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</w:p>
    <w:p w14:paraId="082F4162" w14:textId="77777777" w:rsidR="009444CE" w:rsidRPr="000C126F" w:rsidRDefault="009444CE" w:rsidP="009444CE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  <w:r w:rsidRPr="000C126F">
        <w:rPr>
          <w:rFonts w:ascii="Arial" w:hAnsi="Arial" w:cs="Arial"/>
          <w:b/>
          <w:bCs/>
          <w:color w:val="000000"/>
        </w:rPr>
        <w:t xml:space="preserve">Informacje dotyczące </w:t>
      </w:r>
      <w:r w:rsidR="0060448A" w:rsidRPr="000C126F">
        <w:rPr>
          <w:rFonts w:ascii="Arial" w:hAnsi="Arial" w:cs="Arial"/>
          <w:b/>
          <w:bCs/>
          <w:color w:val="000000"/>
        </w:rPr>
        <w:t>W</w:t>
      </w:r>
      <w:r w:rsidRPr="000C126F">
        <w:rPr>
          <w:rFonts w:ascii="Arial" w:hAnsi="Arial" w:cs="Arial"/>
          <w:b/>
          <w:bCs/>
          <w:color w:val="000000"/>
        </w:rPr>
        <w:t>ykonawcy</w:t>
      </w:r>
      <w:r w:rsidR="009733BC" w:rsidRPr="000C126F">
        <w:rPr>
          <w:rFonts w:ascii="Arial" w:hAnsi="Arial" w:cs="Arial"/>
          <w:b/>
          <w:bCs/>
          <w:color w:val="000000"/>
        </w:rPr>
        <w:t>:</w:t>
      </w:r>
    </w:p>
    <w:p w14:paraId="17EC0374" w14:textId="77777777" w:rsidR="009444CE" w:rsidRPr="000C126F" w:rsidRDefault="009733BC" w:rsidP="009444CE">
      <w:pPr>
        <w:autoSpaceDE w:val="0"/>
        <w:autoSpaceDN w:val="0"/>
        <w:adjustRightInd w:val="0"/>
        <w:rPr>
          <w:rFonts w:ascii="Arial" w:hAnsi="Arial" w:cs="Arial"/>
          <w:i/>
          <w:color w:val="000000"/>
          <w:sz w:val="20"/>
          <w:szCs w:val="20"/>
        </w:rPr>
      </w:pPr>
      <w:r w:rsidRPr="000C126F">
        <w:rPr>
          <w:rFonts w:ascii="Arial" w:hAnsi="Arial" w:cs="Arial"/>
          <w:i/>
          <w:color w:val="000000"/>
          <w:sz w:val="20"/>
          <w:szCs w:val="20"/>
        </w:rPr>
        <w:t xml:space="preserve"> </w:t>
      </w:r>
      <w:r w:rsidR="00574483" w:rsidRPr="000C126F">
        <w:rPr>
          <w:rFonts w:ascii="Arial" w:hAnsi="Arial" w:cs="Arial"/>
          <w:i/>
          <w:color w:val="000000"/>
          <w:sz w:val="20"/>
          <w:szCs w:val="20"/>
        </w:rPr>
        <w:t>(pełna nazwa/firma, adres w zależności od podmiotu)</w:t>
      </w:r>
      <w:r w:rsidR="009444CE" w:rsidRPr="000C126F">
        <w:rPr>
          <w:rFonts w:ascii="Arial" w:hAnsi="Arial" w:cs="Arial"/>
          <w:i/>
          <w:color w:val="000000"/>
          <w:sz w:val="20"/>
          <w:szCs w:val="20"/>
        </w:rPr>
        <w:t xml:space="preserve"> </w:t>
      </w:r>
    </w:p>
    <w:p w14:paraId="544D2B1E" w14:textId="77777777" w:rsidR="009444CE" w:rsidRPr="000C126F" w:rsidRDefault="009444CE" w:rsidP="009444CE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2F7BFDA8" w14:textId="77777777" w:rsidR="009444CE" w:rsidRPr="000C126F" w:rsidRDefault="009444CE" w:rsidP="009444CE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0C126F">
        <w:rPr>
          <w:rFonts w:ascii="Arial" w:hAnsi="Arial" w:cs="Arial"/>
          <w:color w:val="000000"/>
        </w:rPr>
        <w:t>……………………</w:t>
      </w:r>
      <w:r w:rsidR="000C126F">
        <w:rPr>
          <w:rFonts w:ascii="Arial" w:hAnsi="Arial" w:cs="Arial"/>
          <w:color w:val="000000"/>
        </w:rPr>
        <w:t>……………………………………………………………………………..</w:t>
      </w:r>
    </w:p>
    <w:p w14:paraId="42BEF51E" w14:textId="77777777" w:rsidR="00381746" w:rsidRPr="000C126F" w:rsidRDefault="00381746" w:rsidP="009444CE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32CE46A2" w14:textId="77777777" w:rsidR="009444CE" w:rsidRPr="000C126F" w:rsidRDefault="009444CE" w:rsidP="009444CE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0C126F">
        <w:rPr>
          <w:rFonts w:ascii="Arial" w:hAnsi="Arial" w:cs="Arial"/>
          <w:color w:val="000000"/>
        </w:rPr>
        <w:t>…………….……...............................................................................</w:t>
      </w:r>
      <w:r w:rsidR="000C126F">
        <w:rPr>
          <w:rFonts w:ascii="Arial" w:hAnsi="Arial" w:cs="Arial"/>
          <w:color w:val="000000"/>
        </w:rPr>
        <w:t>..............................</w:t>
      </w:r>
    </w:p>
    <w:p w14:paraId="2E787A50" w14:textId="77777777" w:rsidR="009444CE" w:rsidRPr="000C126F" w:rsidRDefault="009444CE" w:rsidP="009444CE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5EF91126" w14:textId="77777777" w:rsidR="009444CE" w:rsidRPr="000C126F" w:rsidRDefault="009444CE" w:rsidP="009444CE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  <w:r w:rsidRPr="000C126F">
        <w:rPr>
          <w:rFonts w:ascii="Arial" w:hAnsi="Arial" w:cs="Arial"/>
          <w:b/>
          <w:bCs/>
          <w:color w:val="000000"/>
        </w:rPr>
        <w:t xml:space="preserve">Informacje na temat przedstawicieli </w:t>
      </w:r>
      <w:r w:rsidR="009B3F13" w:rsidRPr="000C126F">
        <w:rPr>
          <w:rFonts w:ascii="Arial" w:hAnsi="Arial" w:cs="Arial"/>
          <w:b/>
          <w:bCs/>
          <w:color w:val="000000"/>
        </w:rPr>
        <w:t xml:space="preserve"> </w:t>
      </w:r>
      <w:r w:rsidRPr="000C126F">
        <w:rPr>
          <w:rFonts w:ascii="Arial" w:hAnsi="Arial" w:cs="Arial"/>
          <w:b/>
          <w:bCs/>
          <w:color w:val="000000"/>
        </w:rPr>
        <w:t>Wykonawcy</w:t>
      </w:r>
      <w:r w:rsidR="009733BC" w:rsidRPr="000C126F">
        <w:rPr>
          <w:rFonts w:ascii="Arial" w:hAnsi="Arial" w:cs="Arial"/>
          <w:b/>
          <w:bCs/>
          <w:color w:val="000000"/>
        </w:rPr>
        <w:t>:</w:t>
      </w:r>
    </w:p>
    <w:p w14:paraId="1413C097" w14:textId="77777777" w:rsidR="009444CE" w:rsidRPr="000C126F" w:rsidRDefault="009444CE" w:rsidP="009444CE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14:paraId="54D015E7" w14:textId="77777777" w:rsidR="009444CE" w:rsidRPr="000C126F" w:rsidRDefault="009444CE" w:rsidP="009444CE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0C126F">
        <w:rPr>
          <w:rFonts w:ascii="Arial" w:hAnsi="Arial" w:cs="Arial"/>
          <w:color w:val="000000"/>
        </w:rPr>
        <w:t xml:space="preserve">Proszę podać imię i nazwisko (imiona i nazwiska) oraz adres (-) osoby (osób) </w:t>
      </w:r>
      <w:r w:rsidRPr="000C126F">
        <w:rPr>
          <w:rFonts w:ascii="Arial" w:hAnsi="Arial" w:cs="Arial"/>
          <w:b/>
          <w:bCs/>
          <w:color w:val="000000"/>
        </w:rPr>
        <w:t xml:space="preserve">upoważnionych do  reprezentowania </w:t>
      </w:r>
      <w:r w:rsidR="0060448A" w:rsidRPr="000C126F">
        <w:rPr>
          <w:rFonts w:ascii="Arial" w:hAnsi="Arial" w:cs="Arial"/>
          <w:b/>
          <w:bCs/>
          <w:color w:val="000000"/>
        </w:rPr>
        <w:t>W</w:t>
      </w:r>
      <w:r w:rsidRPr="000C126F">
        <w:rPr>
          <w:rFonts w:ascii="Arial" w:hAnsi="Arial" w:cs="Arial"/>
          <w:b/>
          <w:bCs/>
          <w:color w:val="000000"/>
        </w:rPr>
        <w:t xml:space="preserve">ykonawcy </w:t>
      </w:r>
      <w:r w:rsidRPr="000C126F">
        <w:rPr>
          <w:rFonts w:ascii="Arial" w:hAnsi="Arial" w:cs="Arial"/>
          <w:color w:val="000000"/>
        </w:rPr>
        <w:t>na potrzeby niniejszego postępowania o udzielenie zamówienia:</w:t>
      </w:r>
    </w:p>
    <w:p w14:paraId="4DE52FD6" w14:textId="77777777" w:rsidR="009444CE" w:rsidRPr="000C126F" w:rsidRDefault="009444CE" w:rsidP="009444CE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6C68F450" w14:textId="77777777" w:rsidR="009444CE" w:rsidRPr="000C126F" w:rsidRDefault="009444CE" w:rsidP="009444CE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0C126F">
        <w:rPr>
          <w:rFonts w:ascii="Arial" w:hAnsi="Arial" w:cs="Arial"/>
          <w:color w:val="000000"/>
        </w:rPr>
        <w:t xml:space="preserve">Imię i nazwisko: </w:t>
      </w:r>
      <w:r w:rsidR="00A35BB4" w:rsidRPr="000C126F">
        <w:rPr>
          <w:rFonts w:ascii="Arial" w:hAnsi="Arial" w:cs="Arial"/>
          <w:color w:val="000000"/>
        </w:rPr>
        <w:t>…</w:t>
      </w:r>
      <w:r w:rsidRPr="000C126F">
        <w:rPr>
          <w:rFonts w:ascii="Arial" w:hAnsi="Arial" w:cs="Arial"/>
          <w:color w:val="000000"/>
        </w:rPr>
        <w:t>…………………………………………………………………………...…</w:t>
      </w:r>
    </w:p>
    <w:p w14:paraId="11719D86" w14:textId="77777777" w:rsidR="00B81D51" w:rsidRPr="000C126F" w:rsidRDefault="00B81D51" w:rsidP="009444CE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4EB4C5EA" w14:textId="77777777" w:rsidR="000C126F" w:rsidRDefault="00B81D51" w:rsidP="00B81D51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0C126F">
        <w:rPr>
          <w:rFonts w:ascii="Arial" w:hAnsi="Arial" w:cs="Arial"/>
          <w:color w:val="000000"/>
        </w:rPr>
        <w:t xml:space="preserve">telefon: ………………………………   </w:t>
      </w:r>
    </w:p>
    <w:p w14:paraId="0819909B" w14:textId="77777777" w:rsidR="00B81D51" w:rsidRPr="000C126F" w:rsidRDefault="00B81D51" w:rsidP="00B81D51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0C126F">
        <w:rPr>
          <w:rFonts w:ascii="Arial" w:hAnsi="Arial" w:cs="Arial"/>
          <w:color w:val="000000"/>
        </w:rPr>
        <w:t>e-mail: …………………………………….……..…...</w:t>
      </w:r>
    </w:p>
    <w:p w14:paraId="57CD41AE" w14:textId="77777777" w:rsidR="009444CE" w:rsidRPr="000C126F" w:rsidRDefault="009444CE" w:rsidP="009444CE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785D92F7" w14:textId="77777777" w:rsidR="00A35BB4" w:rsidRPr="000C126F" w:rsidRDefault="00B81D51" w:rsidP="009444CE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0C126F">
        <w:rPr>
          <w:rFonts w:ascii="Arial" w:hAnsi="Arial" w:cs="Arial"/>
          <w:color w:val="000000"/>
        </w:rPr>
        <w:t>Podstawa do reprezentacji</w:t>
      </w:r>
      <w:r w:rsidR="009444CE" w:rsidRPr="000C126F">
        <w:rPr>
          <w:rFonts w:ascii="Arial" w:hAnsi="Arial" w:cs="Arial"/>
          <w:color w:val="000000"/>
        </w:rPr>
        <w:t>: ……………………………………</w:t>
      </w:r>
      <w:r w:rsidR="00A35BB4" w:rsidRPr="000C126F">
        <w:rPr>
          <w:rFonts w:ascii="Arial" w:hAnsi="Arial" w:cs="Arial"/>
          <w:color w:val="000000"/>
        </w:rPr>
        <w:t>.</w:t>
      </w:r>
      <w:r w:rsidR="009444CE" w:rsidRPr="000C126F">
        <w:rPr>
          <w:rFonts w:ascii="Arial" w:hAnsi="Arial" w:cs="Arial"/>
          <w:color w:val="000000"/>
        </w:rPr>
        <w:t>……..……….…</w:t>
      </w:r>
      <w:r w:rsidR="00574483" w:rsidRPr="000C126F">
        <w:rPr>
          <w:rFonts w:ascii="Arial" w:hAnsi="Arial" w:cs="Arial"/>
          <w:color w:val="000000"/>
        </w:rPr>
        <w:t>…………</w:t>
      </w:r>
      <w:r w:rsidRPr="000C126F">
        <w:rPr>
          <w:rFonts w:ascii="Arial" w:hAnsi="Arial" w:cs="Arial"/>
          <w:color w:val="000000"/>
        </w:rPr>
        <w:t>..</w:t>
      </w:r>
      <w:r w:rsidR="00574483" w:rsidRPr="000C126F">
        <w:rPr>
          <w:rFonts w:ascii="Arial" w:hAnsi="Arial" w:cs="Arial"/>
          <w:color w:val="000000"/>
        </w:rPr>
        <w:t>…</w:t>
      </w:r>
    </w:p>
    <w:p w14:paraId="38DBF701" w14:textId="77777777" w:rsidR="00BF762B" w:rsidRDefault="00BF762B" w:rsidP="009444C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</w:p>
    <w:p w14:paraId="699FC324" w14:textId="77777777" w:rsidR="00BF762B" w:rsidRDefault="00BF762B" w:rsidP="009444C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</w:p>
    <w:p w14:paraId="0A67C51E" w14:textId="77777777" w:rsidR="00BF762B" w:rsidRDefault="00BF762B" w:rsidP="009444C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</w:p>
    <w:p w14:paraId="4A01B91C" w14:textId="77777777" w:rsidR="009444CE" w:rsidRPr="000C126F" w:rsidRDefault="009444CE" w:rsidP="009444C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0C126F">
        <w:rPr>
          <w:rFonts w:ascii="Arial" w:hAnsi="Arial" w:cs="Arial"/>
          <w:b/>
          <w:bCs/>
          <w:color w:val="000000"/>
        </w:rPr>
        <w:lastRenderedPageBreak/>
        <w:t>Część III:</w:t>
      </w:r>
    </w:p>
    <w:p w14:paraId="3F273D44" w14:textId="77777777" w:rsidR="009444CE" w:rsidRPr="000C126F" w:rsidRDefault="009444CE" w:rsidP="009444C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</w:p>
    <w:p w14:paraId="5F66283A" w14:textId="77777777" w:rsidR="009444CE" w:rsidRPr="000C126F" w:rsidRDefault="009444CE" w:rsidP="009444C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0C126F">
        <w:rPr>
          <w:rFonts w:ascii="Arial" w:hAnsi="Arial" w:cs="Arial"/>
          <w:b/>
          <w:bCs/>
          <w:color w:val="000000"/>
          <w:sz w:val="28"/>
          <w:szCs w:val="28"/>
        </w:rPr>
        <w:t>OŚWIADCZENIE WYKONAWCY</w:t>
      </w:r>
    </w:p>
    <w:p w14:paraId="6D2220B2" w14:textId="77777777" w:rsidR="009444CE" w:rsidRPr="000C126F" w:rsidRDefault="009444CE" w:rsidP="009444C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</w:p>
    <w:p w14:paraId="514D2E85" w14:textId="77777777" w:rsidR="009B3F13" w:rsidRPr="000C126F" w:rsidRDefault="009444CE" w:rsidP="00574483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  <w:r w:rsidRPr="000C126F">
        <w:rPr>
          <w:rFonts w:ascii="Arial" w:hAnsi="Arial" w:cs="Arial"/>
          <w:color w:val="000000"/>
        </w:rPr>
        <w:t xml:space="preserve">składane   na   podstawie   art.   </w:t>
      </w:r>
      <w:r w:rsidR="00574483" w:rsidRPr="000C126F">
        <w:rPr>
          <w:rFonts w:ascii="Arial" w:hAnsi="Arial" w:cs="Arial"/>
          <w:color w:val="000000"/>
        </w:rPr>
        <w:t>1</w:t>
      </w:r>
      <w:r w:rsidRPr="000C126F">
        <w:rPr>
          <w:rFonts w:ascii="Arial" w:hAnsi="Arial" w:cs="Arial"/>
          <w:color w:val="000000"/>
        </w:rPr>
        <w:t xml:space="preserve">25 ust.  1 ustawy z dnia </w:t>
      </w:r>
      <w:r w:rsidR="00574483" w:rsidRPr="000C126F">
        <w:rPr>
          <w:rFonts w:ascii="Arial" w:hAnsi="Arial" w:cs="Arial"/>
          <w:color w:val="000000"/>
        </w:rPr>
        <w:t>11 września</w:t>
      </w:r>
      <w:r w:rsidRPr="000C126F">
        <w:rPr>
          <w:rFonts w:ascii="Arial" w:hAnsi="Arial" w:cs="Arial"/>
          <w:color w:val="000000"/>
        </w:rPr>
        <w:t xml:space="preserve"> 20</w:t>
      </w:r>
      <w:r w:rsidR="00574483" w:rsidRPr="000C126F">
        <w:rPr>
          <w:rFonts w:ascii="Arial" w:hAnsi="Arial" w:cs="Arial"/>
          <w:color w:val="000000"/>
        </w:rPr>
        <w:t>19</w:t>
      </w:r>
      <w:r w:rsidRPr="000C126F">
        <w:rPr>
          <w:rFonts w:ascii="Arial" w:hAnsi="Arial" w:cs="Arial"/>
          <w:color w:val="000000"/>
        </w:rPr>
        <w:t xml:space="preserve"> r. </w:t>
      </w:r>
    </w:p>
    <w:p w14:paraId="18FE86DA" w14:textId="77777777" w:rsidR="009444CE" w:rsidRPr="000C126F" w:rsidRDefault="009444CE" w:rsidP="00574483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  <w:r w:rsidRPr="000C126F">
        <w:rPr>
          <w:rFonts w:ascii="Arial" w:hAnsi="Arial" w:cs="Arial"/>
          <w:color w:val="000000"/>
        </w:rPr>
        <w:t>Prawo zamówień</w:t>
      </w:r>
      <w:r w:rsidR="00574483" w:rsidRPr="000C126F">
        <w:rPr>
          <w:rFonts w:ascii="Arial" w:hAnsi="Arial" w:cs="Arial"/>
          <w:color w:val="000000"/>
        </w:rPr>
        <w:t xml:space="preserve">  </w:t>
      </w:r>
      <w:r w:rsidRPr="000C126F">
        <w:rPr>
          <w:rFonts w:ascii="Arial" w:hAnsi="Arial" w:cs="Arial"/>
          <w:color w:val="000000"/>
        </w:rPr>
        <w:t>publicznych  (dalej jako: ustawa</w:t>
      </w:r>
      <w:r w:rsidR="00A618C7" w:rsidRPr="000C126F">
        <w:rPr>
          <w:rFonts w:ascii="Arial" w:hAnsi="Arial" w:cs="Arial"/>
          <w:color w:val="000000"/>
        </w:rPr>
        <w:t xml:space="preserve"> </w:t>
      </w:r>
      <w:r w:rsidR="00574483" w:rsidRPr="000C126F">
        <w:rPr>
          <w:rFonts w:ascii="Arial" w:hAnsi="Arial" w:cs="Arial"/>
          <w:color w:val="000000"/>
        </w:rPr>
        <w:t>Pzp)</w:t>
      </w:r>
    </w:p>
    <w:p w14:paraId="77880733" w14:textId="77777777" w:rsidR="009444CE" w:rsidRPr="000C126F" w:rsidRDefault="009444CE" w:rsidP="009444CE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38891D99" w14:textId="77777777" w:rsidR="009444CE" w:rsidRPr="000C126F" w:rsidRDefault="009444CE" w:rsidP="0025588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u w:val="single"/>
        </w:rPr>
      </w:pPr>
      <w:r w:rsidRPr="000C126F">
        <w:rPr>
          <w:rFonts w:ascii="Arial" w:hAnsi="Arial" w:cs="Arial"/>
          <w:b/>
          <w:bCs/>
          <w:color w:val="000000"/>
          <w:u w:val="single"/>
        </w:rPr>
        <w:t>DOTYCZĄCE PRZESŁANEK WYKLUCZENIA Z POSTĘPOWANIA</w:t>
      </w:r>
    </w:p>
    <w:p w14:paraId="7F4149F9" w14:textId="77777777" w:rsidR="00255882" w:rsidRPr="000C126F" w:rsidRDefault="00255882" w:rsidP="00574483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14:paraId="06BFDC08" w14:textId="77777777" w:rsidR="009444CE" w:rsidRPr="000C126F" w:rsidRDefault="009444CE" w:rsidP="009444CE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0C126F">
        <w:rPr>
          <w:rFonts w:ascii="Arial" w:hAnsi="Arial" w:cs="Arial"/>
          <w:bCs/>
          <w:color w:val="000000"/>
        </w:rPr>
        <w:t>1.</w:t>
      </w:r>
      <w:r w:rsidRPr="000C126F">
        <w:rPr>
          <w:rFonts w:ascii="Arial" w:hAnsi="Arial" w:cs="Arial"/>
          <w:b/>
          <w:bCs/>
          <w:color w:val="000000"/>
        </w:rPr>
        <w:t xml:space="preserve"> </w:t>
      </w:r>
      <w:r w:rsidRPr="000C126F">
        <w:rPr>
          <w:rFonts w:ascii="Arial" w:hAnsi="Arial" w:cs="Arial"/>
          <w:color w:val="000000"/>
        </w:rPr>
        <w:t>Oświadczam, że nie podlegam wykluczeniu z post</w:t>
      </w:r>
      <w:r w:rsidR="00255882" w:rsidRPr="000C126F">
        <w:rPr>
          <w:rFonts w:ascii="Arial" w:hAnsi="Arial" w:cs="Arial"/>
          <w:color w:val="000000"/>
        </w:rPr>
        <w:t>ę</w:t>
      </w:r>
      <w:r w:rsidRPr="000C126F">
        <w:rPr>
          <w:rFonts w:ascii="Arial" w:hAnsi="Arial" w:cs="Arial"/>
          <w:color w:val="000000"/>
        </w:rPr>
        <w:t xml:space="preserve">powania na podstawie </w:t>
      </w:r>
      <w:r w:rsidRPr="000C126F">
        <w:rPr>
          <w:rFonts w:ascii="Arial" w:hAnsi="Arial" w:cs="Arial"/>
          <w:b/>
          <w:color w:val="000000"/>
        </w:rPr>
        <w:t xml:space="preserve">art. </w:t>
      </w:r>
      <w:r w:rsidR="00574483" w:rsidRPr="000C126F">
        <w:rPr>
          <w:rFonts w:ascii="Arial" w:hAnsi="Arial" w:cs="Arial"/>
          <w:b/>
          <w:color w:val="000000"/>
        </w:rPr>
        <w:t>108</w:t>
      </w:r>
      <w:r w:rsidRPr="000C126F">
        <w:rPr>
          <w:rFonts w:ascii="Arial" w:hAnsi="Arial" w:cs="Arial"/>
          <w:b/>
          <w:color w:val="000000"/>
        </w:rPr>
        <w:t xml:space="preserve"> </w:t>
      </w:r>
      <w:r w:rsidR="00352C3E" w:rsidRPr="000C126F">
        <w:rPr>
          <w:rFonts w:ascii="Arial" w:hAnsi="Arial" w:cs="Arial"/>
          <w:b/>
          <w:color w:val="000000"/>
        </w:rPr>
        <w:t>u</w:t>
      </w:r>
      <w:r w:rsidRPr="000C126F">
        <w:rPr>
          <w:rFonts w:ascii="Arial" w:hAnsi="Arial" w:cs="Arial"/>
          <w:b/>
          <w:color w:val="000000"/>
        </w:rPr>
        <w:t>st. 1 pkt 1</w:t>
      </w:r>
      <w:r w:rsidR="00574483" w:rsidRPr="000C126F">
        <w:rPr>
          <w:rFonts w:ascii="Arial" w:hAnsi="Arial" w:cs="Arial"/>
          <w:b/>
          <w:color w:val="000000"/>
        </w:rPr>
        <w:t xml:space="preserve"> - 6</w:t>
      </w:r>
      <w:r w:rsidR="00A35BB4" w:rsidRPr="000C126F">
        <w:rPr>
          <w:rFonts w:ascii="Arial" w:hAnsi="Arial" w:cs="Arial"/>
          <w:color w:val="000000"/>
        </w:rPr>
        <w:t xml:space="preserve"> </w:t>
      </w:r>
      <w:r w:rsidRPr="000C126F">
        <w:rPr>
          <w:rFonts w:ascii="Arial" w:hAnsi="Arial" w:cs="Arial"/>
          <w:color w:val="000000"/>
        </w:rPr>
        <w:t xml:space="preserve"> ustawy Pzp.</w:t>
      </w:r>
    </w:p>
    <w:p w14:paraId="0968DB14" w14:textId="77777777" w:rsidR="009444CE" w:rsidRPr="000C126F" w:rsidRDefault="007342E2" w:rsidP="009444CE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0C126F">
        <w:rPr>
          <w:rFonts w:ascii="Arial" w:hAnsi="Arial" w:cs="Arial"/>
          <w:color w:val="000000"/>
        </w:rPr>
        <w:t xml:space="preserve">            </w:t>
      </w:r>
      <w:r w:rsidR="00626BD5" w:rsidRPr="000C126F">
        <w:rPr>
          <w:rFonts w:ascii="Arial" w:hAnsi="Arial" w:cs="Arial"/>
          <w:color w:val="000000"/>
        </w:rPr>
        <w:t xml:space="preserve">            </w:t>
      </w:r>
    </w:p>
    <w:p w14:paraId="16A93C46" w14:textId="77777777" w:rsidR="009444CE" w:rsidRPr="000C126F" w:rsidRDefault="00175B82" w:rsidP="006956B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2. </w:t>
      </w:r>
      <w:r w:rsidR="009444CE" w:rsidRPr="000C126F">
        <w:rPr>
          <w:rFonts w:ascii="Arial" w:hAnsi="Arial" w:cs="Arial"/>
          <w:color w:val="000000"/>
        </w:rPr>
        <w:t xml:space="preserve">Oświadczam, </w:t>
      </w:r>
      <w:r>
        <w:rPr>
          <w:rFonts w:ascii="Arial" w:hAnsi="Arial" w:cs="Arial"/>
          <w:color w:val="000000"/>
        </w:rPr>
        <w:t xml:space="preserve">że </w:t>
      </w:r>
      <w:r w:rsidR="009444CE" w:rsidRPr="000C126F">
        <w:rPr>
          <w:rFonts w:ascii="Arial" w:hAnsi="Arial" w:cs="Arial"/>
          <w:color w:val="000000"/>
        </w:rPr>
        <w:t>zachodzą w stosunku</w:t>
      </w:r>
      <w:r>
        <w:rPr>
          <w:rFonts w:ascii="Arial" w:hAnsi="Arial" w:cs="Arial"/>
          <w:color w:val="000000"/>
        </w:rPr>
        <w:t xml:space="preserve"> do mnie podstawy </w:t>
      </w:r>
      <w:r w:rsidR="009444CE" w:rsidRPr="000C126F">
        <w:rPr>
          <w:rFonts w:ascii="Arial" w:hAnsi="Arial" w:cs="Arial"/>
          <w:color w:val="000000"/>
        </w:rPr>
        <w:t xml:space="preserve">wykluczenia </w:t>
      </w:r>
      <w:r>
        <w:rPr>
          <w:rFonts w:ascii="Arial" w:hAnsi="Arial" w:cs="Arial"/>
          <w:color w:val="000000"/>
        </w:rPr>
        <w:t xml:space="preserve">                         </w:t>
      </w:r>
      <w:r w:rsidR="009444CE" w:rsidRPr="000C126F">
        <w:rPr>
          <w:rFonts w:ascii="Arial" w:hAnsi="Arial" w:cs="Arial"/>
          <w:color w:val="000000"/>
        </w:rPr>
        <w:t xml:space="preserve">z </w:t>
      </w:r>
      <w:r w:rsidR="006956B5" w:rsidRPr="000C126F">
        <w:rPr>
          <w:rFonts w:ascii="Arial" w:hAnsi="Arial" w:cs="Arial"/>
          <w:color w:val="000000"/>
        </w:rPr>
        <w:t xml:space="preserve">  </w:t>
      </w:r>
      <w:r w:rsidR="009444CE" w:rsidRPr="000C126F">
        <w:rPr>
          <w:rFonts w:ascii="Arial" w:hAnsi="Arial" w:cs="Arial"/>
          <w:color w:val="000000"/>
        </w:rPr>
        <w:t>post</w:t>
      </w:r>
      <w:r w:rsidR="00626BD5" w:rsidRPr="000C126F">
        <w:rPr>
          <w:rFonts w:ascii="Arial" w:hAnsi="Arial" w:cs="Arial"/>
          <w:color w:val="000000"/>
        </w:rPr>
        <w:t>ę</w:t>
      </w:r>
      <w:r w:rsidR="009444CE" w:rsidRPr="000C126F">
        <w:rPr>
          <w:rFonts w:ascii="Arial" w:hAnsi="Arial" w:cs="Arial"/>
          <w:color w:val="000000"/>
        </w:rPr>
        <w:t>powania na podstawie</w:t>
      </w:r>
      <w:r w:rsidR="00626BD5" w:rsidRPr="000C126F">
        <w:rPr>
          <w:rFonts w:ascii="Arial" w:hAnsi="Arial" w:cs="Arial"/>
          <w:color w:val="000000"/>
        </w:rPr>
        <w:t xml:space="preserve"> </w:t>
      </w:r>
      <w:r w:rsidR="009444CE" w:rsidRPr="000C126F">
        <w:rPr>
          <w:rFonts w:ascii="Arial" w:hAnsi="Arial" w:cs="Arial"/>
          <w:color w:val="000000"/>
        </w:rPr>
        <w:t xml:space="preserve">art. ………………………... ustawy Pzp </w:t>
      </w:r>
      <w:r w:rsidR="009444CE" w:rsidRPr="000C126F">
        <w:rPr>
          <w:rFonts w:ascii="Arial" w:hAnsi="Arial" w:cs="Arial"/>
          <w:i/>
          <w:iCs/>
          <w:color w:val="000000"/>
        </w:rPr>
        <w:t>(podać mającą zastosowanie podstawę wykluczenia spośród</w:t>
      </w:r>
      <w:r w:rsidR="00626BD5" w:rsidRPr="000C126F">
        <w:rPr>
          <w:rFonts w:ascii="Arial" w:hAnsi="Arial" w:cs="Arial"/>
          <w:i/>
          <w:iCs/>
          <w:color w:val="000000"/>
        </w:rPr>
        <w:t xml:space="preserve"> </w:t>
      </w:r>
      <w:r w:rsidR="009444CE" w:rsidRPr="000C126F">
        <w:rPr>
          <w:rFonts w:ascii="Arial" w:hAnsi="Arial" w:cs="Arial"/>
          <w:i/>
          <w:iCs/>
          <w:color w:val="000000"/>
        </w:rPr>
        <w:t xml:space="preserve">wymienionych w art. </w:t>
      </w:r>
      <w:r w:rsidR="00574483" w:rsidRPr="000C126F">
        <w:rPr>
          <w:rFonts w:ascii="Arial" w:hAnsi="Arial" w:cs="Arial"/>
          <w:i/>
          <w:iCs/>
          <w:color w:val="000000"/>
        </w:rPr>
        <w:t>108</w:t>
      </w:r>
      <w:r w:rsidR="009444CE" w:rsidRPr="000C126F">
        <w:rPr>
          <w:rFonts w:ascii="Arial" w:hAnsi="Arial" w:cs="Arial"/>
          <w:i/>
          <w:iCs/>
          <w:color w:val="000000"/>
        </w:rPr>
        <w:t xml:space="preserve"> ust. 1 pkt 1-</w:t>
      </w:r>
      <w:r w:rsidR="00574483" w:rsidRPr="000C126F">
        <w:rPr>
          <w:rFonts w:ascii="Arial" w:hAnsi="Arial" w:cs="Arial"/>
          <w:i/>
          <w:iCs/>
          <w:color w:val="000000"/>
        </w:rPr>
        <w:t>6</w:t>
      </w:r>
      <w:r w:rsidR="00B7008D" w:rsidRPr="000C126F">
        <w:rPr>
          <w:rFonts w:ascii="Arial" w:hAnsi="Arial" w:cs="Arial"/>
          <w:i/>
          <w:iCs/>
          <w:color w:val="000000"/>
        </w:rPr>
        <w:t xml:space="preserve"> </w:t>
      </w:r>
      <w:r w:rsidR="00DF67D7" w:rsidRPr="000C126F">
        <w:rPr>
          <w:rFonts w:ascii="Arial" w:hAnsi="Arial" w:cs="Arial"/>
          <w:i/>
          <w:iCs/>
          <w:color w:val="000000"/>
        </w:rPr>
        <w:t>P</w:t>
      </w:r>
      <w:r w:rsidR="009444CE" w:rsidRPr="000C126F">
        <w:rPr>
          <w:rFonts w:ascii="Arial" w:hAnsi="Arial" w:cs="Arial"/>
          <w:i/>
          <w:iCs/>
          <w:color w:val="000000"/>
        </w:rPr>
        <w:t xml:space="preserve">zp). </w:t>
      </w:r>
      <w:r w:rsidR="009444CE" w:rsidRPr="000C126F">
        <w:rPr>
          <w:rFonts w:ascii="Arial" w:hAnsi="Arial" w:cs="Arial"/>
          <w:color w:val="000000"/>
        </w:rPr>
        <w:t>Jednocześnie oświadczam,</w:t>
      </w:r>
      <w:r w:rsidR="00626BD5" w:rsidRPr="000C126F">
        <w:rPr>
          <w:rFonts w:ascii="Arial" w:hAnsi="Arial" w:cs="Arial"/>
          <w:color w:val="000000"/>
        </w:rPr>
        <w:t xml:space="preserve"> </w:t>
      </w:r>
      <w:r w:rsidR="009444CE" w:rsidRPr="000C126F">
        <w:rPr>
          <w:rFonts w:ascii="Arial" w:hAnsi="Arial" w:cs="Arial"/>
          <w:color w:val="000000"/>
        </w:rPr>
        <w:t xml:space="preserve">że w związku z ww. okolicznością, na podstawie art. </w:t>
      </w:r>
      <w:r w:rsidR="007342E2" w:rsidRPr="000C126F">
        <w:rPr>
          <w:rFonts w:ascii="Arial" w:hAnsi="Arial" w:cs="Arial"/>
          <w:color w:val="000000"/>
        </w:rPr>
        <w:t>110</w:t>
      </w:r>
      <w:r w:rsidR="009444CE" w:rsidRPr="000C126F">
        <w:rPr>
          <w:rFonts w:ascii="Arial" w:hAnsi="Arial" w:cs="Arial"/>
          <w:color w:val="000000"/>
        </w:rPr>
        <w:t xml:space="preserve"> ust. </w:t>
      </w:r>
      <w:r w:rsidR="007342E2" w:rsidRPr="000C126F">
        <w:rPr>
          <w:rFonts w:ascii="Arial" w:hAnsi="Arial" w:cs="Arial"/>
          <w:color w:val="000000"/>
        </w:rPr>
        <w:t>2</w:t>
      </w:r>
      <w:r w:rsidR="009444CE" w:rsidRPr="000C126F">
        <w:rPr>
          <w:rFonts w:ascii="Arial" w:hAnsi="Arial" w:cs="Arial"/>
          <w:color w:val="000000"/>
        </w:rPr>
        <w:t xml:space="preserve"> </w:t>
      </w:r>
      <w:r w:rsidR="00F735D4" w:rsidRPr="000C126F">
        <w:rPr>
          <w:rFonts w:ascii="Arial" w:hAnsi="Arial" w:cs="Arial"/>
          <w:color w:val="000000"/>
        </w:rPr>
        <w:t xml:space="preserve">ustawy </w:t>
      </w:r>
      <w:r w:rsidR="009444CE" w:rsidRPr="000C126F">
        <w:rPr>
          <w:rFonts w:ascii="Arial" w:hAnsi="Arial" w:cs="Arial"/>
          <w:color w:val="000000"/>
        </w:rPr>
        <w:t>Pzp podjąłem następujące środki</w:t>
      </w:r>
      <w:r w:rsidR="00626BD5" w:rsidRPr="000C126F">
        <w:rPr>
          <w:rFonts w:ascii="Arial" w:hAnsi="Arial" w:cs="Arial"/>
          <w:color w:val="000000"/>
        </w:rPr>
        <w:t xml:space="preserve"> </w:t>
      </w:r>
      <w:r w:rsidR="009444CE" w:rsidRPr="000C126F">
        <w:rPr>
          <w:rFonts w:ascii="Arial" w:hAnsi="Arial" w:cs="Arial"/>
          <w:color w:val="000000"/>
        </w:rPr>
        <w:t>naprawcze</w:t>
      </w:r>
      <w:r w:rsidR="007342E2" w:rsidRPr="000C126F">
        <w:rPr>
          <w:rFonts w:ascii="Arial" w:hAnsi="Arial" w:cs="Arial"/>
          <w:color w:val="000000"/>
        </w:rPr>
        <w:t xml:space="preserve"> (procedura sanacyjna – samooczyszczenie)</w:t>
      </w:r>
      <w:r w:rsidR="009444CE" w:rsidRPr="000C126F">
        <w:rPr>
          <w:rFonts w:ascii="Arial" w:hAnsi="Arial" w:cs="Arial"/>
          <w:color w:val="000000"/>
        </w:rPr>
        <w:t>:</w:t>
      </w:r>
    </w:p>
    <w:p w14:paraId="757A1122" w14:textId="77777777" w:rsidR="00626BD5" w:rsidRPr="000C126F" w:rsidRDefault="00626BD5" w:rsidP="00626BD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66F03F08" w14:textId="77777777" w:rsidR="00626BD5" w:rsidRPr="000C126F" w:rsidRDefault="00626BD5" w:rsidP="00626BD5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0C126F">
        <w:rPr>
          <w:rFonts w:ascii="Arial" w:hAnsi="Arial" w:cs="Arial"/>
          <w:color w:val="000000"/>
        </w:rPr>
        <w:t>…………………………………………………………………………………………………</w:t>
      </w:r>
    </w:p>
    <w:p w14:paraId="29AF1583" w14:textId="77777777" w:rsidR="00626BD5" w:rsidRPr="000C126F" w:rsidRDefault="00626BD5" w:rsidP="00626BD5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3CD902E1" w14:textId="77777777" w:rsidR="00626BD5" w:rsidRPr="000C126F" w:rsidRDefault="00626BD5" w:rsidP="00626BD5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0C126F">
        <w:rPr>
          <w:rFonts w:ascii="Arial" w:hAnsi="Arial" w:cs="Arial"/>
          <w:color w:val="000000"/>
        </w:rPr>
        <w:t>…………….…….............................................................................................................</w:t>
      </w:r>
    </w:p>
    <w:p w14:paraId="6C5045BB" w14:textId="77777777" w:rsidR="00E25363" w:rsidRPr="000C126F" w:rsidRDefault="00E25363" w:rsidP="00626BD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5E900886" w14:textId="77777777" w:rsidR="00A35BB4" w:rsidRPr="000C126F" w:rsidRDefault="007342E2" w:rsidP="00626BD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0C126F">
        <w:rPr>
          <w:rFonts w:ascii="Arial" w:hAnsi="Arial" w:cs="Arial"/>
          <w:color w:val="000000"/>
        </w:rPr>
        <w:t>Na potwierdzenie powyższego przedkładam następujące środki dowodowe:</w:t>
      </w:r>
    </w:p>
    <w:p w14:paraId="56A3E49B" w14:textId="77777777" w:rsidR="007342E2" w:rsidRPr="000C126F" w:rsidRDefault="007342E2" w:rsidP="00626BD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6885E5AC" w14:textId="77777777" w:rsidR="007342E2" w:rsidRPr="000C126F" w:rsidRDefault="007342E2" w:rsidP="007342E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0C126F">
        <w:rPr>
          <w:rFonts w:ascii="Arial" w:hAnsi="Arial" w:cs="Arial"/>
          <w:color w:val="000000"/>
        </w:rPr>
        <w:t>…………………………………………………………………………..</w:t>
      </w:r>
    </w:p>
    <w:p w14:paraId="73C8EFBE" w14:textId="77777777" w:rsidR="007342E2" w:rsidRPr="000C126F" w:rsidRDefault="007342E2" w:rsidP="007342E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0C126F">
        <w:rPr>
          <w:rFonts w:ascii="Arial" w:hAnsi="Arial" w:cs="Arial"/>
          <w:color w:val="000000"/>
        </w:rPr>
        <w:t>…………………………………………………………………………..</w:t>
      </w:r>
    </w:p>
    <w:p w14:paraId="7EA23A50" w14:textId="77777777" w:rsidR="002E2ECE" w:rsidRPr="000C126F" w:rsidRDefault="002E2ECE" w:rsidP="002E2ECE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30A41DA7" w14:textId="77777777" w:rsidR="00E665F1" w:rsidRPr="000C126F" w:rsidRDefault="00E665F1" w:rsidP="00E665F1">
      <w:pPr>
        <w:jc w:val="both"/>
        <w:rPr>
          <w:rFonts w:ascii="Arial" w:hAnsi="Arial" w:cs="Arial"/>
        </w:rPr>
      </w:pPr>
      <w:r w:rsidRPr="000C126F">
        <w:rPr>
          <w:rFonts w:ascii="Arial" w:hAnsi="Arial" w:cs="Arial"/>
        </w:rPr>
        <w:t xml:space="preserve">3. Mając na uwadze przesłanki wykluczenia zawarte w </w:t>
      </w:r>
      <w:r w:rsidRPr="000C126F">
        <w:rPr>
          <w:rFonts w:ascii="Arial" w:hAnsi="Arial" w:cs="Arial"/>
          <w:b/>
        </w:rPr>
        <w:t xml:space="preserve">art. 7 ust. 1 </w:t>
      </w:r>
      <w:r w:rsidRPr="000C126F">
        <w:rPr>
          <w:rFonts w:ascii="Arial" w:hAnsi="Arial" w:cs="Arial"/>
        </w:rPr>
        <w:t xml:space="preserve"> ustawy z dnia 13 kwietnia 2022r. o szczególnych rozwiązaniach w zakresie przeciwdziałania wspieraniu agresji na Ukrainę oraz służących ochronie bezpieczeństwa narodowego (Dz.U. poz. 835):</w:t>
      </w:r>
    </w:p>
    <w:p w14:paraId="23125C9F" w14:textId="77777777" w:rsidR="00E665F1" w:rsidRPr="000C126F" w:rsidRDefault="00E665F1" w:rsidP="00E665F1">
      <w:pPr>
        <w:jc w:val="both"/>
        <w:rPr>
          <w:rFonts w:ascii="Arial" w:hAnsi="Arial" w:cs="Arial"/>
        </w:rPr>
      </w:pPr>
    </w:p>
    <w:p w14:paraId="12780825" w14:textId="77777777" w:rsidR="00E665F1" w:rsidRPr="000C126F" w:rsidRDefault="00E665F1" w:rsidP="00E665F1">
      <w:pPr>
        <w:tabs>
          <w:tab w:val="num" w:pos="0"/>
        </w:tabs>
        <w:jc w:val="both"/>
        <w:rPr>
          <w:rFonts w:ascii="Arial" w:hAnsi="Arial" w:cs="Arial"/>
        </w:rPr>
      </w:pPr>
      <w:r w:rsidRPr="000C126F">
        <w:rPr>
          <w:rFonts w:ascii="Arial" w:hAnsi="Arial" w:cs="Arial"/>
        </w:rPr>
        <w:t xml:space="preserve">- oświadczam, że nie podlegam wykluczeniu z postępowania na podstawie </w:t>
      </w:r>
      <w:r w:rsidRPr="000C126F">
        <w:rPr>
          <w:rFonts w:ascii="Arial" w:hAnsi="Arial" w:cs="Arial"/>
        </w:rPr>
        <w:br/>
      </w:r>
      <w:r w:rsidRPr="000C126F">
        <w:rPr>
          <w:rFonts w:ascii="Arial" w:hAnsi="Arial" w:cs="Arial"/>
          <w:b/>
        </w:rPr>
        <w:t xml:space="preserve">art. 7 ust. 1 </w:t>
      </w:r>
      <w:r w:rsidRPr="000C126F">
        <w:rPr>
          <w:rFonts w:ascii="Arial" w:hAnsi="Arial" w:cs="Arial"/>
        </w:rPr>
        <w:t>ustawy z dnia 13 kwietnia 2022r. o szczególnych rozwiązaniach w zakresie przeciwdziałania wspieraniu agresji na Ukrainę oraz służących ochronie bezpieczeństwa narodowego (Dz.U. poz. 835).</w:t>
      </w:r>
    </w:p>
    <w:p w14:paraId="21DD38C1" w14:textId="77777777" w:rsidR="0036549A" w:rsidRPr="000C126F" w:rsidRDefault="0036549A" w:rsidP="002E2ECE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3ED6F844" w14:textId="77777777" w:rsidR="00374ADF" w:rsidRPr="000C126F" w:rsidRDefault="00374ADF" w:rsidP="002E2ECE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57FF0C5D" w14:textId="77777777" w:rsidR="002E2ECE" w:rsidRPr="000C126F" w:rsidRDefault="002E2ECE" w:rsidP="002E2ECE">
      <w:pPr>
        <w:autoSpaceDE w:val="0"/>
        <w:autoSpaceDN w:val="0"/>
        <w:adjustRightInd w:val="0"/>
        <w:jc w:val="center"/>
        <w:rPr>
          <w:rFonts w:ascii="Arial" w:hAnsi="Arial" w:cs="Arial"/>
          <w:i/>
          <w:color w:val="000000"/>
          <w:sz w:val="20"/>
          <w:szCs w:val="20"/>
        </w:rPr>
      </w:pPr>
      <w:r w:rsidRPr="000C126F">
        <w:rPr>
          <w:rFonts w:ascii="Arial" w:hAnsi="Arial" w:cs="Arial"/>
          <w:b/>
          <w:color w:val="000000"/>
        </w:rPr>
        <w:t>INFORMACJA NA TEMAT PODWYKONAWCÓW NIEBĘDĄCYCH PODMIOTAMI UDOSTĘPNIAJĄCYMI ZASOBY</w:t>
      </w:r>
      <w:r w:rsidRPr="000C126F">
        <w:rPr>
          <w:rFonts w:ascii="Arial" w:hAnsi="Arial" w:cs="Arial"/>
          <w:i/>
          <w:color w:val="000000"/>
          <w:sz w:val="20"/>
          <w:szCs w:val="20"/>
        </w:rPr>
        <w:t>( jeżeli dotyczy)</w:t>
      </w:r>
    </w:p>
    <w:p w14:paraId="6E8A2672" w14:textId="77777777" w:rsidR="002E2ECE" w:rsidRPr="000C126F" w:rsidRDefault="002E2ECE" w:rsidP="002E2ECE">
      <w:pPr>
        <w:autoSpaceDE w:val="0"/>
        <w:autoSpaceDN w:val="0"/>
        <w:adjustRightInd w:val="0"/>
        <w:rPr>
          <w:rFonts w:ascii="Arial" w:hAnsi="Arial" w:cs="Arial"/>
          <w:i/>
          <w:color w:val="000000"/>
          <w:sz w:val="20"/>
          <w:szCs w:val="20"/>
        </w:rPr>
      </w:pPr>
    </w:p>
    <w:p w14:paraId="44F1DB60" w14:textId="77777777" w:rsidR="002E2ECE" w:rsidRPr="000C126F" w:rsidRDefault="002E2ECE" w:rsidP="002E2ECE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0C126F">
        <w:rPr>
          <w:rFonts w:ascii="Arial" w:hAnsi="Arial" w:cs="Arial"/>
          <w:color w:val="000000"/>
        </w:rPr>
        <w:t>Informuję,  że  podwykonawca  niebędący  podmiotem  udostępniającym zasoby nie podlega wykluczeniu  z postępowania na podstawie:</w:t>
      </w:r>
    </w:p>
    <w:p w14:paraId="0D79C460" w14:textId="77777777" w:rsidR="002E2ECE" w:rsidRPr="000C126F" w:rsidRDefault="002E2ECE" w:rsidP="002E2ECE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0C126F">
        <w:rPr>
          <w:rFonts w:ascii="Arial" w:hAnsi="Arial" w:cs="Arial"/>
          <w:b/>
          <w:color w:val="000000"/>
        </w:rPr>
        <w:t>art. 108 ust. 1 pkt 1 - 6</w:t>
      </w:r>
      <w:r w:rsidRPr="000C126F">
        <w:rPr>
          <w:rFonts w:ascii="Arial" w:hAnsi="Arial" w:cs="Arial"/>
          <w:color w:val="000000"/>
        </w:rPr>
        <w:t xml:space="preserve">  ustawy Pzp.</w:t>
      </w:r>
    </w:p>
    <w:p w14:paraId="136F49D4" w14:textId="77777777" w:rsidR="00E665F1" w:rsidRPr="000C126F" w:rsidRDefault="00E665F1" w:rsidP="00E665F1">
      <w:pPr>
        <w:autoSpaceDE w:val="0"/>
        <w:autoSpaceDN w:val="0"/>
        <w:adjustRightInd w:val="0"/>
        <w:jc w:val="both"/>
        <w:rPr>
          <w:rStyle w:val="Pogrubienie"/>
          <w:rFonts w:ascii="Arial" w:hAnsi="Arial" w:cs="Arial"/>
          <w:b w:val="0"/>
          <w:iCs/>
        </w:rPr>
      </w:pPr>
      <w:r w:rsidRPr="000C126F">
        <w:rPr>
          <w:rFonts w:ascii="Arial" w:hAnsi="Arial" w:cs="Arial"/>
          <w:b/>
          <w:color w:val="000000"/>
        </w:rPr>
        <w:t>art.</w:t>
      </w:r>
      <w:r w:rsidRPr="000C126F">
        <w:rPr>
          <w:rFonts w:ascii="Arial" w:hAnsi="Arial" w:cs="Arial"/>
          <w:b/>
        </w:rPr>
        <w:t xml:space="preserve"> 7 ust. 1</w:t>
      </w:r>
      <w:r w:rsidRPr="000C126F">
        <w:rPr>
          <w:rFonts w:ascii="Arial" w:hAnsi="Arial" w:cs="Arial"/>
        </w:rPr>
        <w:t xml:space="preserve">  ustawy</w:t>
      </w:r>
      <w:r w:rsidRPr="000C126F">
        <w:rPr>
          <w:rFonts w:ascii="Arial" w:hAnsi="Arial" w:cs="Arial"/>
          <w:b/>
        </w:rPr>
        <w:t xml:space="preserve"> </w:t>
      </w:r>
      <w:r w:rsidRPr="000C126F">
        <w:rPr>
          <w:rStyle w:val="Pogrubienie"/>
          <w:rFonts w:ascii="Arial" w:hAnsi="Arial" w:cs="Arial"/>
          <w:b w:val="0"/>
          <w:iCs/>
        </w:rPr>
        <w:t>o szczególnych rozwiązaniach w zakresie przeciwdziałania wspieraniu agresji na Ukrainę oraz służących ochronie bezpieczeństwa narodowego.</w:t>
      </w:r>
    </w:p>
    <w:p w14:paraId="2F701146" w14:textId="77777777" w:rsidR="002F2E6C" w:rsidRPr="000C126F" w:rsidRDefault="002F2E6C" w:rsidP="00E665F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79537A4D" w14:textId="77777777" w:rsidR="0036549A" w:rsidRPr="000C126F" w:rsidRDefault="0036549A" w:rsidP="003D5A02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color w:val="000000"/>
        </w:rPr>
      </w:pPr>
    </w:p>
    <w:p w14:paraId="1287CDF1" w14:textId="77777777" w:rsidR="00381746" w:rsidRPr="00CB2A63" w:rsidRDefault="00CB2A63" w:rsidP="00E665F1">
      <w:pPr>
        <w:autoSpaceDE w:val="0"/>
        <w:autoSpaceDN w:val="0"/>
        <w:adjustRightInd w:val="0"/>
        <w:jc w:val="both"/>
        <w:rPr>
          <w:rFonts w:ascii="Arial" w:hAnsi="Arial" w:cs="Arial"/>
          <w:b/>
          <w:i/>
          <w:color w:val="FF0000"/>
          <w:sz w:val="18"/>
          <w:szCs w:val="18"/>
        </w:rPr>
      </w:pPr>
      <w:r>
        <w:rPr>
          <w:rFonts w:ascii="Arial" w:hAnsi="Arial" w:cs="Arial"/>
          <w:b/>
          <w:i/>
          <w:color w:val="FF0000"/>
          <w:sz w:val="18"/>
          <w:szCs w:val="18"/>
        </w:rPr>
        <w:t>Ośw</w:t>
      </w:r>
      <w:r w:rsidR="0094626A" w:rsidRPr="00CB2A63">
        <w:rPr>
          <w:rFonts w:ascii="Arial" w:hAnsi="Arial" w:cs="Arial"/>
          <w:b/>
          <w:i/>
          <w:color w:val="FF0000"/>
          <w:sz w:val="18"/>
          <w:szCs w:val="18"/>
        </w:rPr>
        <w:t>iadczenie składa się, pod rygorem nieważności, w formie elektronicznej (opatrzonej kwalifikowanym podpisem elektronicznym) lub w postaci elektronicznej (opatrzonej podpisem zaufanym lub podpisem osobistym)</w:t>
      </w:r>
    </w:p>
    <w:sectPr w:rsidR="00381746" w:rsidRPr="00CB2A63" w:rsidSect="009444C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07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A2BF7" w14:textId="77777777" w:rsidR="00342770" w:rsidRDefault="00342770">
      <w:r>
        <w:separator/>
      </w:r>
    </w:p>
  </w:endnote>
  <w:endnote w:type="continuationSeparator" w:id="0">
    <w:p w14:paraId="14E1943D" w14:textId="77777777" w:rsidR="00342770" w:rsidRDefault="00342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04518" w14:textId="77777777" w:rsidR="0017670B" w:rsidRDefault="0017670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FC0B9" w14:textId="77777777" w:rsidR="0017670B" w:rsidRDefault="0017670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C0300" w14:textId="77777777" w:rsidR="0017670B" w:rsidRDefault="001767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67650" w14:textId="77777777" w:rsidR="00342770" w:rsidRDefault="00342770">
      <w:r>
        <w:separator/>
      </w:r>
    </w:p>
  </w:footnote>
  <w:footnote w:type="continuationSeparator" w:id="0">
    <w:p w14:paraId="6F23DDEF" w14:textId="77777777" w:rsidR="00342770" w:rsidRDefault="003427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0B769" w14:textId="77777777" w:rsidR="0017670B" w:rsidRDefault="0017670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3183E" w14:textId="77777777" w:rsidR="009B3F13" w:rsidRDefault="009B3F13" w:rsidP="006245D5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80136" w14:textId="77777777" w:rsidR="0017670B" w:rsidRDefault="0017670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16A67"/>
    <w:multiLevelType w:val="multilevel"/>
    <w:tmpl w:val="7918FC08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1" w15:restartNumberingAfterBreak="0">
    <w:nsid w:val="1C8A114C"/>
    <w:multiLevelType w:val="hybridMultilevel"/>
    <w:tmpl w:val="C8864B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7C7675B"/>
    <w:multiLevelType w:val="hybridMultilevel"/>
    <w:tmpl w:val="7EEA423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0BE0077"/>
    <w:multiLevelType w:val="hybridMultilevel"/>
    <w:tmpl w:val="0DB07674"/>
    <w:lvl w:ilvl="0" w:tplc="E3D285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884D49"/>
    <w:multiLevelType w:val="hybridMultilevel"/>
    <w:tmpl w:val="55A625FC"/>
    <w:lvl w:ilvl="0" w:tplc="0415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45045586">
    <w:abstractNumId w:val="1"/>
  </w:num>
  <w:num w:numId="2" w16cid:durableId="848132542">
    <w:abstractNumId w:val="0"/>
  </w:num>
  <w:num w:numId="3" w16cid:durableId="55512299">
    <w:abstractNumId w:val="2"/>
  </w:num>
  <w:num w:numId="4" w16cid:durableId="1820076068">
    <w:abstractNumId w:val="4"/>
  </w:num>
  <w:num w:numId="5" w16cid:durableId="6492872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663"/>
    <w:rsid w:val="00002172"/>
    <w:rsid w:val="000126A4"/>
    <w:rsid w:val="00082E2B"/>
    <w:rsid w:val="000A5312"/>
    <w:rsid w:val="000B46B7"/>
    <w:rsid w:val="000C126F"/>
    <w:rsid w:val="000C455F"/>
    <w:rsid w:val="0011198D"/>
    <w:rsid w:val="0016213D"/>
    <w:rsid w:val="00163F5D"/>
    <w:rsid w:val="00175B82"/>
    <w:rsid w:val="0017670B"/>
    <w:rsid w:val="001B62B4"/>
    <w:rsid w:val="001C64AD"/>
    <w:rsid w:val="001E1ED7"/>
    <w:rsid w:val="001F2B34"/>
    <w:rsid w:val="00205D9C"/>
    <w:rsid w:val="00255882"/>
    <w:rsid w:val="00273B21"/>
    <w:rsid w:val="002824BC"/>
    <w:rsid w:val="00290D81"/>
    <w:rsid w:val="0029621A"/>
    <w:rsid w:val="002A0974"/>
    <w:rsid w:val="002B5D68"/>
    <w:rsid w:val="002B7F7D"/>
    <w:rsid w:val="002C0E76"/>
    <w:rsid w:val="002D4091"/>
    <w:rsid w:val="002E2ECE"/>
    <w:rsid w:val="002F2E6C"/>
    <w:rsid w:val="00324A86"/>
    <w:rsid w:val="00326FAB"/>
    <w:rsid w:val="00342770"/>
    <w:rsid w:val="00352C3E"/>
    <w:rsid w:val="003565F9"/>
    <w:rsid w:val="0036549A"/>
    <w:rsid w:val="003711DF"/>
    <w:rsid w:val="00374ADF"/>
    <w:rsid w:val="00381746"/>
    <w:rsid w:val="00385872"/>
    <w:rsid w:val="003B1C2C"/>
    <w:rsid w:val="003D028E"/>
    <w:rsid w:val="003D5A02"/>
    <w:rsid w:val="004034B1"/>
    <w:rsid w:val="00406614"/>
    <w:rsid w:val="00406D6D"/>
    <w:rsid w:val="00430B17"/>
    <w:rsid w:val="004441FA"/>
    <w:rsid w:val="00486B9E"/>
    <w:rsid w:val="004A674E"/>
    <w:rsid w:val="004C34B4"/>
    <w:rsid w:val="004D16AF"/>
    <w:rsid w:val="0050082B"/>
    <w:rsid w:val="00502026"/>
    <w:rsid w:val="00502181"/>
    <w:rsid w:val="00552505"/>
    <w:rsid w:val="00574483"/>
    <w:rsid w:val="005773E8"/>
    <w:rsid w:val="005F7A71"/>
    <w:rsid w:val="0060448A"/>
    <w:rsid w:val="00605763"/>
    <w:rsid w:val="00611F71"/>
    <w:rsid w:val="006245D5"/>
    <w:rsid w:val="00626BD5"/>
    <w:rsid w:val="00650836"/>
    <w:rsid w:val="00650AEB"/>
    <w:rsid w:val="00660E25"/>
    <w:rsid w:val="006956B5"/>
    <w:rsid w:val="006A3378"/>
    <w:rsid w:val="006C2B9E"/>
    <w:rsid w:val="006D28E1"/>
    <w:rsid w:val="006D32FE"/>
    <w:rsid w:val="006D55D7"/>
    <w:rsid w:val="00713F85"/>
    <w:rsid w:val="007342E2"/>
    <w:rsid w:val="00752AA1"/>
    <w:rsid w:val="0076387F"/>
    <w:rsid w:val="0079244C"/>
    <w:rsid w:val="00792C39"/>
    <w:rsid w:val="007B3CD0"/>
    <w:rsid w:val="007B63BC"/>
    <w:rsid w:val="007C59A6"/>
    <w:rsid w:val="007C7A1A"/>
    <w:rsid w:val="007D2FB2"/>
    <w:rsid w:val="007D3CD7"/>
    <w:rsid w:val="007E1349"/>
    <w:rsid w:val="00800E8C"/>
    <w:rsid w:val="00807A95"/>
    <w:rsid w:val="00813043"/>
    <w:rsid w:val="008171A3"/>
    <w:rsid w:val="00837106"/>
    <w:rsid w:val="008426B7"/>
    <w:rsid w:val="00847A0F"/>
    <w:rsid w:val="00853C82"/>
    <w:rsid w:val="008765DC"/>
    <w:rsid w:val="008827CC"/>
    <w:rsid w:val="0089435C"/>
    <w:rsid w:val="008A0BED"/>
    <w:rsid w:val="008C3E08"/>
    <w:rsid w:val="008D4AD8"/>
    <w:rsid w:val="008E4C57"/>
    <w:rsid w:val="00914AA5"/>
    <w:rsid w:val="00924581"/>
    <w:rsid w:val="009444CE"/>
    <w:rsid w:val="0094626A"/>
    <w:rsid w:val="0094636D"/>
    <w:rsid w:val="009733BC"/>
    <w:rsid w:val="009B3F13"/>
    <w:rsid w:val="009D0473"/>
    <w:rsid w:val="009E032C"/>
    <w:rsid w:val="009E5EF8"/>
    <w:rsid w:val="009F5E0E"/>
    <w:rsid w:val="00A35BB4"/>
    <w:rsid w:val="00A56383"/>
    <w:rsid w:val="00A56AF4"/>
    <w:rsid w:val="00A618C7"/>
    <w:rsid w:val="00A759A9"/>
    <w:rsid w:val="00A9293D"/>
    <w:rsid w:val="00AB6CA2"/>
    <w:rsid w:val="00AD5D58"/>
    <w:rsid w:val="00AF35CA"/>
    <w:rsid w:val="00AF3C44"/>
    <w:rsid w:val="00B14850"/>
    <w:rsid w:val="00B27AA0"/>
    <w:rsid w:val="00B7008D"/>
    <w:rsid w:val="00B81D51"/>
    <w:rsid w:val="00BA0D01"/>
    <w:rsid w:val="00BA356B"/>
    <w:rsid w:val="00BF762B"/>
    <w:rsid w:val="00C0527B"/>
    <w:rsid w:val="00C147C8"/>
    <w:rsid w:val="00C26773"/>
    <w:rsid w:val="00C501EA"/>
    <w:rsid w:val="00C52B70"/>
    <w:rsid w:val="00C62160"/>
    <w:rsid w:val="00C64FCD"/>
    <w:rsid w:val="00CA5C79"/>
    <w:rsid w:val="00CB0914"/>
    <w:rsid w:val="00CB2A63"/>
    <w:rsid w:val="00CB679E"/>
    <w:rsid w:val="00CD0B7F"/>
    <w:rsid w:val="00D3209D"/>
    <w:rsid w:val="00D33CBD"/>
    <w:rsid w:val="00D36208"/>
    <w:rsid w:val="00D5258B"/>
    <w:rsid w:val="00D55C78"/>
    <w:rsid w:val="00D62312"/>
    <w:rsid w:val="00D90E6A"/>
    <w:rsid w:val="00D95235"/>
    <w:rsid w:val="00DA650D"/>
    <w:rsid w:val="00DA78DD"/>
    <w:rsid w:val="00DB2906"/>
    <w:rsid w:val="00DB6E43"/>
    <w:rsid w:val="00DC143E"/>
    <w:rsid w:val="00DC4B84"/>
    <w:rsid w:val="00DD05FF"/>
    <w:rsid w:val="00DD6E4B"/>
    <w:rsid w:val="00DF6436"/>
    <w:rsid w:val="00DF67D7"/>
    <w:rsid w:val="00E1182C"/>
    <w:rsid w:val="00E25363"/>
    <w:rsid w:val="00E372C8"/>
    <w:rsid w:val="00E46D18"/>
    <w:rsid w:val="00E60A66"/>
    <w:rsid w:val="00E665F1"/>
    <w:rsid w:val="00E74130"/>
    <w:rsid w:val="00E842BE"/>
    <w:rsid w:val="00EA4616"/>
    <w:rsid w:val="00EC4E17"/>
    <w:rsid w:val="00ED048E"/>
    <w:rsid w:val="00ED1A72"/>
    <w:rsid w:val="00ED593B"/>
    <w:rsid w:val="00F15F67"/>
    <w:rsid w:val="00F23A58"/>
    <w:rsid w:val="00F244A7"/>
    <w:rsid w:val="00F35663"/>
    <w:rsid w:val="00F447B2"/>
    <w:rsid w:val="00F52575"/>
    <w:rsid w:val="00F707ED"/>
    <w:rsid w:val="00F735D4"/>
    <w:rsid w:val="00F7656A"/>
    <w:rsid w:val="00F82C10"/>
    <w:rsid w:val="00F961E7"/>
    <w:rsid w:val="00FA040B"/>
    <w:rsid w:val="00FA2544"/>
    <w:rsid w:val="00FC2C27"/>
    <w:rsid w:val="00FF6F35"/>
    <w:rsid w:val="00FF7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D30C4E"/>
  <w15:chartTrackingRefBased/>
  <w15:docId w15:val="{7FBC3B1C-39BF-4B9A-B47B-5DCFC68EA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444CE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A674E"/>
    <w:pPr>
      <w:keepNext/>
      <w:outlineLvl w:val="0"/>
    </w:pPr>
    <w:rPr>
      <w:sz w:val="28"/>
    </w:rPr>
  </w:style>
  <w:style w:type="paragraph" w:styleId="Nagwek3">
    <w:name w:val="heading 3"/>
    <w:basedOn w:val="Normalny"/>
    <w:next w:val="Normalny"/>
    <w:qFormat/>
    <w:rsid w:val="00406D6D"/>
    <w:pPr>
      <w:keepNext/>
      <w:suppressAutoHyphens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444CE"/>
    <w:pPr>
      <w:tabs>
        <w:tab w:val="left" w:pos="-24"/>
        <w:tab w:val="right" w:pos="9048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Cs w:val="20"/>
    </w:rPr>
  </w:style>
  <w:style w:type="paragraph" w:customStyle="1" w:styleId="ZnakZnakZnakZnakZnakZnakZnak">
    <w:name w:val="Znak Znak Znak Znak Znak Znak Znak"/>
    <w:basedOn w:val="Normalny"/>
    <w:rsid w:val="009444CE"/>
  </w:style>
  <w:style w:type="character" w:customStyle="1" w:styleId="NagwekZnak">
    <w:name w:val="Nagłówek Znak"/>
    <w:link w:val="Nagwek"/>
    <w:semiHidden/>
    <w:rsid w:val="009444CE"/>
    <w:rPr>
      <w:rFonts w:ascii="Courier New" w:hAnsi="Courier New"/>
      <w:noProof/>
      <w:sz w:val="24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rsid w:val="002824BC"/>
    <w:pPr>
      <w:tabs>
        <w:tab w:val="center" w:pos="4513"/>
      </w:tabs>
      <w:suppressAutoHyphens/>
      <w:ind w:left="360"/>
    </w:pPr>
  </w:style>
  <w:style w:type="character" w:customStyle="1" w:styleId="TekstpodstawowywcityZnak">
    <w:name w:val="Tekst podstawowy wcięty Znak"/>
    <w:link w:val="Tekstpodstawowywcity"/>
    <w:rsid w:val="002824BC"/>
    <w:rPr>
      <w:sz w:val="24"/>
      <w:szCs w:val="24"/>
    </w:rPr>
  </w:style>
  <w:style w:type="character" w:styleId="Hipercze">
    <w:name w:val="Hyperlink"/>
    <w:rsid w:val="007D2FB2"/>
    <w:rPr>
      <w:color w:val="0000FF"/>
      <w:u w:val="single"/>
    </w:rPr>
  </w:style>
  <w:style w:type="paragraph" w:customStyle="1" w:styleId="ZnakZnakZnakZnakZnakZnakZnak0">
    <w:name w:val="Znak Znak Znak Znak Znak Znak Znak"/>
    <w:basedOn w:val="Normalny"/>
    <w:rsid w:val="00800E8C"/>
  </w:style>
  <w:style w:type="paragraph" w:styleId="Zwykytekst">
    <w:name w:val="Plain Text"/>
    <w:basedOn w:val="Normalny"/>
    <w:rsid w:val="004A674E"/>
    <w:rPr>
      <w:rFonts w:ascii="Courier New" w:hAnsi="Courier New" w:cs="Courier New"/>
      <w:sz w:val="20"/>
      <w:szCs w:val="20"/>
    </w:rPr>
  </w:style>
  <w:style w:type="paragraph" w:styleId="Stopka">
    <w:name w:val="footer"/>
    <w:basedOn w:val="Normalny"/>
    <w:rsid w:val="00381746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link w:val="NormalnyWebZnak"/>
    <w:rsid w:val="00DB2906"/>
    <w:pPr>
      <w:spacing w:before="100" w:beforeAutospacing="1" w:after="142" w:line="276" w:lineRule="auto"/>
    </w:pPr>
    <w:rPr>
      <w:color w:val="000000"/>
    </w:rPr>
  </w:style>
  <w:style w:type="paragraph" w:customStyle="1" w:styleId="western">
    <w:name w:val="western"/>
    <w:basedOn w:val="Normalny"/>
    <w:rsid w:val="00DB2906"/>
    <w:pPr>
      <w:spacing w:before="100" w:beforeAutospacing="1" w:after="142" w:line="276" w:lineRule="auto"/>
    </w:pPr>
    <w:rPr>
      <w:rFonts w:ascii="Calibri" w:hAnsi="Calibri" w:cs="Calibri"/>
      <w:color w:val="000000"/>
      <w:sz w:val="22"/>
      <w:szCs w:val="22"/>
    </w:rPr>
  </w:style>
  <w:style w:type="paragraph" w:styleId="Tekstdymka">
    <w:name w:val="Balloon Text"/>
    <w:basedOn w:val="Normalny"/>
    <w:semiHidden/>
    <w:rsid w:val="008171A3"/>
    <w:rPr>
      <w:rFonts w:ascii="Tahoma" w:hAnsi="Tahoma" w:cs="Tahoma"/>
      <w:sz w:val="16"/>
      <w:szCs w:val="16"/>
    </w:rPr>
  </w:style>
  <w:style w:type="paragraph" w:customStyle="1" w:styleId="ZnakZnak1">
    <w:name w:val="Znak Znak1"/>
    <w:basedOn w:val="Normalny"/>
    <w:rsid w:val="0094626A"/>
    <w:rPr>
      <w:rFonts w:ascii="Arial" w:hAnsi="Arial" w:cs="Arial"/>
    </w:rPr>
  </w:style>
  <w:style w:type="character" w:styleId="Pogrubienie">
    <w:name w:val="Strong"/>
    <w:qFormat/>
    <w:rsid w:val="00E665F1"/>
    <w:rPr>
      <w:b/>
      <w:bCs/>
    </w:rPr>
  </w:style>
  <w:style w:type="character" w:customStyle="1" w:styleId="NormalnyWebZnak">
    <w:name w:val="Normalny (Web) Znak"/>
    <w:link w:val="NormalnyWeb"/>
    <w:locked/>
    <w:rsid w:val="00DF67D7"/>
    <w:rPr>
      <w:color w:val="000000"/>
      <w:sz w:val="24"/>
      <w:szCs w:val="24"/>
    </w:rPr>
  </w:style>
  <w:style w:type="paragraph" w:styleId="Akapitzlist">
    <w:name w:val="List Paragraph"/>
    <w:aliases w:val="zwykły tekst,List Paragraph1,BulletC,normalny tekst,Obiekt,L1,Numerowanie,2 heading,A_wyliczenie,K-P_odwolanie,Akapit z listą5,maz_wyliczenie,opis dzialania,List Paragraph,CW_Lista,Podsis rysunku,Akapit z listą5CxSpLast,Tekst punktowanie"/>
    <w:basedOn w:val="Normalny"/>
    <w:link w:val="AkapitzlistZnak"/>
    <w:uiPriority w:val="34"/>
    <w:qFormat/>
    <w:rsid w:val="00205D9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zwykły tekst Znak,List Paragraph1 Znak,BulletC Znak,normalny tekst Znak,Obiekt Znak,L1 Znak,Numerowanie Znak,2 heading Znak,A_wyliczenie Znak,K-P_odwolanie Znak,Akapit z listą5 Znak,maz_wyliczenie Znak,opis dzialania Znak"/>
    <w:link w:val="Akapitzlist"/>
    <w:uiPriority w:val="34"/>
    <w:qFormat/>
    <w:locked/>
    <w:rsid w:val="00205D9C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2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3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strzebowska7792\Documents\Niestandardowe%20szablony%20pakietu%20Office\Za&#322;&#261;cznik%20nr%202%20%20-%20O&#347;wiadczenia%20o%20nie%20wykluczeniu%20oraz%20spe&#322;nieniu%20warunk&#243;w%20udzia&#322;u%20w%20post&#281;powani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54SDVNWUpnQ1J3a01MWmFxam1PVmdvTVQxb3RVWVN3R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Fx6dnQ1Fln1mufRVHV7uSjyTaufyMeSs7zk7NK73L7w=</DigestValue>
      </Reference>
      <Reference URI="#INFO">
        <DigestMethod Algorithm="http://www.w3.org/2001/04/xmlenc#sha256"/>
        <DigestValue>syYEcXESxSdCBeumSM7Wv4UwF+GoPQXrqizVcHoHyik=</DigestValue>
      </Reference>
    </SignedInfo>
    <SignatureValue>iBLIfvOywvg5aIH7+MuDuNqggyUbZ89Qg3aAJpGyDRktELP/VJZgwPNc8wdAUw4HIoARCz2I7gf1jJ2WWavnqg==</SignatureValue>
    <Object Id="INFO">
      <ArrayOfString xmlns:xsd="http://www.w3.org/2001/XMLSchema" xmlns:xsi="http://www.w3.org/2001/XMLSchema-instance" xmlns="">
        <string>xH5MYJgCRwkMLZaqjmOVgoMT1otUYSwE</string>
      </ArrayOfString>
    </Object>
  </Signature>
</WrappedLabelInfo>
</file>

<file path=customXml/itemProps1.xml><?xml version="1.0" encoding="utf-8"?>
<ds:datastoreItem xmlns:ds="http://schemas.openxmlformats.org/officeDocument/2006/customXml" ds:itemID="{FF6896ED-94F9-4C78-BCC9-8C3C095DBB1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E76BE98-4B93-4CC2-A44A-ED2CB255024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Załącznik nr 2  - Oświadczenia o nie wykluczeniu oraz spełnieniu warunków udziału w postępowaniu</Template>
  <TotalTime>1</TotalTime>
  <Pages>2</Pages>
  <Words>382</Words>
  <Characters>2880</Characters>
  <Application>Microsoft Office Word</Application>
  <DocSecurity>0</DocSecurity>
  <Lines>103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/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subject/>
  <dc:creator>Jastrzębowska Marta</dc:creator>
  <cp:keywords/>
  <cp:lastModifiedBy>Morawiec Maria</cp:lastModifiedBy>
  <cp:revision>2</cp:revision>
  <cp:lastPrinted>2024-03-28T08:47:00Z</cp:lastPrinted>
  <dcterms:created xsi:type="dcterms:W3CDTF">2026-04-23T11:53:00Z</dcterms:created>
  <dcterms:modified xsi:type="dcterms:W3CDTF">2026-04-23T11:53:00Z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6816764f-5f94-45c8-99a4-7df5fce98230</vt:lpwstr>
  </property>
  <property fmtid="{D5CDD505-2E9C-101B-9397-08002B2CF9AE}" pid="3" name="bjSaver">
    <vt:lpwstr>WVBxPzxBpT8pXlb20EgwCZTe/FmsAhSr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