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395E3" w14:textId="77777777" w:rsidR="00AD1077" w:rsidRPr="00891DB7" w:rsidRDefault="00AD1077" w:rsidP="008E3AC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bookmarkStart w:id="0" w:name="_GoBack"/>
      <w:bookmarkEnd w:id="0"/>
    </w:p>
    <w:p w14:paraId="7D616B07" w14:textId="77777777" w:rsidR="00891DB7" w:rsidRPr="00891DB7" w:rsidRDefault="00891DB7" w:rsidP="00891DB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bookmarkStart w:id="1" w:name="_Hlk72256966"/>
      <w:r w:rsidRPr="00891DB7">
        <w:rPr>
          <w:rFonts w:cstheme="minorHAnsi"/>
          <w:b/>
          <w:bCs/>
          <w:sz w:val="28"/>
          <w:szCs w:val="28"/>
        </w:rPr>
        <w:t xml:space="preserve">Oświadczenie Wykonawców wspólnie ubiegających się </w:t>
      </w:r>
    </w:p>
    <w:p w14:paraId="1D53F9FC" w14:textId="77777777" w:rsidR="00891DB7" w:rsidRPr="00891DB7" w:rsidRDefault="00891DB7" w:rsidP="00891DB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891DB7">
        <w:rPr>
          <w:rFonts w:cstheme="minorHAnsi"/>
          <w:b/>
          <w:bCs/>
          <w:sz w:val="28"/>
          <w:szCs w:val="28"/>
        </w:rPr>
        <w:t>o udzielenie zamówienia</w:t>
      </w:r>
    </w:p>
    <w:p w14:paraId="39A9F790" w14:textId="77777777" w:rsidR="00891DB7" w:rsidRPr="00891DB7" w:rsidRDefault="00891DB7" w:rsidP="00891DB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891DB7">
        <w:rPr>
          <w:rFonts w:cstheme="minorHAnsi"/>
          <w:bCs/>
          <w:sz w:val="24"/>
          <w:szCs w:val="24"/>
        </w:rPr>
        <w:t xml:space="preserve">składane na podstawie art. 117 ust. 4 </w:t>
      </w:r>
      <w:r w:rsidRPr="00891DB7">
        <w:rPr>
          <w:rFonts w:eastAsia="Times New Roman" w:cstheme="minorHAnsi"/>
          <w:bCs/>
          <w:kern w:val="2"/>
          <w:sz w:val="24"/>
          <w:szCs w:val="24"/>
          <w:lang w:eastAsia="ar-SA"/>
        </w:rPr>
        <w:t>ustawy z dnia 11 września 2019 r.  Prawo zamówień publicznych</w:t>
      </w:r>
    </w:p>
    <w:p w14:paraId="488B1FEF" w14:textId="77777777" w:rsidR="00891DB7" w:rsidRPr="00891DB7" w:rsidRDefault="00891DB7" w:rsidP="00891DB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bookmarkStart w:id="2" w:name="_Hlk64364782"/>
    </w:p>
    <w:p w14:paraId="1C54FEC0" w14:textId="77777777" w:rsidR="00891DB7" w:rsidRPr="00891DB7" w:rsidRDefault="00891DB7" w:rsidP="00891DB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bookmarkEnd w:id="2"/>
    <w:p w14:paraId="03BDC6F3" w14:textId="77777777" w:rsidR="00891DB7" w:rsidRPr="00891DB7" w:rsidRDefault="00891DB7" w:rsidP="00891DB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91DB7">
        <w:rPr>
          <w:rFonts w:cstheme="minorHAnsi"/>
          <w:b/>
          <w:bCs/>
          <w:sz w:val="24"/>
          <w:szCs w:val="24"/>
        </w:rPr>
        <w:t>Wykonawcy wspólnie ubiegający się o zamówienie:</w:t>
      </w:r>
    </w:p>
    <w:p w14:paraId="2285F86C" w14:textId="77777777" w:rsidR="00891DB7" w:rsidRPr="00891DB7" w:rsidRDefault="00891DB7" w:rsidP="00891DB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8981E28" w14:textId="77777777" w:rsidR="00891DB7" w:rsidRPr="00891DB7" w:rsidRDefault="00891DB7" w:rsidP="00891DB7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bCs/>
          <w:sz w:val="24"/>
          <w:szCs w:val="24"/>
        </w:rPr>
      </w:pPr>
      <w:r w:rsidRPr="00891DB7">
        <w:rPr>
          <w:rFonts w:eastAsia="Times New Roman" w:cstheme="minorHAnsi"/>
          <w:sz w:val="24"/>
          <w:szCs w:val="24"/>
          <w:lang w:eastAsia="pl-PL"/>
        </w:rPr>
        <w:t>Nazwa  ……………………………………………………………………….………………….</w:t>
      </w:r>
    </w:p>
    <w:p w14:paraId="4EC98C9E" w14:textId="77777777" w:rsidR="00891DB7" w:rsidRPr="00891DB7" w:rsidRDefault="00891DB7" w:rsidP="00891DB7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  <w:lang w:eastAsia="pl-PL"/>
        </w:rPr>
      </w:pPr>
      <w:bookmarkStart w:id="3" w:name="_Hlk63114424"/>
      <w:r w:rsidRPr="00891DB7">
        <w:rPr>
          <w:rFonts w:eastAsia="Times New Roman" w:cstheme="minorHAnsi"/>
          <w:sz w:val="24"/>
          <w:szCs w:val="24"/>
          <w:lang w:eastAsia="pl-PL"/>
        </w:rPr>
        <w:t>Siedziba</w:t>
      </w:r>
      <w:bookmarkEnd w:id="3"/>
      <w:r w:rsidRPr="00891DB7">
        <w:rPr>
          <w:rFonts w:eastAsia="Times New Roman" w:cstheme="minorHAnsi"/>
          <w:sz w:val="24"/>
          <w:szCs w:val="24"/>
          <w:lang w:eastAsia="pl-PL"/>
        </w:rPr>
        <w:t xml:space="preserve">    ……………………………………………………………………………………….</w:t>
      </w:r>
    </w:p>
    <w:p w14:paraId="25246A0F" w14:textId="77777777" w:rsidR="00891DB7" w:rsidRPr="00891DB7" w:rsidRDefault="00891DB7" w:rsidP="00891DB7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91DB7">
        <w:rPr>
          <w:rFonts w:eastAsia="Times New Roman" w:cstheme="minorHAnsi"/>
          <w:sz w:val="24"/>
          <w:szCs w:val="24"/>
          <w:lang w:eastAsia="pl-PL"/>
        </w:rPr>
        <w:t>Województwo ………………………………</w:t>
      </w:r>
    </w:p>
    <w:p w14:paraId="01058111" w14:textId="77777777" w:rsidR="00891DB7" w:rsidRPr="00891DB7" w:rsidRDefault="00891DB7" w:rsidP="00891DB7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pacing w:val="-1"/>
          <w:sz w:val="24"/>
          <w:szCs w:val="24"/>
          <w:lang w:eastAsia="pl-PL"/>
        </w:rPr>
      </w:pPr>
      <w:r w:rsidRPr="00891DB7">
        <w:rPr>
          <w:rFonts w:eastAsia="Times New Roman" w:cstheme="minorHAnsi"/>
          <w:sz w:val="24"/>
          <w:szCs w:val="24"/>
          <w:lang w:eastAsia="pl-PL"/>
        </w:rPr>
        <w:t xml:space="preserve">REGON    ……………………………  </w:t>
      </w:r>
      <w:r w:rsidRPr="00891DB7">
        <w:rPr>
          <w:rFonts w:eastAsia="Times New Roman" w:cstheme="minorHAnsi"/>
          <w:spacing w:val="-1"/>
          <w:sz w:val="24"/>
          <w:szCs w:val="24"/>
          <w:lang w:eastAsia="pl-PL"/>
        </w:rPr>
        <w:t xml:space="preserve">NIP     </w:t>
      </w:r>
      <w:r w:rsidRPr="00891DB7">
        <w:rPr>
          <w:rFonts w:eastAsia="Times New Roman" w:cstheme="minorHAnsi"/>
          <w:sz w:val="24"/>
          <w:szCs w:val="24"/>
          <w:lang w:eastAsia="pl-PL"/>
        </w:rPr>
        <w:t>…………………………..…….……</w:t>
      </w:r>
      <w:bookmarkStart w:id="4" w:name="_Hlk63114662"/>
      <w:r w:rsidRPr="00891DB7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891DB7">
        <w:rPr>
          <w:rFonts w:eastAsia="Times New Roman" w:cstheme="minorHAnsi"/>
          <w:spacing w:val="-1"/>
          <w:sz w:val="24"/>
          <w:szCs w:val="24"/>
          <w:lang w:eastAsia="pl-PL"/>
        </w:rPr>
        <w:t xml:space="preserve"> </w:t>
      </w:r>
    </w:p>
    <w:p w14:paraId="4B3524D1" w14:textId="77777777" w:rsidR="00891DB7" w:rsidRPr="00891DB7" w:rsidRDefault="00891DB7" w:rsidP="00891DB7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91DB7">
        <w:rPr>
          <w:rFonts w:eastAsia="Times New Roman" w:cstheme="minorHAnsi"/>
          <w:sz w:val="24"/>
          <w:szCs w:val="24"/>
          <w:lang w:eastAsia="pl-PL"/>
        </w:rPr>
        <w:t xml:space="preserve">KRS </w:t>
      </w:r>
      <w:bookmarkStart w:id="5" w:name="_Hlk63114608"/>
      <w:r w:rsidRPr="00891DB7">
        <w:rPr>
          <w:rFonts w:eastAsia="Times New Roman" w:cstheme="minorHAnsi"/>
          <w:sz w:val="24"/>
          <w:szCs w:val="24"/>
          <w:lang w:eastAsia="pl-PL"/>
        </w:rPr>
        <w:t>…………………………………..………………..</w:t>
      </w:r>
    </w:p>
    <w:bookmarkEnd w:id="4"/>
    <w:bookmarkEnd w:id="5"/>
    <w:p w14:paraId="50D2563E" w14:textId="77777777" w:rsidR="00891DB7" w:rsidRPr="00891DB7" w:rsidRDefault="00891DB7" w:rsidP="00891DB7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91DB7">
        <w:rPr>
          <w:rFonts w:eastAsia="Times New Roman" w:cstheme="minorHAnsi"/>
          <w:sz w:val="24"/>
          <w:szCs w:val="24"/>
          <w:lang w:eastAsia="pl-PL"/>
        </w:rPr>
        <w:t>e-mail  …</w:t>
      </w:r>
      <w:bookmarkStart w:id="6" w:name="_Hlk63114630"/>
      <w:r w:rsidRPr="00891DB7">
        <w:rPr>
          <w:rFonts w:eastAsia="Times New Roman" w:cstheme="minorHAnsi"/>
          <w:sz w:val="24"/>
          <w:szCs w:val="24"/>
          <w:lang w:eastAsia="pl-PL"/>
        </w:rPr>
        <w:t>……………………….………………</w:t>
      </w:r>
      <w:bookmarkEnd w:id="6"/>
      <w:r w:rsidRPr="00891DB7">
        <w:rPr>
          <w:rFonts w:eastAsia="Times New Roman" w:cstheme="minorHAnsi"/>
          <w:sz w:val="24"/>
          <w:szCs w:val="24"/>
          <w:lang w:eastAsia="pl-PL"/>
        </w:rPr>
        <w:t xml:space="preserve">..…….. </w:t>
      </w:r>
    </w:p>
    <w:p w14:paraId="3043788B" w14:textId="77777777" w:rsidR="00891DB7" w:rsidRPr="00891DB7" w:rsidRDefault="00891DB7" w:rsidP="00891DB7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91DB7">
        <w:rPr>
          <w:rFonts w:eastAsia="Times New Roman" w:cstheme="minorHAnsi"/>
          <w:sz w:val="24"/>
          <w:szCs w:val="24"/>
          <w:lang w:eastAsia="pl-PL"/>
        </w:rPr>
        <w:t xml:space="preserve">nr telefonu  </w:t>
      </w:r>
      <w:r w:rsidRPr="00891DB7">
        <w:rPr>
          <w:rFonts w:eastAsia="Times New Roman" w:cstheme="minorHAnsi"/>
          <w:sz w:val="24"/>
          <w:szCs w:val="24"/>
          <w:lang w:eastAsia="pl-PL"/>
        </w:rPr>
        <w:tab/>
      </w:r>
    </w:p>
    <w:p w14:paraId="2774352E" w14:textId="77777777" w:rsidR="00891DB7" w:rsidRPr="00891DB7" w:rsidRDefault="00891DB7" w:rsidP="00891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028E088" w14:textId="77777777" w:rsidR="00891DB7" w:rsidRPr="00891DB7" w:rsidRDefault="00891DB7" w:rsidP="00891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B3A8B70" w14:textId="77777777" w:rsidR="00891DB7" w:rsidRPr="00891DB7" w:rsidRDefault="00891DB7" w:rsidP="00891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91DB7">
        <w:rPr>
          <w:rFonts w:eastAsia="Times New Roman" w:cstheme="minorHAnsi"/>
          <w:sz w:val="24"/>
          <w:szCs w:val="24"/>
          <w:lang w:eastAsia="pl-PL"/>
        </w:rPr>
        <w:t>Reprezentowany przez:</w:t>
      </w:r>
    </w:p>
    <w:p w14:paraId="00040CDA" w14:textId="77777777" w:rsidR="00891DB7" w:rsidRPr="00891DB7" w:rsidRDefault="00891DB7" w:rsidP="00891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66DAD69" w14:textId="77777777" w:rsidR="00891DB7" w:rsidRPr="00891DB7" w:rsidRDefault="00891DB7" w:rsidP="00891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91DB7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………………………………………………………………………………………………….</w:t>
      </w:r>
    </w:p>
    <w:p w14:paraId="28A2610D" w14:textId="77777777" w:rsidR="00891DB7" w:rsidRPr="00891DB7" w:rsidRDefault="00891DB7" w:rsidP="00891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891DB7">
        <w:rPr>
          <w:rFonts w:eastAsia="Times New Roman" w:cstheme="minorHAnsi"/>
          <w:sz w:val="24"/>
          <w:szCs w:val="24"/>
          <w:lang w:eastAsia="pl-PL"/>
        </w:rPr>
        <w:t>(imię, nazwisko)</w:t>
      </w:r>
    </w:p>
    <w:p w14:paraId="7871F122" w14:textId="77777777" w:rsidR="00891DB7" w:rsidRPr="00891DB7" w:rsidRDefault="00891DB7" w:rsidP="00891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463C9525" w14:textId="77777777" w:rsidR="00891DB7" w:rsidRPr="00891DB7" w:rsidRDefault="00891DB7" w:rsidP="00891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91DB7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………………………………………………………….………………………………………</w:t>
      </w:r>
    </w:p>
    <w:p w14:paraId="1D328695" w14:textId="77777777" w:rsidR="00891DB7" w:rsidRPr="00891DB7" w:rsidRDefault="00891DB7" w:rsidP="00891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891DB7">
        <w:rPr>
          <w:rFonts w:eastAsia="Times New Roman" w:cstheme="minorHAnsi"/>
          <w:sz w:val="24"/>
          <w:szCs w:val="24"/>
          <w:lang w:eastAsia="pl-PL"/>
        </w:rPr>
        <w:t>(podstawa do reprezentacji)</w:t>
      </w:r>
    </w:p>
    <w:p w14:paraId="3661C950" w14:textId="77777777" w:rsidR="00891DB7" w:rsidRPr="00891DB7" w:rsidRDefault="00891DB7" w:rsidP="00891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24"/>
          <w:szCs w:val="24"/>
          <w:lang w:eastAsia="pl-PL"/>
        </w:rPr>
      </w:pPr>
    </w:p>
    <w:p w14:paraId="6074CAF7" w14:textId="77777777" w:rsidR="00891DB7" w:rsidRPr="00891DB7" w:rsidRDefault="00891DB7" w:rsidP="00891DB7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</w:rPr>
      </w:pPr>
    </w:p>
    <w:p w14:paraId="7B9B5BD0" w14:textId="77777777" w:rsidR="00891DB7" w:rsidRPr="00891DB7" w:rsidRDefault="00891DB7" w:rsidP="00891DB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Andale Sans UI" w:cstheme="minorHAnsi"/>
          <w:kern w:val="3"/>
          <w:sz w:val="24"/>
          <w:szCs w:val="24"/>
          <w:lang w:bidi="en-US"/>
        </w:rPr>
      </w:pPr>
      <w:r w:rsidRPr="00891DB7">
        <w:rPr>
          <w:rFonts w:eastAsia="Andale Sans UI" w:cstheme="minorHAnsi"/>
          <w:kern w:val="3"/>
          <w:sz w:val="24"/>
          <w:szCs w:val="24"/>
          <w:lang w:bidi="en-US"/>
        </w:rPr>
        <w:t xml:space="preserve">Na potrzeby postępowania o udzielenie zamówienia publicznego pn. </w:t>
      </w:r>
    </w:p>
    <w:p w14:paraId="43A695E5" w14:textId="77777777" w:rsidR="00891DB7" w:rsidRPr="00891DB7" w:rsidRDefault="00891DB7" w:rsidP="00891DB7">
      <w:pPr>
        <w:widowControl w:val="0"/>
        <w:suppressAutoHyphens/>
        <w:autoSpaceDE w:val="0"/>
        <w:spacing w:before="120" w:after="120" w:line="276" w:lineRule="auto"/>
        <w:ind w:left="284" w:hanging="1"/>
        <w:jc w:val="center"/>
        <w:rPr>
          <w:rFonts w:ascii="Calibri" w:eastAsia="Times New Roman" w:hAnsi="Calibri" w:cs="Calibri"/>
          <w:b/>
          <w:sz w:val="24"/>
          <w:szCs w:val="24"/>
          <w:lang w:eastAsia="zh-CN"/>
        </w:rPr>
      </w:pPr>
      <w:bookmarkStart w:id="7" w:name="_Hlk226094608"/>
      <w:bookmarkEnd w:id="1"/>
      <w:r w:rsidRPr="00891DB7">
        <w:rPr>
          <w:rFonts w:ascii="Calibri" w:eastAsia="Times New Roman" w:hAnsi="Calibri" w:cs="Calibri"/>
          <w:b/>
          <w:sz w:val="24"/>
          <w:szCs w:val="24"/>
          <w:lang w:eastAsia="zh-CN"/>
        </w:rPr>
        <w:t xml:space="preserve">Modernizacja oświetlania boiska piłkarskiego na Stadionie Miejskim </w:t>
      </w:r>
      <w:r w:rsidRPr="00891DB7">
        <w:rPr>
          <w:rFonts w:ascii="Calibri" w:eastAsia="Times New Roman" w:hAnsi="Calibri" w:cs="Calibri"/>
          <w:b/>
          <w:sz w:val="24"/>
          <w:szCs w:val="24"/>
          <w:lang w:eastAsia="zh-CN"/>
        </w:rPr>
        <w:br/>
        <w:t xml:space="preserve">im. Leszka Zakrzewskiego w Świnoujściu w ramach zadania </w:t>
      </w:r>
      <w:r w:rsidRPr="00891DB7">
        <w:rPr>
          <w:rFonts w:ascii="Calibri" w:eastAsia="Times New Roman" w:hAnsi="Calibri" w:cs="Calibri"/>
          <w:b/>
          <w:sz w:val="24"/>
          <w:szCs w:val="24"/>
          <w:lang w:eastAsia="zh-CN"/>
        </w:rPr>
        <w:br/>
        <w:t>pn. „WYMIANA OPRAW OŚWIETLENIOWYCH NA STADIONIE MIEJSKIM”.</w:t>
      </w:r>
    </w:p>
    <w:bookmarkEnd w:id="7"/>
    <w:p w14:paraId="2E48315D" w14:textId="77777777" w:rsidR="00891DB7" w:rsidRPr="00891DB7" w:rsidRDefault="00891DB7" w:rsidP="00891DB7">
      <w:pPr>
        <w:suppressAutoHyphens/>
        <w:spacing w:after="0" w:line="240" w:lineRule="auto"/>
        <w:ind w:left="714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29A85C4" w14:textId="77777777" w:rsidR="00891DB7" w:rsidRPr="00891DB7" w:rsidRDefault="00891DB7" w:rsidP="00891DB7">
      <w:pPr>
        <w:suppressAutoHyphens/>
        <w:spacing w:after="0" w:line="240" w:lineRule="auto"/>
        <w:ind w:left="714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D0A86E6" w14:textId="77777777" w:rsidR="00891DB7" w:rsidRPr="00891DB7" w:rsidRDefault="00891DB7" w:rsidP="00891DB7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91DB7">
        <w:rPr>
          <w:rFonts w:eastAsia="Times New Roman" w:cstheme="minorHAnsi"/>
          <w:b/>
          <w:sz w:val="24"/>
          <w:szCs w:val="24"/>
          <w:lang w:eastAsia="pl-PL"/>
        </w:rPr>
        <w:t>Oświadczam</w:t>
      </w:r>
      <w:r w:rsidRPr="00891DB7">
        <w:rPr>
          <w:rFonts w:eastAsia="Times New Roman" w:cstheme="minorHAnsi"/>
          <w:sz w:val="24"/>
          <w:szCs w:val="24"/>
          <w:lang w:eastAsia="pl-PL"/>
        </w:rPr>
        <w:t>, że wskazane poniżej</w:t>
      </w:r>
      <w:r w:rsidRPr="00891DB7">
        <w:rPr>
          <w:rFonts w:eastAsia="Times New Roman" w:cstheme="minorHAnsi"/>
          <w:b/>
          <w:sz w:val="24"/>
          <w:szCs w:val="24"/>
          <w:lang w:eastAsia="pl-PL"/>
        </w:rPr>
        <w:t xml:space="preserve"> roboty budowlane,</w:t>
      </w:r>
      <w:r w:rsidRPr="00891DB7">
        <w:rPr>
          <w:rFonts w:eastAsia="Times New Roman" w:cstheme="minorHAnsi"/>
          <w:sz w:val="24"/>
          <w:szCs w:val="24"/>
          <w:lang w:eastAsia="pl-PL"/>
        </w:rPr>
        <w:t xml:space="preserve"> wykonają poszczególni Wykonawcy:</w:t>
      </w:r>
    </w:p>
    <w:p w14:paraId="37E5DF1A" w14:textId="77777777" w:rsidR="00891DB7" w:rsidRPr="00891DB7" w:rsidRDefault="00891DB7" w:rsidP="00891DB7">
      <w:pPr>
        <w:suppressAutoHyphens/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08ACAF1B" w14:textId="77777777" w:rsidR="00891DB7" w:rsidRPr="00891DB7" w:rsidRDefault="00891DB7" w:rsidP="00891DB7">
      <w:pPr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276" w:lineRule="auto"/>
        <w:ind w:left="0"/>
        <w:contextualSpacing/>
        <w:rPr>
          <w:rFonts w:eastAsia="Times New Roman" w:cstheme="minorHAnsi"/>
          <w:i/>
          <w:sz w:val="24"/>
          <w:szCs w:val="24"/>
          <w:lang w:eastAsia="pl-PL"/>
        </w:rPr>
      </w:pPr>
      <w:r w:rsidRPr="00891DB7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(Nazwa danego Wykonawcy)……………………….. </w:t>
      </w:r>
    </w:p>
    <w:p w14:paraId="63C65D4C" w14:textId="77777777" w:rsidR="00891DB7" w:rsidRPr="00891DB7" w:rsidRDefault="00891DB7" w:rsidP="00891DB7">
      <w:pPr>
        <w:spacing w:after="0" w:line="276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891DB7">
        <w:rPr>
          <w:rFonts w:eastAsia="Times New Roman" w:cstheme="minorHAnsi"/>
          <w:i/>
          <w:sz w:val="24"/>
          <w:szCs w:val="24"/>
          <w:lang w:eastAsia="pl-PL"/>
        </w:rPr>
        <w:t xml:space="preserve">Zakres zamówienia, który będzie wykonywać wskazany Wykonawca: </w:t>
      </w:r>
    </w:p>
    <w:p w14:paraId="4BF6192E" w14:textId="77777777" w:rsidR="00891DB7" w:rsidRPr="00891DB7" w:rsidRDefault="00891DB7" w:rsidP="00891DB7">
      <w:pPr>
        <w:spacing w:after="0" w:line="276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891DB7">
        <w:rPr>
          <w:rFonts w:eastAsia="Times New Roman" w:cstheme="minorHAnsi"/>
          <w:i/>
          <w:sz w:val="24"/>
          <w:szCs w:val="24"/>
          <w:lang w:eastAsia="pl-PL"/>
        </w:rPr>
        <w:t>………………………………………………………………..……………………</w:t>
      </w:r>
    </w:p>
    <w:p w14:paraId="3B30DB1E" w14:textId="77777777" w:rsidR="00891DB7" w:rsidRPr="00891DB7" w:rsidRDefault="00891DB7" w:rsidP="00891DB7">
      <w:pPr>
        <w:spacing w:after="0" w:line="276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</w:p>
    <w:p w14:paraId="5C52ECD5" w14:textId="77777777" w:rsidR="00891DB7" w:rsidRPr="00891DB7" w:rsidRDefault="00891DB7" w:rsidP="00891DB7">
      <w:pPr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276" w:lineRule="auto"/>
        <w:ind w:left="0"/>
        <w:contextualSpacing/>
        <w:rPr>
          <w:rFonts w:eastAsia="Times New Roman" w:cstheme="minorHAnsi"/>
          <w:i/>
          <w:sz w:val="24"/>
          <w:szCs w:val="24"/>
          <w:lang w:eastAsia="pl-PL"/>
        </w:rPr>
      </w:pPr>
      <w:r w:rsidRPr="00891DB7">
        <w:rPr>
          <w:rFonts w:eastAsia="Times New Roman" w:cstheme="minorHAnsi"/>
          <w:b/>
          <w:sz w:val="24"/>
          <w:szCs w:val="24"/>
          <w:u w:val="single"/>
          <w:lang w:eastAsia="pl-PL"/>
        </w:rPr>
        <w:t>(Nazwa danego Wykonawcy)………………………..</w:t>
      </w:r>
    </w:p>
    <w:p w14:paraId="74548689" w14:textId="77777777" w:rsidR="00891DB7" w:rsidRPr="00891DB7" w:rsidRDefault="00891DB7" w:rsidP="00891DB7">
      <w:pPr>
        <w:spacing w:after="0" w:line="276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891DB7">
        <w:rPr>
          <w:rFonts w:eastAsia="Times New Roman" w:cstheme="minorHAnsi"/>
          <w:i/>
          <w:sz w:val="24"/>
          <w:szCs w:val="24"/>
          <w:lang w:eastAsia="pl-PL"/>
        </w:rPr>
        <w:t xml:space="preserve">Zakres zamówienia, który będzie wykonywać wskazany Wykonawca: </w:t>
      </w:r>
    </w:p>
    <w:p w14:paraId="69BA29D5" w14:textId="77777777" w:rsidR="00891DB7" w:rsidRPr="00891DB7" w:rsidRDefault="00891DB7" w:rsidP="00891DB7">
      <w:pPr>
        <w:spacing w:after="0" w:line="276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891DB7">
        <w:rPr>
          <w:rFonts w:eastAsia="Times New Roman" w:cstheme="minorHAnsi"/>
          <w:i/>
          <w:sz w:val="24"/>
          <w:szCs w:val="24"/>
          <w:lang w:eastAsia="pl-PL"/>
        </w:rPr>
        <w:t>………………………………………………………………………….……………</w:t>
      </w:r>
    </w:p>
    <w:p w14:paraId="25E3B828" w14:textId="77777777" w:rsidR="00891DB7" w:rsidRPr="00891DB7" w:rsidRDefault="00891DB7" w:rsidP="00891DB7">
      <w:pPr>
        <w:rPr>
          <w:rFonts w:cstheme="minorHAnsi"/>
        </w:rPr>
      </w:pPr>
    </w:p>
    <w:p w14:paraId="2C1C9FF6" w14:textId="77777777" w:rsidR="00891DB7" w:rsidRPr="00891DB7" w:rsidRDefault="00891DB7" w:rsidP="00891DB7">
      <w:pPr>
        <w:widowControl w:val="0"/>
        <w:suppressAutoHyphens/>
        <w:spacing w:after="0" w:line="100" w:lineRule="atLeast"/>
        <w:rPr>
          <w:rFonts w:eastAsia="SimSun" w:cstheme="minorHAnsi"/>
          <w:b/>
          <w:kern w:val="1"/>
          <w:sz w:val="24"/>
          <w:szCs w:val="24"/>
          <w:lang w:eastAsia="hi-IN" w:bidi="hi-IN"/>
        </w:rPr>
      </w:pPr>
    </w:p>
    <w:p w14:paraId="61317A81" w14:textId="1625EEF4" w:rsidR="00891DB7" w:rsidRPr="00891DB7" w:rsidRDefault="00891DB7" w:rsidP="00891DB7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Symbol" w:cstheme="minorHAnsi"/>
          <w:bCs/>
          <w:color w:val="FF0000"/>
          <w:kern w:val="3"/>
          <w:sz w:val="24"/>
          <w:szCs w:val="24"/>
          <w:lang w:bidi="en-US"/>
        </w:rPr>
      </w:pPr>
      <w:r w:rsidRPr="00891DB7">
        <w:rPr>
          <w:rFonts w:eastAsia="Times New Roman" w:cstheme="minorHAnsi"/>
          <w:color w:val="FF0000"/>
          <w:sz w:val="24"/>
          <w:szCs w:val="24"/>
          <w:lang w:eastAsia="ar-SA"/>
        </w:rPr>
        <w:t>Dokument przekazuje się  w formie elektronicznej (tj. przy użyciu kwalifikowanego podpisu elektronicznego) lub w postaci elektronicznej (opatrzonej podpisem zaufanym, o</w:t>
      </w:r>
      <w:r>
        <w:rPr>
          <w:rFonts w:eastAsia="Times New Roman" w:cstheme="minorHAnsi"/>
          <w:color w:val="FF0000"/>
          <w:sz w:val="24"/>
          <w:szCs w:val="24"/>
          <w:lang w:eastAsia="ar-SA"/>
        </w:rPr>
        <w:t> </w:t>
      </w:r>
      <w:r w:rsidRPr="00891DB7">
        <w:rPr>
          <w:rFonts w:eastAsia="Times New Roman" w:cstheme="minorHAnsi"/>
          <w:color w:val="FF0000"/>
          <w:sz w:val="24"/>
          <w:szCs w:val="24"/>
          <w:lang w:eastAsia="ar-SA"/>
        </w:rPr>
        <w:t>którym mowa w ustawie z dnia 17 lutego 2005 r. o informatyzacji działalności podmiotów realizujących zadania publiczne lub podpisem osobistym, o  którym mowa w</w:t>
      </w:r>
      <w:r>
        <w:rPr>
          <w:rFonts w:eastAsia="Times New Roman" w:cstheme="minorHAnsi"/>
          <w:color w:val="FF0000"/>
          <w:sz w:val="24"/>
          <w:szCs w:val="24"/>
          <w:lang w:eastAsia="ar-SA"/>
        </w:rPr>
        <w:t> </w:t>
      </w:r>
      <w:r w:rsidRPr="00891DB7">
        <w:rPr>
          <w:rFonts w:eastAsia="Times New Roman" w:cstheme="minorHAnsi"/>
          <w:color w:val="FF0000"/>
          <w:sz w:val="24"/>
          <w:szCs w:val="24"/>
          <w:lang w:eastAsia="ar-SA"/>
        </w:rPr>
        <w:t>ustawie z dnia z dnia 6 sierpnia 2010 r. o dowodach osobistych).</w:t>
      </w:r>
    </w:p>
    <w:p w14:paraId="42F3960A" w14:textId="53CA4D01" w:rsidR="008E3AC6" w:rsidRPr="00891DB7" w:rsidRDefault="008E3AC6" w:rsidP="0072448F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Symbol" w:cstheme="minorHAnsi"/>
          <w:b/>
          <w:bCs/>
          <w:color w:val="FF0000"/>
          <w:kern w:val="3"/>
          <w:sz w:val="24"/>
          <w:szCs w:val="24"/>
          <w:lang w:bidi="en-US"/>
        </w:rPr>
      </w:pPr>
    </w:p>
    <w:sectPr w:rsidR="008E3AC6" w:rsidRPr="00891D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3960D" w14:textId="77777777" w:rsidR="00034EE3" w:rsidRDefault="00034EE3" w:rsidP="00034EE3">
      <w:pPr>
        <w:spacing w:after="0" w:line="240" w:lineRule="auto"/>
      </w:pPr>
      <w:r>
        <w:separator/>
      </w:r>
    </w:p>
  </w:endnote>
  <w:endnote w:type="continuationSeparator" w:id="0">
    <w:p w14:paraId="42F3960E" w14:textId="77777777" w:rsidR="00034EE3" w:rsidRDefault="00034EE3" w:rsidP="00034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3960B" w14:textId="77777777" w:rsidR="00034EE3" w:rsidRDefault="00034EE3" w:rsidP="00034EE3">
      <w:pPr>
        <w:spacing w:after="0" w:line="240" w:lineRule="auto"/>
      </w:pPr>
      <w:r>
        <w:separator/>
      </w:r>
    </w:p>
  </w:footnote>
  <w:footnote w:type="continuationSeparator" w:id="0">
    <w:p w14:paraId="42F3960C" w14:textId="77777777" w:rsidR="00034EE3" w:rsidRDefault="00034EE3" w:rsidP="00034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79970" w14:textId="6DA7300F" w:rsidR="00891DB7" w:rsidRPr="00953645" w:rsidRDefault="00891DB7" w:rsidP="00891DB7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sz w:val="24"/>
        <w:szCs w:val="24"/>
      </w:rPr>
    </w:pPr>
    <w:bookmarkStart w:id="8" w:name="_Hlk188010504"/>
    <w:r w:rsidRPr="00953645">
      <w:rPr>
        <w:rFonts w:ascii="Calibri" w:eastAsia="Times New Roman" w:hAnsi="Calibri" w:cs="Calibri"/>
        <w:sz w:val="24"/>
        <w:szCs w:val="24"/>
      </w:rPr>
      <w:t xml:space="preserve">Załącznik nr 7 do SWZ </w:t>
    </w:r>
    <w:proofErr w:type="spellStart"/>
    <w:r w:rsidRPr="00953645">
      <w:rPr>
        <w:rFonts w:ascii="Calibri" w:eastAsia="Times New Roman" w:hAnsi="Calibri" w:cs="Calibri"/>
        <w:sz w:val="24"/>
        <w:szCs w:val="24"/>
      </w:rPr>
      <w:t>OSiR</w:t>
    </w:r>
    <w:proofErr w:type="spellEnd"/>
    <w:r w:rsidRPr="00953645">
      <w:rPr>
        <w:rFonts w:ascii="Calibri" w:eastAsia="Times New Roman" w:hAnsi="Calibri" w:cs="Calibri"/>
        <w:sz w:val="24"/>
        <w:szCs w:val="24"/>
      </w:rPr>
      <w:t>/ZP/</w:t>
    </w:r>
    <w:r w:rsidR="00953645" w:rsidRPr="00953645">
      <w:rPr>
        <w:rFonts w:ascii="Calibri" w:eastAsia="Times New Roman" w:hAnsi="Calibri" w:cs="Calibri"/>
        <w:sz w:val="24"/>
        <w:szCs w:val="24"/>
      </w:rPr>
      <w:t>02</w:t>
    </w:r>
    <w:r w:rsidRPr="00953645">
      <w:rPr>
        <w:rFonts w:ascii="Calibri" w:eastAsia="Times New Roman" w:hAnsi="Calibri" w:cs="Calibri"/>
        <w:sz w:val="24"/>
        <w:szCs w:val="24"/>
      </w:rPr>
      <w:t xml:space="preserve">/2026 </w:t>
    </w:r>
  </w:p>
  <w:p w14:paraId="0EA653ED" w14:textId="77777777" w:rsidR="00891DB7" w:rsidRPr="00A15B9E" w:rsidRDefault="00891DB7" w:rsidP="00891DB7">
    <w:pPr>
      <w:tabs>
        <w:tab w:val="center" w:pos="4536"/>
        <w:tab w:val="right" w:pos="9072"/>
      </w:tabs>
      <w:spacing w:after="0" w:line="240" w:lineRule="auto"/>
      <w:jc w:val="right"/>
      <w:rPr>
        <w:rFonts w:eastAsia="Calibri" w:cstheme="minorHAnsi"/>
        <w:sz w:val="24"/>
        <w:szCs w:val="24"/>
      </w:rPr>
    </w:pPr>
    <w:r w:rsidRPr="00A15B9E">
      <w:rPr>
        <w:rFonts w:cstheme="minorHAnsi"/>
        <w:sz w:val="24"/>
        <w:szCs w:val="24"/>
      </w:rPr>
      <w:t xml:space="preserve">– </w:t>
    </w:r>
    <w:r w:rsidRPr="00A15B9E">
      <w:rPr>
        <w:rFonts w:cstheme="minorHAnsi"/>
        <w:b/>
        <w:bCs/>
        <w:sz w:val="24"/>
        <w:szCs w:val="24"/>
      </w:rPr>
      <w:t>dołączany do oferty</w:t>
    </w:r>
  </w:p>
  <w:bookmarkEnd w:id="8"/>
  <w:p w14:paraId="42F39610" w14:textId="3B5CB9FB" w:rsidR="00AD1077" w:rsidRPr="00891DB7" w:rsidRDefault="00AD1077" w:rsidP="00891DB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55318D"/>
    <w:multiLevelType w:val="hybridMultilevel"/>
    <w:tmpl w:val="D44AAE4E"/>
    <w:lvl w:ilvl="0" w:tplc="7352A46A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1" w:tplc="E81ACB7C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 w:hint="default"/>
        <w:i w:val="0"/>
        <w:color w:val="auto"/>
      </w:rPr>
    </w:lvl>
    <w:lvl w:ilvl="2" w:tplc="6A7A6778">
      <w:start w:val="1"/>
      <w:numFmt w:val="decimal"/>
      <w:lvlText w:val="%3)"/>
      <w:lvlJc w:val="left"/>
      <w:pPr>
        <w:ind w:left="1211" w:hanging="360"/>
      </w:pPr>
      <w:rPr>
        <w:rFonts w:hint="default"/>
        <w:i w:val="0"/>
        <w:color w:val="auto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FD77DB4"/>
    <w:multiLevelType w:val="multilevel"/>
    <w:tmpl w:val="2294CB2E"/>
    <w:lvl w:ilvl="0">
      <w:start w:val="9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3"/>
    <w:rsid w:val="00034EE3"/>
    <w:rsid w:val="000C2CDF"/>
    <w:rsid w:val="001C41C0"/>
    <w:rsid w:val="002B54EB"/>
    <w:rsid w:val="00306AB1"/>
    <w:rsid w:val="00344F57"/>
    <w:rsid w:val="00377F14"/>
    <w:rsid w:val="00422C5F"/>
    <w:rsid w:val="004B60ED"/>
    <w:rsid w:val="0072448F"/>
    <w:rsid w:val="00765AD5"/>
    <w:rsid w:val="00766748"/>
    <w:rsid w:val="00781CBE"/>
    <w:rsid w:val="0085779F"/>
    <w:rsid w:val="00883A6B"/>
    <w:rsid w:val="008918BC"/>
    <w:rsid w:val="00891DB7"/>
    <w:rsid w:val="008A45B5"/>
    <w:rsid w:val="008E36A0"/>
    <w:rsid w:val="008E3AC6"/>
    <w:rsid w:val="00953645"/>
    <w:rsid w:val="009C3ADB"/>
    <w:rsid w:val="00AD1077"/>
    <w:rsid w:val="00B225AC"/>
    <w:rsid w:val="00B70851"/>
    <w:rsid w:val="00CA4F9B"/>
    <w:rsid w:val="00D45E6D"/>
    <w:rsid w:val="00D8301A"/>
    <w:rsid w:val="00DC3890"/>
    <w:rsid w:val="00E2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395E3"/>
  <w15:chartTrackingRefBased/>
  <w15:docId w15:val="{5EB77012-6A22-48D3-9178-1BB8ADD7D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1D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4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4EE3"/>
  </w:style>
  <w:style w:type="paragraph" w:styleId="Stopka">
    <w:name w:val="footer"/>
    <w:basedOn w:val="Normalny"/>
    <w:link w:val="StopkaZnak"/>
    <w:uiPriority w:val="99"/>
    <w:unhideWhenUsed/>
    <w:rsid w:val="00034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4EE3"/>
  </w:style>
  <w:style w:type="paragraph" w:styleId="Tekstdymka">
    <w:name w:val="Balloon Text"/>
    <w:basedOn w:val="Normalny"/>
    <w:link w:val="TekstdymkaZnak"/>
    <w:uiPriority w:val="99"/>
    <w:semiHidden/>
    <w:unhideWhenUsed/>
    <w:rsid w:val="00891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18B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B60ED"/>
    <w:pPr>
      <w:spacing w:after="0" w:line="240" w:lineRule="auto"/>
    </w:pPr>
  </w:style>
  <w:style w:type="paragraph" w:styleId="Bezodstpw">
    <w:name w:val="No Spacing"/>
    <w:uiPriority w:val="1"/>
    <w:qFormat/>
    <w:rsid w:val="00306A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4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B636334A</Template>
  <TotalTime>8</TotalTime>
  <Pages>2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Borek-Butkiewicz</dc:creator>
  <cp:keywords/>
  <dc:description/>
  <cp:lastModifiedBy>Natalia Borek-Butkiewicz</cp:lastModifiedBy>
  <cp:revision>19</cp:revision>
  <cp:lastPrinted>2024-04-17T09:20:00Z</cp:lastPrinted>
  <dcterms:created xsi:type="dcterms:W3CDTF">2022-10-12T21:05:00Z</dcterms:created>
  <dcterms:modified xsi:type="dcterms:W3CDTF">2026-04-27T06:33:00Z</dcterms:modified>
</cp:coreProperties>
</file>