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8936C" w14:textId="69A6FE38" w:rsidR="0043018A" w:rsidRPr="0043018A" w:rsidRDefault="0043018A" w:rsidP="0043018A">
      <w:pPr>
        <w:spacing w:after="0"/>
        <w:jc w:val="right"/>
        <w:rPr>
          <w:rFonts w:ascii="Arial" w:hAnsi="Arial" w:cs="Arial"/>
          <w:b/>
        </w:rPr>
      </w:pPr>
      <w:r w:rsidRPr="0043018A">
        <w:rPr>
          <w:rFonts w:ascii="Arial" w:hAnsi="Arial" w:cs="Arial"/>
          <w:b/>
        </w:rPr>
        <w:t>ZAŁĄCZNIK NR 3 DO SWZ</w:t>
      </w:r>
    </w:p>
    <w:p w14:paraId="5A99DA1D" w14:textId="77777777" w:rsidR="0043018A" w:rsidRPr="0043018A" w:rsidRDefault="0043018A" w:rsidP="0043018A">
      <w:pPr>
        <w:spacing w:after="0"/>
        <w:jc w:val="right"/>
        <w:rPr>
          <w:rFonts w:ascii="Arial" w:hAnsi="Arial" w:cs="Arial"/>
          <w:b/>
        </w:rPr>
      </w:pPr>
    </w:p>
    <w:p w14:paraId="15D221AF" w14:textId="18C1DEAF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  <w:r w:rsidRPr="0043018A">
        <w:rPr>
          <w:rFonts w:ascii="Arial" w:hAnsi="Arial" w:cs="Arial"/>
          <w:b/>
          <w:u w:val="single"/>
        </w:rPr>
        <w:t xml:space="preserve">OŚWIADCZENIE O BRAKU PODSTAW DO WYKLUCZENIA I SPEŁNIENIU WARUNKÓW UDZIAŁU W POSTĘPOWANIU </w:t>
      </w:r>
    </w:p>
    <w:p w14:paraId="3962F883" w14:textId="77777777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  <w:r w:rsidRPr="0043018A">
        <w:rPr>
          <w:rFonts w:ascii="Arial" w:hAnsi="Arial" w:cs="Arial"/>
          <w:b/>
          <w:u w:val="single"/>
        </w:rPr>
        <w:t>O UDZIELENIE ZAMÓWIENIA PUBLICZNEGO</w:t>
      </w:r>
    </w:p>
    <w:p w14:paraId="24E48D70" w14:textId="77777777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</w:p>
    <w:p w14:paraId="3D356CFD" w14:textId="258A0D37" w:rsidR="0043018A" w:rsidRPr="0043018A" w:rsidRDefault="0043018A" w:rsidP="0043018A">
      <w:pPr>
        <w:spacing w:after="0"/>
        <w:jc w:val="center"/>
        <w:rPr>
          <w:rFonts w:ascii="Arial" w:hAnsi="Arial" w:cs="Arial"/>
          <w:i/>
        </w:rPr>
      </w:pPr>
      <w:r w:rsidRPr="0043018A">
        <w:rPr>
          <w:rFonts w:ascii="Arial" w:hAnsi="Arial" w:cs="Arial"/>
          <w:i/>
        </w:rPr>
        <w:t>składane w zw. z art. 108, art. 109 ust. 1 pkt 4 i art. 125 ust. 1 ustawy z dnia 11 września 2019 r. - Prawo zamówień publicznych (Dz. U. z 2024 r., poz. 1320 ze zm.) oraz art. 7 ust. 1 ustawy z dnia 13 kwietnia 2022 r. o szczególnych rozwiązaniach w zakresie przeciwdziałania wspieraniu agresji na Ukrainę oraz służących ochronie bezpieczeństwa narodowego</w:t>
      </w:r>
      <w:r w:rsidRPr="0043018A">
        <w:rPr>
          <w:rFonts w:ascii="Arial" w:hAnsi="Arial" w:cs="Arial"/>
        </w:rPr>
        <w:t xml:space="preserve"> </w:t>
      </w:r>
      <w:r w:rsidRPr="0043018A">
        <w:rPr>
          <w:rFonts w:ascii="Arial" w:hAnsi="Arial" w:cs="Arial"/>
          <w:i/>
        </w:rPr>
        <w:t>(Dz. U. z 2025 r., poz. 514 ze zm.)</w:t>
      </w:r>
    </w:p>
    <w:p w14:paraId="45A2FC9A" w14:textId="047981CF" w:rsidR="0043018A" w:rsidRPr="0043018A" w:rsidRDefault="0043018A" w:rsidP="0043018A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43018A">
        <w:rPr>
          <w:rFonts w:ascii="Arial" w:hAnsi="Arial" w:cs="Arial"/>
          <w:b/>
          <w:sz w:val="22"/>
          <w:szCs w:val="22"/>
        </w:rPr>
        <w:t xml:space="preserve">w postępowaniu o udzielenie zamówienia publicznego na </w:t>
      </w:r>
      <w:r w:rsidR="00A05B89" w:rsidRPr="00A05B89">
        <w:rPr>
          <w:rFonts w:ascii="Arial" w:hAnsi="Arial" w:cs="Arial"/>
          <w:b/>
          <w:sz w:val="22"/>
          <w:szCs w:val="22"/>
        </w:rPr>
        <w:t>dostawy radiofarmaceutyków</w:t>
      </w:r>
      <w:r w:rsidR="00A05B89" w:rsidRPr="00A05B89">
        <w:rPr>
          <w:rFonts w:ascii="Arial" w:hAnsi="Arial" w:cs="Arial"/>
          <w:b/>
          <w:sz w:val="22"/>
          <w:szCs w:val="22"/>
        </w:rPr>
        <w:t xml:space="preserve"> </w:t>
      </w:r>
      <w:r w:rsidR="00CA2A49">
        <w:rPr>
          <w:rFonts w:ascii="Arial" w:hAnsi="Arial" w:cs="Arial"/>
          <w:b/>
          <w:sz w:val="22"/>
          <w:szCs w:val="22"/>
        </w:rPr>
        <w:t>– znak sprawy Z/3</w:t>
      </w:r>
      <w:r w:rsidR="00A05B89">
        <w:rPr>
          <w:rFonts w:ascii="Arial" w:hAnsi="Arial" w:cs="Arial"/>
          <w:b/>
          <w:sz w:val="22"/>
          <w:szCs w:val="22"/>
        </w:rPr>
        <w:t>7</w:t>
      </w:r>
      <w:r w:rsidRPr="0043018A">
        <w:rPr>
          <w:rFonts w:ascii="Arial" w:hAnsi="Arial" w:cs="Arial"/>
          <w:b/>
          <w:sz w:val="22"/>
          <w:szCs w:val="22"/>
        </w:rPr>
        <w:t>/PN/26</w:t>
      </w:r>
    </w:p>
    <w:p w14:paraId="18C17FDB" w14:textId="77777777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</w:p>
    <w:p w14:paraId="5252BB37" w14:textId="77777777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43018A">
        <w:rPr>
          <w:rFonts w:ascii="Arial" w:hAnsi="Arial" w:cs="Arial"/>
          <w:sz w:val="22"/>
          <w:szCs w:val="22"/>
        </w:rPr>
        <w:t xml:space="preserve">Ja niżej podpisany </w:t>
      </w:r>
    </w:p>
    <w:p w14:paraId="4AE511D5" w14:textId="5F1103B2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43018A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…..............................................................................................................................................</w:t>
      </w:r>
    </w:p>
    <w:p w14:paraId="50EA04F3" w14:textId="77777777" w:rsidR="0043018A" w:rsidRPr="0043018A" w:rsidRDefault="0043018A" w:rsidP="0043018A">
      <w:pPr>
        <w:spacing w:after="0"/>
        <w:ind w:right="1"/>
        <w:jc w:val="center"/>
        <w:rPr>
          <w:rFonts w:ascii="Arial" w:hAnsi="Arial" w:cs="Arial"/>
        </w:rPr>
      </w:pPr>
      <w:r w:rsidRPr="0043018A">
        <w:rPr>
          <w:rFonts w:ascii="Arial" w:hAnsi="Arial" w:cs="Arial"/>
        </w:rPr>
        <w:t>/imię i nazwisko/</w:t>
      </w:r>
    </w:p>
    <w:p w14:paraId="3CCCBFAF" w14:textId="77777777" w:rsidR="0043018A" w:rsidRPr="0043018A" w:rsidRDefault="0043018A" w:rsidP="0043018A">
      <w:pPr>
        <w:spacing w:after="0" w:line="360" w:lineRule="auto"/>
        <w:ind w:right="1"/>
        <w:jc w:val="both"/>
        <w:rPr>
          <w:rFonts w:ascii="Arial" w:hAnsi="Arial" w:cs="Arial"/>
        </w:rPr>
      </w:pPr>
      <w:r w:rsidRPr="0043018A">
        <w:rPr>
          <w:rFonts w:ascii="Arial" w:hAnsi="Arial" w:cs="Arial"/>
        </w:rPr>
        <w:t>reprezentując Wykonawcę:</w:t>
      </w:r>
    </w:p>
    <w:tbl>
      <w:tblPr>
        <w:tblStyle w:val="Tabela-Siatka"/>
        <w:tblW w:w="9214" w:type="dxa"/>
        <w:tblInd w:w="108" w:type="dxa"/>
        <w:tblLook w:val="04A0" w:firstRow="1" w:lastRow="0" w:firstColumn="1" w:lastColumn="0" w:noHBand="0" w:noVBand="1"/>
      </w:tblPr>
      <w:tblGrid>
        <w:gridCol w:w="3903"/>
        <w:gridCol w:w="5311"/>
      </w:tblGrid>
      <w:tr w:rsidR="0043018A" w:rsidRPr="0043018A" w14:paraId="273888E0" w14:textId="77777777" w:rsidTr="00434737">
        <w:trPr>
          <w:trHeight w:val="1200"/>
        </w:trPr>
        <w:tc>
          <w:tcPr>
            <w:tcW w:w="3903" w:type="dxa"/>
            <w:vAlign w:val="center"/>
            <w:hideMark/>
          </w:tcPr>
          <w:p w14:paraId="15E27B8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Nazwa Wykonawcy:</w:t>
            </w:r>
          </w:p>
          <w:p w14:paraId="2CA9096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i/>
              </w:rPr>
              <w:t xml:space="preserve">/w przypadku Wykonawców ubiegających się wspólnie o zamówienie dokument należy złożyć </w:t>
            </w:r>
            <w:r w:rsidRPr="0043018A">
              <w:rPr>
                <w:rFonts w:ascii="Arial" w:hAnsi="Arial" w:cs="Arial"/>
                <w:b/>
                <w:i/>
              </w:rPr>
              <w:t>odrębnie dla każdego z nich</w:t>
            </w:r>
            <w:r w:rsidRPr="0043018A">
              <w:rPr>
                <w:rFonts w:ascii="Arial" w:hAnsi="Arial" w:cs="Arial"/>
                <w:b/>
              </w:rPr>
              <w:t>/</w:t>
            </w:r>
          </w:p>
        </w:tc>
        <w:tc>
          <w:tcPr>
            <w:tcW w:w="5311" w:type="dxa"/>
          </w:tcPr>
          <w:p w14:paraId="6BD9E8AA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21BFA976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50D4D654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102F32C7" w14:textId="77777777" w:rsidR="0043018A" w:rsidRPr="0043018A" w:rsidRDefault="0043018A" w:rsidP="00434737">
            <w:pPr>
              <w:spacing w:after="0" w:line="240" w:lineRule="auto"/>
              <w:rPr>
                <w:rFonts w:ascii="Arial" w:hAnsi="Arial" w:cs="Arial"/>
              </w:rPr>
            </w:pPr>
          </w:p>
          <w:p w14:paraId="7DBBC319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4B801EBB" w14:textId="77777777" w:rsidTr="00434737">
        <w:trPr>
          <w:trHeight w:val="693"/>
        </w:trPr>
        <w:tc>
          <w:tcPr>
            <w:tcW w:w="3903" w:type="dxa"/>
            <w:vAlign w:val="center"/>
            <w:hideMark/>
          </w:tcPr>
          <w:p w14:paraId="3EE7B757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Adres:</w:t>
            </w:r>
          </w:p>
        </w:tc>
        <w:tc>
          <w:tcPr>
            <w:tcW w:w="5311" w:type="dxa"/>
          </w:tcPr>
          <w:p w14:paraId="5A7166C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617F1F28" w14:textId="77777777" w:rsidTr="00434737">
        <w:trPr>
          <w:trHeight w:val="558"/>
        </w:trPr>
        <w:tc>
          <w:tcPr>
            <w:tcW w:w="3903" w:type="dxa"/>
            <w:vAlign w:val="center"/>
          </w:tcPr>
          <w:p w14:paraId="0D27C840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43018A">
              <w:rPr>
                <w:rFonts w:ascii="Arial" w:hAnsi="Arial" w:cs="Arial"/>
                <w:b/>
                <w:bCs/>
              </w:rPr>
              <w:t>Nr identyfikacji podatkowej (NIP):</w:t>
            </w:r>
          </w:p>
          <w:p w14:paraId="4A39EA55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11" w:type="dxa"/>
          </w:tcPr>
          <w:p w14:paraId="2ADFA9BA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7A40CB1B" w14:textId="77777777" w:rsidTr="00434737">
        <w:trPr>
          <w:trHeight w:val="324"/>
        </w:trPr>
        <w:tc>
          <w:tcPr>
            <w:tcW w:w="3903" w:type="dxa"/>
            <w:vAlign w:val="center"/>
          </w:tcPr>
          <w:p w14:paraId="64DB3285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43018A">
              <w:rPr>
                <w:rFonts w:ascii="Arial" w:hAnsi="Arial" w:cs="Arial"/>
                <w:b/>
                <w:bCs/>
              </w:rPr>
              <w:t>Nr REGON:</w:t>
            </w:r>
          </w:p>
          <w:p w14:paraId="482E1539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311" w:type="dxa"/>
          </w:tcPr>
          <w:p w14:paraId="2AF0FDAE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281782B4" w14:textId="77777777" w:rsidTr="00434737">
        <w:trPr>
          <w:trHeight w:val="426"/>
        </w:trPr>
        <w:tc>
          <w:tcPr>
            <w:tcW w:w="3903" w:type="dxa"/>
            <w:vAlign w:val="center"/>
          </w:tcPr>
          <w:p w14:paraId="48B85B1A" w14:textId="77777777" w:rsid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2BCD547" w14:textId="2AC7A958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i/>
              </w:rPr>
            </w:pPr>
            <w:r w:rsidRPr="0043018A">
              <w:rPr>
                <w:rFonts w:ascii="Arial" w:hAnsi="Arial" w:cs="Arial"/>
                <w:b/>
              </w:rPr>
              <w:t xml:space="preserve">Numer KRS </w:t>
            </w:r>
            <w:r w:rsidRPr="0043018A">
              <w:rPr>
                <w:rFonts w:ascii="Arial" w:hAnsi="Arial" w:cs="Arial"/>
                <w:i/>
              </w:rPr>
              <w:t>/o ile dotyczy/</w:t>
            </w:r>
          </w:p>
          <w:p w14:paraId="414ED20B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/należy podać adres internetowy, wydający urząd lub organ, dane referencyjne dokumentacji – o ile dotyczy/</w:t>
            </w:r>
          </w:p>
          <w:p w14:paraId="07DCD441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311" w:type="dxa"/>
          </w:tcPr>
          <w:p w14:paraId="3DC77670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13D8AA46" w14:textId="77777777" w:rsidTr="00434737">
        <w:trPr>
          <w:trHeight w:val="531"/>
        </w:trPr>
        <w:tc>
          <w:tcPr>
            <w:tcW w:w="3903" w:type="dxa"/>
            <w:vAlign w:val="center"/>
            <w:hideMark/>
          </w:tcPr>
          <w:p w14:paraId="28FDE8F7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 xml:space="preserve">CEiDG </w:t>
            </w:r>
            <w:r w:rsidRPr="0043018A">
              <w:rPr>
                <w:rFonts w:ascii="Arial" w:hAnsi="Arial" w:cs="Arial"/>
                <w:i/>
              </w:rPr>
              <w:t>/o ile dotyczy/</w:t>
            </w:r>
            <w:r w:rsidRPr="0043018A">
              <w:rPr>
                <w:rFonts w:ascii="Arial" w:hAnsi="Arial" w:cs="Arial"/>
                <w:b/>
              </w:rPr>
              <w:t>:</w:t>
            </w:r>
          </w:p>
          <w:p w14:paraId="2FDF20B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 xml:space="preserve">/należy podać adres internetowy, wydający urząd lub organ, dane </w:t>
            </w:r>
            <w:r w:rsidRPr="0043018A">
              <w:rPr>
                <w:rFonts w:ascii="Arial" w:hAnsi="Arial" w:cs="Arial"/>
                <w:b/>
              </w:rPr>
              <w:lastRenderedPageBreak/>
              <w:t>referencyjne dokumentacji – o ile dotyczy/</w:t>
            </w:r>
          </w:p>
        </w:tc>
        <w:tc>
          <w:tcPr>
            <w:tcW w:w="5311" w:type="dxa"/>
          </w:tcPr>
          <w:p w14:paraId="1DF64C1F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0CD2F39E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[……] TAK                      […….] NIE</w:t>
            </w:r>
          </w:p>
        </w:tc>
      </w:tr>
    </w:tbl>
    <w:p w14:paraId="7A0909E8" w14:textId="77777777" w:rsidR="0043018A" w:rsidRPr="0043018A" w:rsidRDefault="0043018A" w:rsidP="0043018A">
      <w:pPr>
        <w:spacing w:after="0"/>
        <w:jc w:val="both"/>
        <w:rPr>
          <w:rFonts w:ascii="Arial" w:hAnsi="Arial" w:cs="Arial"/>
          <w:b/>
        </w:rPr>
      </w:pPr>
    </w:p>
    <w:p w14:paraId="47CDF840" w14:textId="77777777" w:rsidR="0043018A" w:rsidRPr="0043018A" w:rsidRDefault="0043018A" w:rsidP="0043018A">
      <w:pPr>
        <w:jc w:val="both"/>
        <w:rPr>
          <w:rFonts w:ascii="Arial" w:hAnsi="Arial" w:cs="Arial"/>
          <w:b/>
        </w:rPr>
      </w:pPr>
      <w:r w:rsidRPr="0043018A">
        <w:rPr>
          <w:rFonts w:ascii="Arial" w:hAnsi="Arial" w:cs="Arial"/>
          <w:b/>
        </w:rPr>
        <w:t xml:space="preserve">Oświadczam, że Wykonawca spełnia warunki udziału w postępowaniu określone </w:t>
      </w:r>
      <w:r w:rsidRPr="0043018A">
        <w:rPr>
          <w:rFonts w:ascii="Arial" w:hAnsi="Arial" w:cs="Arial"/>
          <w:b/>
        </w:rPr>
        <w:br/>
        <w:t xml:space="preserve">w Rozdziale IX SWZ oraz nie podlega wykluczeniu na podstawie art. 108 ust. 1 pkt 1-6 ustawy p.z.p. oraz art. 109 ust. 1 pkt 4 ustawy p.z.p. oraz art. 7 ust. 1 ustawy z dnia </w:t>
      </w:r>
      <w:r w:rsidRPr="0043018A">
        <w:rPr>
          <w:rFonts w:ascii="Arial" w:hAnsi="Arial" w:cs="Arial"/>
          <w:b/>
        </w:rPr>
        <w:br/>
        <w:t xml:space="preserve">13 kwietnia 2022 r. o szczególnych rozwiązaniach w zakresie przeciwdziałania wspieraniu agresji na Ukrainę oraz służących ochronie bezpieczeństwa narodowego </w:t>
      </w:r>
      <w:r w:rsidRPr="0043018A">
        <w:rPr>
          <w:rFonts w:ascii="Arial" w:hAnsi="Arial" w:cs="Arial"/>
          <w:b/>
          <w:color w:val="000000"/>
        </w:rPr>
        <w:t>(Dz. U. z 2025 r., poz. 514 ze zm.).</w:t>
      </w:r>
    </w:p>
    <w:p w14:paraId="43B9898A" w14:textId="77777777" w:rsidR="0043018A" w:rsidRPr="0043018A" w:rsidRDefault="0043018A" w:rsidP="0043018A">
      <w:pPr>
        <w:spacing w:before="240"/>
        <w:jc w:val="both"/>
        <w:rPr>
          <w:rFonts w:ascii="Arial" w:hAnsi="Arial" w:cs="Arial"/>
        </w:rPr>
      </w:pPr>
      <w:r w:rsidRPr="0043018A">
        <w:rPr>
          <w:rFonts w:ascii="Arial" w:hAnsi="Arial" w:cs="Arial"/>
        </w:rPr>
        <w:t xml:space="preserve">Oświadczam, że wszystkie informacje podane w powyższym oświadczeniu są aktualne </w:t>
      </w:r>
      <w:r w:rsidRPr="0043018A">
        <w:rPr>
          <w:rFonts w:ascii="Arial" w:hAnsi="Arial" w:cs="Arial"/>
        </w:rPr>
        <w:br/>
        <w:t>i zgodne z prawdą oraz zostały przedstawione z pełną świadomością konsekwencji wprowadzenia Zamawiającego w błąd przy przedstawianiu informacji.</w:t>
      </w:r>
    </w:p>
    <w:p w14:paraId="3FDE4840" w14:textId="77777777" w:rsidR="0043018A" w:rsidRPr="0043018A" w:rsidRDefault="0043018A" w:rsidP="0043018A">
      <w:pPr>
        <w:jc w:val="both"/>
        <w:rPr>
          <w:rFonts w:ascii="Arial" w:hAnsi="Arial" w:cs="Arial"/>
        </w:rPr>
      </w:pPr>
    </w:p>
    <w:p w14:paraId="2F63C548" w14:textId="77777777" w:rsidR="00290587" w:rsidRPr="0043018A" w:rsidRDefault="00290587" w:rsidP="0043018A">
      <w:pPr>
        <w:rPr>
          <w:rFonts w:ascii="Arial" w:hAnsi="Arial" w:cs="Arial"/>
        </w:rPr>
      </w:pPr>
    </w:p>
    <w:sectPr w:rsidR="00290587" w:rsidRPr="0043018A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FA9365" w14:textId="77777777" w:rsidR="00C140FA" w:rsidRDefault="00C140FA">
      <w:r>
        <w:separator/>
      </w:r>
    </w:p>
  </w:endnote>
  <w:endnote w:type="continuationSeparator" w:id="0">
    <w:p w14:paraId="6D81A17D" w14:textId="77777777" w:rsidR="00C140FA" w:rsidRDefault="00C14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CA2A49">
          <w:rPr>
            <w:noProof/>
          </w:rP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78C46C" w14:textId="77777777" w:rsidR="00C140FA" w:rsidRDefault="00C140FA">
      <w:r>
        <w:separator/>
      </w:r>
    </w:p>
  </w:footnote>
  <w:footnote w:type="continuationSeparator" w:id="0">
    <w:p w14:paraId="444367F0" w14:textId="77777777" w:rsidR="00C140FA" w:rsidRDefault="00C14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C140FA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  <w:lang w:eastAsia="pl-PL"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  <w:lang w:eastAsia="pl-PL"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299042">
    <w:abstractNumId w:val="0"/>
  </w:num>
  <w:num w:numId="2" w16cid:durableId="31071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2C25D8"/>
    <w:rsid w:val="003419B7"/>
    <w:rsid w:val="003C7376"/>
    <w:rsid w:val="003E508E"/>
    <w:rsid w:val="003F32FD"/>
    <w:rsid w:val="0041181D"/>
    <w:rsid w:val="0043018A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024D5"/>
    <w:rsid w:val="00A05B89"/>
    <w:rsid w:val="00A23111"/>
    <w:rsid w:val="00A5298D"/>
    <w:rsid w:val="00A56E24"/>
    <w:rsid w:val="00B127A7"/>
    <w:rsid w:val="00B45C3F"/>
    <w:rsid w:val="00B56377"/>
    <w:rsid w:val="00B80531"/>
    <w:rsid w:val="00BF1E54"/>
    <w:rsid w:val="00C140FA"/>
    <w:rsid w:val="00C57B42"/>
    <w:rsid w:val="00CA2A49"/>
    <w:rsid w:val="00D45E27"/>
    <w:rsid w:val="00D56131"/>
    <w:rsid w:val="00E25288"/>
    <w:rsid w:val="00E80BB6"/>
    <w:rsid w:val="00EA115C"/>
    <w:rsid w:val="00EF492B"/>
    <w:rsid w:val="00F12A9D"/>
    <w:rsid w:val="00F3507F"/>
    <w:rsid w:val="00F73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6D284EAD-71D3-4DAA-82A6-E34E7ECD1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200" w:line="276" w:lineRule="auto"/>
      <w:ind w:left="0"/>
    </w:pPr>
    <w:rPr>
      <w:rFonts w:ascii="Arial Narrow" w:eastAsia="Times New Roman" w:hAnsi="Arial Narrow" w:cs="Arial Narrow"/>
      <w:sz w:val="22"/>
      <w:szCs w:val="22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  <w:spacing w:after="160" w:line="278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  <w:spacing w:after="160" w:line="278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uiPriority w:val="99"/>
    <w:rsid w:val="0043018A"/>
    <w:pPr>
      <w:widowControl w:val="0"/>
      <w:snapToGrid w:val="0"/>
      <w:spacing w:after="0" w:line="240" w:lineRule="auto"/>
    </w:pPr>
    <w:rPr>
      <w:rFonts w:ascii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uiPriority w:val="99"/>
    <w:rsid w:val="0043018A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table" w:styleId="Tabela-Siatka">
    <w:name w:val="Table Grid"/>
    <w:basedOn w:val="Standardowy"/>
    <w:uiPriority w:val="59"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Calibri" w:eastAsia="Times New Roman" w:hAnsi="Calibri"/>
      <w:sz w:val="22"/>
      <w:szCs w:val="22"/>
      <w:bdr w:val="none" w:sz="0" w:space="0" w:color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spacing w:before="0" w:after="0"/>
      <w:ind w:left="0"/>
    </w:pPr>
    <w:rPr>
      <w:rFonts w:ascii="Times New Roman" w:eastAsia="Times New Roman" w:hAnsi="Times New Roman"/>
      <w:color w:val="00000A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E7D5DA-442A-44B6-B252-9031A1D61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2</Pages>
  <Words>290</Words>
  <Characters>1746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Piotrowska</dc:creator>
  <cp:lastModifiedBy>Paulina Wojtczak</cp:lastModifiedBy>
  <cp:revision>3</cp:revision>
  <cp:lastPrinted>2026-01-08T13:24:00Z</cp:lastPrinted>
  <dcterms:created xsi:type="dcterms:W3CDTF">2026-03-30T05:37:00Z</dcterms:created>
  <dcterms:modified xsi:type="dcterms:W3CDTF">2026-04-22T11:26:00Z</dcterms:modified>
</cp:coreProperties>
</file>