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0B2" w:rsidRPr="005E4E2A" w:rsidRDefault="00DC0C54">
      <w:pPr>
        <w:rPr>
          <w:sz w:val="20"/>
          <w:szCs w:val="20"/>
        </w:rPr>
      </w:pPr>
      <w:r w:rsidRPr="005E4E2A">
        <w:rPr>
          <w:sz w:val="20"/>
          <w:szCs w:val="20"/>
        </w:rPr>
        <w:t>Z</w:t>
      </w:r>
      <w:r w:rsidR="005D517E" w:rsidRPr="005E4E2A">
        <w:rPr>
          <w:sz w:val="20"/>
          <w:szCs w:val="20"/>
        </w:rPr>
        <w:t>ałącznik nr 1b – Formularz asortymentowo-cenowy</w:t>
      </w:r>
    </w:p>
    <w:p w:rsidR="006B2856" w:rsidRPr="005E4E2A" w:rsidRDefault="006B2856">
      <w:pPr>
        <w:rPr>
          <w:b/>
          <w:sz w:val="20"/>
          <w:szCs w:val="20"/>
        </w:rPr>
      </w:pPr>
      <w:bookmarkStart w:id="0" w:name="_Hlk158367824"/>
    </w:p>
    <w:bookmarkEnd w:id="0"/>
    <w:p w:rsidR="00F6114E" w:rsidRPr="005E4E2A" w:rsidRDefault="00742052" w:rsidP="00DC0C54">
      <w:pPr>
        <w:rPr>
          <w:b/>
          <w:sz w:val="20"/>
          <w:szCs w:val="20"/>
        </w:rPr>
      </w:pPr>
      <w:r>
        <w:rPr>
          <w:b/>
          <w:sz w:val="20"/>
          <w:szCs w:val="20"/>
        </w:rPr>
        <w:t>Pakiet nr 1</w:t>
      </w:r>
      <w:r w:rsidR="00F6114E" w:rsidRPr="005E4E2A">
        <w:rPr>
          <w:b/>
          <w:sz w:val="20"/>
          <w:szCs w:val="20"/>
        </w:rPr>
        <w:t xml:space="preserve"> – Zakup lampy bakteriobójczej</w:t>
      </w:r>
    </w:p>
    <w:tbl>
      <w:tblPr>
        <w:tblStyle w:val="Tabela-Siatka"/>
        <w:tblW w:w="14034" w:type="dxa"/>
        <w:tblInd w:w="-572" w:type="dxa"/>
        <w:tblLook w:val="04A0" w:firstRow="1" w:lastRow="0" w:firstColumn="1" w:lastColumn="0" w:noHBand="0" w:noVBand="1"/>
      </w:tblPr>
      <w:tblGrid>
        <w:gridCol w:w="489"/>
        <w:gridCol w:w="4473"/>
        <w:gridCol w:w="1275"/>
        <w:gridCol w:w="1276"/>
        <w:gridCol w:w="1559"/>
        <w:gridCol w:w="1843"/>
        <w:gridCol w:w="1134"/>
        <w:gridCol w:w="1985"/>
      </w:tblGrid>
      <w:tr w:rsidR="00DC0C54" w:rsidRPr="005E4E2A" w:rsidTr="00152F06">
        <w:tc>
          <w:tcPr>
            <w:tcW w:w="48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47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Nazwa producenta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Cena jedn. netto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Wartość netto*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VAT</w:t>
            </w:r>
          </w:p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</w:t>
            </w:r>
          </w:p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Wartość brutto*</w:t>
            </w:r>
          </w:p>
        </w:tc>
      </w:tr>
      <w:tr w:rsidR="00DC0C54" w:rsidRPr="005E4E2A" w:rsidTr="00152F06">
        <w:tc>
          <w:tcPr>
            <w:tcW w:w="48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447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8</w:t>
            </w:r>
          </w:p>
        </w:tc>
      </w:tr>
      <w:tr w:rsidR="00DC0C54" w:rsidRPr="005E4E2A" w:rsidTr="00152F06">
        <w:trPr>
          <w:trHeight w:val="859"/>
        </w:trPr>
        <w:tc>
          <w:tcPr>
            <w:tcW w:w="489" w:type="dxa"/>
            <w:vAlign w:val="center"/>
          </w:tcPr>
          <w:p w:rsidR="00DC0C54" w:rsidRPr="005E4E2A" w:rsidRDefault="005E4E2A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4473" w:type="dxa"/>
            <w:vAlign w:val="center"/>
          </w:tcPr>
          <w:p w:rsidR="00DC0C54" w:rsidRPr="005E4E2A" w:rsidRDefault="005E4E2A" w:rsidP="00152F06">
            <w:pPr>
              <w:rPr>
                <w:sz w:val="20"/>
                <w:szCs w:val="20"/>
              </w:rPr>
            </w:pPr>
            <w:r w:rsidRPr="005E4E2A">
              <w:rPr>
                <w:sz w:val="20"/>
                <w:szCs w:val="20"/>
              </w:rPr>
              <w:t>Lampa bakteriobójcza na stojaku jezdnym</w:t>
            </w:r>
          </w:p>
        </w:tc>
        <w:tc>
          <w:tcPr>
            <w:tcW w:w="127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0C54" w:rsidRPr="005E4E2A" w:rsidRDefault="005E4E2A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DC0C54" w:rsidRPr="005E4E2A" w:rsidTr="00152F06">
        <w:trPr>
          <w:trHeight w:val="859"/>
        </w:trPr>
        <w:tc>
          <w:tcPr>
            <w:tcW w:w="489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4473" w:type="dxa"/>
            <w:vAlign w:val="center"/>
          </w:tcPr>
          <w:p w:rsidR="00DC0C54" w:rsidRPr="005E4E2A" w:rsidRDefault="00DC0C54" w:rsidP="00152F06">
            <w:pPr>
              <w:rPr>
                <w:sz w:val="20"/>
                <w:szCs w:val="20"/>
              </w:rPr>
            </w:pPr>
            <w:r w:rsidRPr="005E4E2A">
              <w:rPr>
                <w:sz w:val="20"/>
                <w:szCs w:val="20"/>
              </w:rPr>
              <w:t>Koszt dostawy, instalacja, szkolenia</w:t>
            </w:r>
          </w:p>
        </w:tc>
        <w:tc>
          <w:tcPr>
            <w:tcW w:w="1275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276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559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843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DC0C54" w:rsidRPr="005E4E2A" w:rsidTr="00152F06">
        <w:trPr>
          <w:trHeight w:val="394"/>
        </w:trPr>
        <w:tc>
          <w:tcPr>
            <w:tcW w:w="9072" w:type="dxa"/>
            <w:gridSpan w:val="5"/>
            <w:vAlign w:val="center"/>
          </w:tcPr>
          <w:p w:rsidR="00DC0C54" w:rsidRPr="005E4E2A" w:rsidRDefault="00DC0C54" w:rsidP="00152F06">
            <w:pPr>
              <w:jc w:val="right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RAZEM</w:t>
            </w:r>
          </w:p>
        </w:tc>
        <w:tc>
          <w:tcPr>
            <w:tcW w:w="1843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</w:tbl>
    <w:p w:rsidR="00DC0C54" w:rsidRPr="005E4E2A" w:rsidRDefault="00DC0C54" w:rsidP="00DC0C54">
      <w:pPr>
        <w:rPr>
          <w:sz w:val="20"/>
          <w:szCs w:val="20"/>
        </w:rPr>
      </w:pPr>
    </w:p>
    <w:p w:rsidR="00DC0C54" w:rsidRPr="005E4E2A" w:rsidRDefault="00DC0C54" w:rsidP="00DC0C54">
      <w:pPr>
        <w:rPr>
          <w:sz w:val="20"/>
          <w:szCs w:val="20"/>
        </w:rPr>
      </w:pPr>
      <w:r w:rsidRPr="005E4E2A">
        <w:rPr>
          <w:sz w:val="20"/>
          <w:szCs w:val="20"/>
        </w:rPr>
        <w:t>*dla pozycji nr 1 wartość netto należy obliczyć w następujący sposób: kol. 4 x kol. 5</w:t>
      </w:r>
    </w:p>
    <w:p w:rsidR="00DC0C54" w:rsidRPr="005E4E2A" w:rsidRDefault="00DC0C54" w:rsidP="00DC0C54">
      <w:pPr>
        <w:rPr>
          <w:sz w:val="20"/>
          <w:szCs w:val="20"/>
        </w:rPr>
      </w:pPr>
      <w:r w:rsidRPr="005E4E2A">
        <w:rPr>
          <w:sz w:val="20"/>
          <w:szCs w:val="20"/>
        </w:rPr>
        <w:t>**dla pozycji nr 1 wartość brutto należy obliczyć w następujący sposób: kol. 6 x kol. 7</w:t>
      </w:r>
    </w:p>
    <w:p w:rsidR="00DC0C54" w:rsidRPr="005E4E2A" w:rsidRDefault="00DC0C54" w:rsidP="00DC0C54">
      <w:pPr>
        <w:rPr>
          <w:b/>
          <w:sz w:val="20"/>
          <w:szCs w:val="20"/>
          <w:u w:val="single"/>
        </w:rPr>
      </w:pPr>
      <w:r w:rsidRPr="005E4E2A">
        <w:rPr>
          <w:b/>
          <w:sz w:val="20"/>
          <w:szCs w:val="20"/>
          <w:u w:val="single"/>
        </w:rPr>
        <w:t>UWAGA: Zamawiający wymaga osobnego fakturowania dla każdej pozycji (nazwa na fakturze taka sama jak nazewnictwo w pakietach)</w:t>
      </w: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</w:pP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</w:pP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5E4E2A"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  <w:t>UWAGA: Dokument podpisać kwalifikowanym podpisem elektronicznym</w:t>
      </w:r>
    </w:p>
    <w:p w:rsidR="00DC0C54" w:rsidRPr="005E4E2A" w:rsidRDefault="00DC0C54" w:rsidP="00DC0C54">
      <w:pPr>
        <w:rPr>
          <w:sz w:val="20"/>
          <w:szCs w:val="20"/>
        </w:rPr>
      </w:pPr>
    </w:p>
    <w:p w:rsidR="00DC0C54" w:rsidRPr="005E4E2A" w:rsidRDefault="00DC0C54" w:rsidP="00DC0C54">
      <w:pPr>
        <w:rPr>
          <w:b/>
          <w:sz w:val="20"/>
          <w:szCs w:val="20"/>
        </w:rPr>
      </w:pPr>
      <w:r w:rsidRPr="005E4E2A">
        <w:rPr>
          <w:b/>
          <w:sz w:val="20"/>
          <w:szCs w:val="20"/>
        </w:rPr>
        <w:br w:type="page"/>
      </w:r>
    </w:p>
    <w:p w:rsidR="00F6114E" w:rsidRPr="005E4E2A" w:rsidRDefault="00F6114E" w:rsidP="00DC0C54">
      <w:pPr>
        <w:rPr>
          <w:b/>
          <w:sz w:val="20"/>
          <w:szCs w:val="20"/>
        </w:rPr>
      </w:pPr>
      <w:r w:rsidRPr="005E4E2A">
        <w:rPr>
          <w:b/>
          <w:sz w:val="20"/>
          <w:szCs w:val="20"/>
        </w:rPr>
        <w:lastRenderedPageBreak/>
        <w:t xml:space="preserve">Pakiet nr </w:t>
      </w:r>
      <w:r w:rsidR="00742052">
        <w:rPr>
          <w:b/>
          <w:sz w:val="20"/>
          <w:szCs w:val="20"/>
        </w:rPr>
        <w:t>2</w:t>
      </w:r>
      <w:r w:rsidRPr="005E4E2A">
        <w:rPr>
          <w:b/>
          <w:sz w:val="20"/>
          <w:szCs w:val="20"/>
        </w:rPr>
        <w:t xml:space="preserve"> – Zakup Inhalatorów, </w:t>
      </w:r>
      <w:proofErr w:type="spellStart"/>
      <w:r w:rsidRPr="005E4E2A">
        <w:rPr>
          <w:b/>
          <w:sz w:val="20"/>
          <w:szCs w:val="20"/>
        </w:rPr>
        <w:t>Pulsoksymetra</w:t>
      </w:r>
      <w:proofErr w:type="spellEnd"/>
      <w:r w:rsidRPr="005E4E2A">
        <w:rPr>
          <w:b/>
          <w:sz w:val="20"/>
          <w:szCs w:val="20"/>
        </w:rPr>
        <w:t>, aparatu EKG</w:t>
      </w:r>
    </w:p>
    <w:tbl>
      <w:tblPr>
        <w:tblStyle w:val="Tabela-Siatka"/>
        <w:tblW w:w="14034" w:type="dxa"/>
        <w:tblInd w:w="-572" w:type="dxa"/>
        <w:tblLook w:val="04A0" w:firstRow="1" w:lastRow="0" w:firstColumn="1" w:lastColumn="0" w:noHBand="0" w:noVBand="1"/>
      </w:tblPr>
      <w:tblGrid>
        <w:gridCol w:w="489"/>
        <w:gridCol w:w="4473"/>
        <w:gridCol w:w="1275"/>
        <w:gridCol w:w="1276"/>
        <w:gridCol w:w="1559"/>
        <w:gridCol w:w="1843"/>
        <w:gridCol w:w="1134"/>
        <w:gridCol w:w="1985"/>
      </w:tblGrid>
      <w:tr w:rsidR="00DC0C54" w:rsidRPr="005E4E2A" w:rsidTr="00152F06">
        <w:tc>
          <w:tcPr>
            <w:tcW w:w="48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47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Nazwa producenta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Cena jedn. netto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Wartość netto*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VAT</w:t>
            </w:r>
          </w:p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</w:t>
            </w:r>
          </w:p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Wartość brutto*</w:t>
            </w:r>
          </w:p>
        </w:tc>
      </w:tr>
      <w:tr w:rsidR="00DC0C54" w:rsidRPr="005E4E2A" w:rsidTr="00152F06">
        <w:tc>
          <w:tcPr>
            <w:tcW w:w="48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447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8</w:t>
            </w:r>
          </w:p>
        </w:tc>
      </w:tr>
      <w:tr w:rsidR="00DC0C54" w:rsidRPr="005E4E2A" w:rsidTr="00266A12">
        <w:trPr>
          <w:trHeight w:val="585"/>
        </w:trPr>
        <w:tc>
          <w:tcPr>
            <w:tcW w:w="489" w:type="dxa"/>
            <w:vAlign w:val="center"/>
          </w:tcPr>
          <w:p w:rsidR="00DC0C54" w:rsidRPr="005E4E2A" w:rsidRDefault="008B5B5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4473" w:type="dxa"/>
            <w:vAlign w:val="center"/>
          </w:tcPr>
          <w:p w:rsidR="00DC0C54" w:rsidRPr="005E4E2A" w:rsidRDefault="008B5B59" w:rsidP="00152F06">
            <w:pPr>
              <w:rPr>
                <w:sz w:val="20"/>
                <w:szCs w:val="20"/>
              </w:rPr>
            </w:pPr>
            <w:r w:rsidRPr="008B5B59">
              <w:rPr>
                <w:sz w:val="20"/>
                <w:szCs w:val="20"/>
              </w:rPr>
              <w:t>Inhalator</w:t>
            </w:r>
          </w:p>
        </w:tc>
        <w:tc>
          <w:tcPr>
            <w:tcW w:w="127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0C54" w:rsidRPr="005E4E2A" w:rsidRDefault="0061529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8B5B59" w:rsidRPr="005E4E2A" w:rsidTr="00266A12">
        <w:trPr>
          <w:trHeight w:val="565"/>
        </w:trPr>
        <w:tc>
          <w:tcPr>
            <w:tcW w:w="489" w:type="dxa"/>
            <w:vAlign w:val="center"/>
          </w:tcPr>
          <w:p w:rsidR="008B5B59" w:rsidRPr="005E4E2A" w:rsidRDefault="008B5B5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4473" w:type="dxa"/>
            <w:vAlign w:val="center"/>
          </w:tcPr>
          <w:p w:rsidR="008B5B59" w:rsidRPr="005E4E2A" w:rsidRDefault="008B5B59" w:rsidP="00152F06">
            <w:pPr>
              <w:rPr>
                <w:sz w:val="20"/>
                <w:szCs w:val="20"/>
              </w:rPr>
            </w:pPr>
            <w:proofErr w:type="spellStart"/>
            <w:r w:rsidRPr="008B5B59">
              <w:rPr>
                <w:sz w:val="20"/>
                <w:szCs w:val="20"/>
              </w:rPr>
              <w:t>Pulsoksymetr</w:t>
            </w:r>
            <w:proofErr w:type="spellEnd"/>
            <w:r w:rsidRPr="008B5B59">
              <w:rPr>
                <w:sz w:val="20"/>
                <w:szCs w:val="20"/>
              </w:rPr>
              <w:t xml:space="preserve"> </w:t>
            </w:r>
            <w:proofErr w:type="spellStart"/>
            <w:r w:rsidRPr="008B5B59">
              <w:rPr>
                <w:sz w:val="20"/>
                <w:szCs w:val="20"/>
              </w:rPr>
              <w:t>stacjonano</w:t>
            </w:r>
            <w:proofErr w:type="spellEnd"/>
            <w:r w:rsidRPr="008B5B59">
              <w:rPr>
                <w:sz w:val="20"/>
                <w:szCs w:val="20"/>
              </w:rPr>
              <w:t>-transportowy</w:t>
            </w:r>
          </w:p>
        </w:tc>
        <w:tc>
          <w:tcPr>
            <w:tcW w:w="1275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5B59" w:rsidRPr="005E4E2A" w:rsidRDefault="0061529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8B5B59" w:rsidRPr="005E4E2A" w:rsidTr="00266A12">
        <w:trPr>
          <w:trHeight w:val="559"/>
        </w:trPr>
        <w:tc>
          <w:tcPr>
            <w:tcW w:w="489" w:type="dxa"/>
            <w:vAlign w:val="center"/>
          </w:tcPr>
          <w:p w:rsidR="008B5B59" w:rsidRPr="005E4E2A" w:rsidRDefault="008B5B5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3.</w:t>
            </w:r>
          </w:p>
        </w:tc>
        <w:tc>
          <w:tcPr>
            <w:tcW w:w="4473" w:type="dxa"/>
            <w:vAlign w:val="center"/>
          </w:tcPr>
          <w:p w:rsidR="008B5B59" w:rsidRPr="005E4E2A" w:rsidRDefault="008B5B59" w:rsidP="00152F06">
            <w:pPr>
              <w:rPr>
                <w:sz w:val="20"/>
                <w:szCs w:val="20"/>
              </w:rPr>
            </w:pPr>
            <w:r w:rsidRPr="008B5B59">
              <w:rPr>
                <w:sz w:val="20"/>
                <w:szCs w:val="20"/>
              </w:rPr>
              <w:t>Aparat EKG na wózku jezdnym</w:t>
            </w:r>
          </w:p>
        </w:tc>
        <w:tc>
          <w:tcPr>
            <w:tcW w:w="1275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5B59" w:rsidRPr="005E4E2A" w:rsidRDefault="0061529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8B5B59" w:rsidRPr="005E4E2A" w:rsidRDefault="008B5B59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DC0C54" w:rsidRPr="005E4E2A" w:rsidTr="00266A12">
        <w:trPr>
          <w:trHeight w:val="567"/>
        </w:trPr>
        <w:tc>
          <w:tcPr>
            <w:tcW w:w="489" w:type="dxa"/>
            <w:vAlign w:val="center"/>
          </w:tcPr>
          <w:p w:rsidR="00DC0C54" w:rsidRPr="005E4E2A" w:rsidRDefault="008B5B59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4</w:t>
            </w:r>
            <w:r w:rsidR="00DC0C54" w:rsidRPr="005E4E2A">
              <w:rPr>
                <w:rFonts w:ascii="Calibri Light" w:eastAsia="Calibri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4473" w:type="dxa"/>
            <w:vAlign w:val="center"/>
          </w:tcPr>
          <w:p w:rsidR="00DC0C54" w:rsidRPr="005E4E2A" w:rsidRDefault="00DC0C54" w:rsidP="00152F06">
            <w:pPr>
              <w:rPr>
                <w:sz w:val="20"/>
                <w:szCs w:val="20"/>
              </w:rPr>
            </w:pPr>
            <w:r w:rsidRPr="005E4E2A">
              <w:rPr>
                <w:sz w:val="20"/>
                <w:szCs w:val="20"/>
              </w:rPr>
              <w:t>Koszt dostawy, instalacja, szkolenia</w:t>
            </w:r>
          </w:p>
        </w:tc>
        <w:tc>
          <w:tcPr>
            <w:tcW w:w="1275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276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559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843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DC0C54" w:rsidRPr="005E4E2A" w:rsidTr="00152F06">
        <w:trPr>
          <w:trHeight w:val="394"/>
        </w:trPr>
        <w:tc>
          <w:tcPr>
            <w:tcW w:w="9072" w:type="dxa"/>
            <w:gridSpan w:val="5"/>
            <w:vAlign w:val="center"/>
          </w:tcPr>
          <w:p w:rsidR="00DC0C54" w:rsidRPr="005E4E2A" w:rsidRDefault="00DC0C54" w:rsidP="00152F06">
            <w:pPr>
              <w:jc w:val="right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RAZEM</w:t>
            </w:r>
          </w:p>
        </w:tc>
        <w:tc>
          <w:tcPr>
            <w:tcW w:w="1843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</w:tbl>
    <w:p w:rsidR="00266A12" w:rsidRDefault="00266A12" w:rsidP="00DC0C54">
      <w:pPr>
        <w:rPr>
          <w:sz w:val="20"/>
          <w:szCs w:val="20"/>
        </w:rPr>
      </w:pPr>
    </w:p>
    <w:p w:rsidR="00DC0C54" w:rsidRPr="00615299" w:rsidRDefault="00DC0C54" w:rsidP="00DC0C54">
      <w:pPr>
        <w:rPr>
          <w:sz w:val="20"/>
          <w:szCs w:val="20"/>
        </w:rPr>
      </w:pPr>
      <w:r w:rsidRPr="00615299">
        <w:rPr>
          <w:sz w:val="20"/>
          <w:szCs w:val="20"/>
        </w:rPr>
        <w:t>*dla pozycji nr 1</w:t>
      </w:r>
      <w:r w:rsidR="008B5B59" w:rsidRPr="00615299">
        <w:rPr>
          <w:sz w:val="20"/>
          <w:szCs w:val="20"/>
        </w:rPr>
        <w:t>-3</w:t>
      </w:r>
      <w:r w:rsidRPr="00615299">
        <w:rPr>
          <w:sz w:val="20"/>
          <w:szCs w:val="20"/>
        </w:rPr>
        <w:t xml:space="preserve"> wartość netto należy obliczyć w następujący sposób: kol. 4 x kol. 5</w:t>
      </w:r>
    </w:p>
    <w:p w:rsidR="00DC0C54" w:rsidRPr="005E4E2A" w:rsidRDefault="00DC0C54" w:rsidP="00DC0C54">
      <w:pPr>
        <w:rPr>
          <w:sz w:val="20"/>
          <w:szCs w:val="20"/>
        </w:rPr>
      </w:pPr>
      <w:r w:rsidRPr="00615299">
        <w:rPr>
          <w:sz w:val="20"/>
          <w:szCs w:val="20"/>
        </w:rPr>
        <w:t>**dla pozycji nr 1</w:t>
      </w:r>
      <w:r w:rsidR="008B5B59" w:rsidRPr="00615299">
        <w:rPr>
          <w:sz w:val="20"/>
          <w:szCs w:val="20"/>
        </w:rPr>
        <w:t>-3</w:t>
      </w:r>
      <w:r w:rsidRPr="00615299">
        <w:rPr>
          <w:sz w:val="20"/>
          <w:szCs w:val="20"/>
        </w:rPr>
        <w:t xml:space="preserve"> wartość brutto należy obliczyć w następujący sposób: kol. 6 x kol. 7</w:t>
      </w:r>
    </w:p>
    <w:p w:rsidR="00DC0C54" w:rsidRPr="005E4E2A" w:rsidRDefault="00DC0C54" w:rsidP="00DC0C54">
      <w:pPr>
        <w:rPr>
          <w:b/>
          <w:sz w:val="20"/>
          <w:szCs w:val="20"/>
          <w:u w:val="single"/>
        </w:rPr>
      </w:pPr>
      <w:r w:rsidRPr="005E4E2A">
        <w:rPr>
          <w:b/>
          <w:sz w:val="20"/>
          <w:szCs w:val="20"/>
          <w:u w:val="single"/>
        </w:rPr>
        <w:t>UWAGA: Zamawiający wymaga osobnego fakturowania dla każdej pozycji (nazwa na fakturze taka sama jak nazewnictwo w pakietach)</w:t>
      </w: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</w:pP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</w:pP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5E4E2A"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  <w:t>UWAGA: Dokument podpisać kwalifikowanym podpisem elektronicznym</w:t>
      </w:r>
    </w:p>
    <w:p w:rsidR="00DC0C54" w:rsidRPr="005E4E2A" w:rsidRDefault="00DC0C54" w:rsidP="00DC0C54">
      <w:pPr>
        <w:rPr>
          <w:b/>
          <w:sz w:val="20"/>
          <w:szCs w:val="20"/>
        </w:rPr>
      </w:pPr>
      <w:r w:rsidRPr="005E4E2A">
        <w:rPr>
          <w:b/>
          <w:sz w:val="20"/>
          <w:szCs w:val="20"/>
        </w:rPr>
        <w:br w:type="page"/>
      </w:r>
    </w:p>
    <w:p w:rsidR="00F6114E" w:rsidRPr="005E4E2A" w:rsidRDefault="00F6114E" w:rsidP="00DC0C54">
      <w:pPr>
        <w:rPr>
          <w:b/>
          <w:sz w:val="20"/>
          <w:szCs w:val="20"/>
        </w:rPr>
      </w:pPr>
      <w:r w:rsidRPr="005E4E2A">
        <w:rPr>
          <w:b/>
          <w:sz w:val="20"/>
          <w:szCs w:val="20"/>
        </w:rPr>
        <w:lastRenderedPageBreak/>
        <w:t xml:space="preserve">Pakiet nr </w:t>
      </w:r>
      <w:r w:rsidR="00742052">
        <w:rPr>
          <w:b/>
          <w:sz w:val="20"/>
          <w:szCs w:val="20"/>
        </w:rPr>
        <w:t>3</w:t>
      </w:r>
      <w:bookmarkStart w:id="1" w:name="_GoBack"/>
      <w:bookmarkEnd w:id="1"/>
      <w:r w:rsidRPr="005E4E2A">
        <w:rPr>
          <w:b/>
          <w:sz w:val="20"/>
          <w:szCs w:val="20"/>
        </w:rPr>
        <w:t xml:space="preserve"> – Sprzęt do rehabilitacji</w:t>
      </w:r>
    </w:p>
    <w:tbl>
      <w:tblPr>
        <w:tblStyle w:val="Tabela-Siatka"/>
        <w:tblW w:w="14034" w:type="dxa"/>
        <w:tblInd w:w="-572" w:type="dxa"/>
        <w:tblLook w:val="04A0" w:firstRow="1" w:lastRow="0" w:firstColumn="1" w:lastColumn="0" w:noHBand="0" w:noVBand="1"/>
      </w:tblPr>
      <w:tblGrid>
        <w:gridCol w:w="489"/>
        <w:gridCol w:w="4473"/>
        <w:gridCol w:w="1275"/>
        <w:gridCol w:w="1276"/>
        <w:gridCol w:w="1559"/>
        <w:gridCol w:w="1843"/>
        <w:gridCol w:w="1134"/>
        <w:gridCol w:w="1985"/>
      </w:tblGrid>
      <w:tr w:rsidR="00DC0C54" w:rsidRPr="005E4E2A" w:rsidTr="00152F06">
        <w:tc>
          <w:tcPr>
            <w:tcW w:w="48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47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Nazwa producenta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Cena jedn. netto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Wartość netto*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VAT</w:t>
            </w:r>
          </w:p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</w:t>
            </w:r>
          </w:p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Wartość brutto*</w:t>
            </w:r>
          </w:p>
        </w:tc>
      </w:tr>
      <w:tr w:rsidR="00DC0C54" w:rsidRPr="005E4E2A" w:rsidTr="00152F06">
        <w:tc>
          <w:tcPr>
            <w:tcW w:w="48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447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8</w:t>
            </w:r>
          </w:p>
        </w:tc>
      </w:tr>
      <w:tr w:rsidR="00DC0C54" w:rsidRPr="005E4E2A" w:rsidTr="00152F06">
        <w:trPr>
          <w:trHeight w:val="859"/>
        </w:trPr>
        <w:tc>
          <w:tcPr>
            <w:tcW w:w="489" w:type="dxa"/>
            <w:vAlign w:val="center"/>
          </w:tcPr>
          <w:p w:rsidR="00DC0C54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4473" w:type="dxa"/>
            <w:vAlign w:val="center"/>
          </w:tcPr>
          <w:p w:rsidR="00DC0C54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>Urządzenie do terapii ruchowej kończyn dolnych i górnych dla pacjentów leżących</w:t>
            </w:r>
          </w:p>
        </w:tc>
        <w:tc>
          <w:tcPr>
            <w:tcW w:w="127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0C54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 xml:space="preserve">Lampa </w:t>
            </w:r>
            <w:proofErr w:type="spellStart"/>
            <w:r w:rsidRPr="007B5F37">
              <w:rPr>
                <w:sz w:val="20"/>
                <w:szCs w:val="20"/>
              </w:rPr>
              <w:t>solux</w:t>
            </w:r>
            <w:proofErr w:type="spellEnd"/>
            <w:r w:rsidRPr="007B5F37">
              <w:rPr>
                <w:sz w:val="20"/>
                <w:szCs w:val="20"/>
              </w:rPr>
              <w:t xml:space="preserve"> jezdna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3.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 xml:space="preserve">Lampa </w:t>
            </w:r>
            <w:proofErr w:type="spellStart"/>
            <w:r w:rsidRPr="007B5F37">
              <w:rPr>
                <w:sz w:val="20"/>
                <w:szCs w:val="20"/>
              </w:rPr>
              <w:t>bioptron</w:t>
            </w:r>
            <w:proofErr w:type="spellEnd"/>
            <w:r w:rsidRPr="007B5F37">
              <w:rPr>
                <w:sz w:val="20"/>
                <w:szCs w:val="20"/>
              </w:rPr>
              <w:t xml:space="preserve"> jezdna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4.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>Aparat do fizykoterapii ultradźwiękami z 3 głowicami na wózku jezdnym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5.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>Aparat do biostymulacji laserowej na wózku jezdnym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6.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>Aparat do fizykoterapii ultradźwiękami, przenośny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7.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>Krzesło toaletowo-prysznicowe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7B5F37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lastRenderedPageBreak/>
              <w:t>8.</w:t>
            </w:r>
          </w:p>
        </w:tc>
        <w:tc>
          <w:tcPr>
            <w:tcW w:w="4473" w:type="dxa"/>
            <w:vAlign w:val="center"/>
          </w:tcPr>
          <w:p w:rsidR="00C71AAB" w:rsidRPr="005E4E2A" w:rsidRDefault="007B5F37" w:rsidP="00152F06">
            <w:pPr>
              <w:rPr>
                <w:sz w:val="20"/>
                <w:szCs w:val="20"/>
              </w:rPr>
            </w:pPr>
            <w:r w:rsidRPr="007B5F37">
              <w:rPr>
                <w:sz w:val="20"/>
                <w:szCs w:val="20"/>
              </w:rPr>
              <w:t>Aparat do elektroterapii z osprzętem na wózku jezdnym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AC24BE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9.</w:t>
            </w:r>
          </w:p>
        </w:tc>
        <w:tc>
          <w:tcPr>
            <w:tcW w:w="4473" w:type="dxa"/>
            <w:vAlign w:val="center"/>
          </w:tcPr>
          <w:p w:rsidR="00C71AAB" w:rsidRPr="005E4E2A" w:rsidRDefault="00AC24BE" w:rsidP="00152F06">
            <w:pPr>
              <w:rPr>
                <w:sz w:val="20"/>
                <w:szCs w:val="20"/>
              </w:rPr>
            </w:pPr>
            <w:r w:rsidRPr="00AC24BE">
              <w:rPr>
                <w:sz w:val="20"/>
                <w:szCs w:val="20"/>
              </w:rPr>
              <w:t>UGUL z osprzętem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AC24BE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10.</w:t>
            </w:r>
          </w:p>
        </w:tc>
        <w:tc>
          <w:tcPr>
            <w:tcW w:w="4473" w:type="dxa"/>
            <w:vAlign w:val="center"/>
          </w:tcPr>
          <w:p w:rsidR="00C71AAB" w:rsidRPr="005E4E2A" w:rsidRDefault="00AC24BE" w:rsidP="00152F06">
            <w:pPr>
              <w:rPr>
                <w:sz w:val="20"/>
                <w:szCs w:val="20"/>
              </w:rPr>
            </w:pPr>
            <w:r w:rsidRPr="00AC24BE">
              <w:rPr>
                <w:sz w:val="20"/>
                <w:szCs w:val="20"/>
              </w:rPr>
              <w:t>Rotor do ćwiczeń kończyn dolnych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AC24BE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C71AAB" w:rsidRPr="005E4E2A" w:rsidTr="00152F06">
        <w:trPr>
          <w:trHeight w:val="859"/>
        </w:trPr>
        <w:tc>
          <w:tcPr>
            <w:tcW w:w="489" w:type="dxa"/>
            <w:vAlign w:val="center"/>
          </w:tcPr>
          <w:p w:rsidR="00C71AAB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11.</w:t>
            </w:r>
          </w:p>
        </w:tc>
        <w:tc>
          <w:tcPr>
            <w:tcW w:w="4473" w:type="dxa"/>
            <w:vAlign w:val="center"/>
          </w:tcPr>
          <w:p w:rsidR="00C71AAB" w:rsidRPr="005E4E2A" w:rsidRDefault="00AC24BE" w:rsidP="00152F06">
            <w:pPr>
              <w:rPr>
                <w:sz w:val="20"/>
                <w:szCs w:val="20"/>
              </w:rPr>
            </w:pPr>
            <w:r w:rsidRPr="00AC24BE">
              <w:rPr>
                <w:sz w:val="20"/>
                <w:szCs w:val="20"/>
              </w:rPr>
              <w:t>Rower poziomy elektromagnetyczny</w:t>
            </w:r>
          </w:p>
        </w:tc>
        <w:tc>
          <w:tcPr>
            <w:tcW w:w="127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71AAB" w:rsidRPr="005E4E2A" w:rsidRDefault="00AC24BE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1AAB" w:rsidRPr="005E4E2A" w:rsidRDefault="00C71AAB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DC0C54" w:rsidRPr="005E4E2A" w:rsidTr="00152F06">
        <w:trPr>
          <w:trHeight w:val="859"/>
        </w:trPr>
        <w:tc>
          <w:tcPr>
            <w:tcW w:w="489" w:type="dxa"/>
            <w:vAlign w:val="center"/>
          </w:tcPr>
          <w:p w:rsidR="00DC0C54" w:rsidRPr="005E4E2A" w:rsidRDefault="00C71AAB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</w:rPr>
              <w:t>1</w:t>
            </w:r>
            <w:r w:rsidR="00DC0C54" w:rsidRPr="005E4E2A">
              <w:rPr>
                <w:rFonts w:ascii="Calibri Light" w:eastAsia="Calibri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4473" w:type="dxa"/>
            <w:vAlign w:val="center"/>
          </w:tcPr>
          <w:p w:rsidR="00DC0C54" w:rsidRPr="005E4E2A" w:rsidRDefault="00DC0C54" w:rsidP="00152F06">
            <w:pPr>
              <w:rPr>
                <w:sz w:val="20"/>
                <w:szCs w:val="20"/>
              </w:rPr>
            </w:pPr>
            <w:r w:rsidRPr="005E4E2A">
              <w:rPr>
                <w:sz w:val="20"/>
                <w:szCs w:val="20"/>
              </w:rPr>
              <w:t>Koszt dostawy, instalacja, szkolenia</w:t>
            </w:r>
          </w:p>
        </w:tc>
        <w:tc>
          <w:tcPr>
            <w:tcW w:w="1275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276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559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sz w:val="20"/>
                <w:szCs w:val="20"/>
              </w:rPr>
              <w:t>xxx</w:t>
            </w:r>
          </w:p>
        </w:tc>
        <w:tc>
          <w:tcPr>
            <w:tcW w:w="1843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C0C54" w:rsidRPr="005E4E2A" w:rsidRDefault="00DC0C54" w:rsidP="00152F06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  <w:tr w:rsidR="00DC0C54" w:rsidRPr="005E4E2A" w:rsidTr="00152F06">
        <w:trPr>
          <w:trHeight w:val="394"/>
        </w:trPr>
        <w:tc>
          <w:tcPr>
            <w:tcW w:w="9072" w:type="dxa"/>
            <w:gridSpan w:val="5"/>
            <w:vAlign w:val="center"/>
          </w:tcPr>
          <w:p w:rsidR="00DC0C54" w:rsidRPr="005E4E2A" w:rsidRDefault="00DC0C54" w:rsidP="00152F06">
            <w:pPr>
              <w:jc w:val="right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  <w:r w:rsidRPr="005E4E2A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RAZEM</w:t>
            </w:r>
          </w:p>
        </w:tc>
        <w:tc>
          <w:tcPr>
            <w:tcW w:w="1843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1985" w:type="dxa"/>
          </w:tcPr>
          <w:p w:rsidR="00DC0C54" w:rsidRPr="005E4E2A" w:rsidRDefault="00DC0C54" w:rsidP="00152F06">
            <w:pPr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</w:tbl>
    <w:p w:rsidR="00DC0C54" w:rsidRPr="005E4E2A" w:rsidRDefault="00DC0C54" w:rsidP="00DC0C54">
      <w:pPr>
        <w:rPr>
          <w:sz w:val="20"/>
          <w:szCs w:val="20"/>
        </w:rPr>
      </w:pPr>
    </w:p>
    <w:p w:rsidR="00DC0C54" w:rsidRPr="00AC24BE" w:rsidRDefault="00DC0C54" w:rsidP="00DC0C54">
      <w:pPr>
        <w:rPr>
          <w:sz w:val="20"/>
          <w:szCs w:val="20"/>
        </w:rPr>
      </w:pPr>
      <w:r w:rsidRPr="00AC24BE">
        <w:rPr>
          <w:sz w:val="20"/>
          <w:szCs w:val="20"/>
        </w:rPr>
        <w:t>*dla pozycji nr 1</w:t>
      </w:r>
      <w:r w:rsidR="00C71AAB" w:rsidRPr="00AC24BE">
        <w:rPr>
          <w:sz w:val="20"/>
          <w:szCs w:val="20"/>
        </w:rPr>
        <w:t>-11</w:t>
      </w:r>
      <w:r w:rsidRPr="00AC24BE">
        <w:rPr>
          <w:sz w:val="20"/>
          <w:szCs w:val="20"/>
        </w:rPr>
        <w:t xml:space="preserve"> wartość netto należy obliczyć w następujący sposób: kol. 4 x kol. 5</w:t>
      </w:r>
    </w:p>
    <w:p w:rsidR="00DC0C54" w:rsidRPr="005E4E2A" w:rsidRDefault="00DC0C54" w:rsidP="00DC0C54">
      <w:pPr>
        <w:rPr>
          <w:sz w:val="20"/>
          <w:szCs w:val="20"/>
        </w:rPr>
      </w:pPr>
      <w:r w:rsidRPr="00AC24BE">
        <w:rPr>
          <w:sz w:val="20"/>
          <w:szCs w:val="20"/>
        </w:rPr>
        <w:t>**dla pozycji nr 1</w:t>
      </w:r>
      <w:r w:rsidR="00C71AAB" w:rsidRPr="00AC24BE">
        <w:rPr>
          <w:sz w:val="20"/>
          <w:szCs w:val="20"/>
        </w:rPr>
        <w:t>-11</w:t>
      </w:r>
      <w:r w:rsidRPr="00AC24BE">
        <w:rPr>
          <w:sz w:val="20"/>
          <w:szCs w:val="20"/>
        </w:rPr>
        <w:t xml:space="preserve"> wartość brutto należy obliczyć w następujący sposób: kol. 6 x kol. 7</w:t>
      </w:r>
    </w:p>
    <w:p w:rsidR="00DC0C54" w:rsidRPr="005E4E2A" w:rsidRDefault="00DC0C54" w:rsidP="00DC0C54">
      <w:pPr>
        <w:rPr>
          <w:b/>
          <w:sz w:val="20"/>
          <w:szCs w:val="20"/>
          <w:u w:val="single"/>
        </w:rPr>
      </w:pPr>
      <w:r w:rsidRPr="005E4E2A">
        <w:rPr>
          <w:b/>
          <w:sz w:val="20"/>
          <w:szCs w:val="20"/>
          <w:u w:val="single"/>
        </w:rPr>
        <w:t>UWAGA: Zamawiający wymaga osobnego fakturowania dla każdej pozycji (nazwa na fakturze taka sama jak nazewnictwo w pakietach)</w:t>
      </w: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</w:pP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</w:pPr>
    </w:p>
    <w:p w:rsidR="00DC0C54" w:rsidRPr="005E4E2A" w:rsidRDefault="00DC0C54" w:rsidP="00DC0C5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5E4E2A">
        <w:rPr>
          <w:rFonts w:ascii="Calibri" w:eastAsia="Times New Roman" w:hAnsi="Calibri" w:cs="Calibri"/>
          <w:b/>
          <w:color w:val="0000FF"/>
          <w:sz w:val="20"/>
          <w:szCs w:val="20"/>
          <w:u w:val="single"/>
          <w:lang w:eastAsia="pl-PL"/>
        </w:rPr>
        <w:t>UWAGA: Dokument podpisać kwalifikowanym podpisem elektronicznym</w:t>
      </w:r>
    </w:p>
    <w:p w:rsidR="00DC0C54" w:rsidRPr="005E4E2A" w:rsidRDefault="00DC0C54" w:rsidP="00DC0C54">
      <w:pPr>
        <w:rPr>
          <w:b/>
          <w:sz w:val="20"/>
          <w:szCs w:val="20"/>
        </w:rPr>
      </w:pPr>
    </w:p>
    <w:sectPr w:rsidR="00DC0C54" w:rsidRPr="005E4E2A" w:rsidSect="00C21BFF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A" w:rsidRDefault="0032074A" w:rsidP="00C21BFF">
      <w:pPr>
        <w:spacing w:after="0" w:line="240" w:lineRule="auto"/>
      </w:pPr>
      <w:r>
        <w:separator/>
      </w:r>
    </w:p>
  </w:endnote>
  <w:endnote w:type="continuationSeparator" w:id="0">
    <w:p w:rsidR="0032074A" w:rsidRDefault="0032074A" w:rsidP="00C2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7019703"/>
      <w:docPartObj>
        <w:docPartGallery w:val="Page Numbers (Bottom of Page)"/>
        <w:docPartUnique/>
      </w:docPartObj>
    </w:sdtPr>
    <w:sdtEndPr/>
    <w:sdtContent>
      <w:p w:rsidR="0032074A" w:rsidRDefault="0032074A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052">
          <w:rPr>
            <w:noProof/>
          </w:rPr>
          <w:t>2</w:t>
        </w:r>
        <w:r>
          <w:fldChar w:fldCharType="end"/>
        </w:r>
      </w:p>
    </w:sdtContent>
  </w:sdt>
  <w:p w:rsidR="0032074A" w:rsidRDefault="003207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74A" w:rsidRDefault="0032074A" w:rsidP="00C21BFF">
      <w:pPr>
        <w:spacing w:after="0" w:line="240" w:lineRule="auto"/>
      </w:pPr>
      <w:r>
        <w:separator/>
      </w:r>
    </w:p>
  </w:footnote>
  <w:footnote w:type="continuationSeparator" w:id="0">
    <w:p w:rsidR="0032074A" w:rsidRDefault="0032074A" w:rsidP="00C21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74A" w:rsidRDefault="0032074A" w:rsidP="00C21BF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Calibri"/>
        <w:b/>
        <w:i/>
        <w:sz w:val="20"/>
        <w:szCs w:val="20"/>
        <w:lang w:eastAsia="zh-CN"/>
      </w:rPr>
    </w:pPr>
    <w:r w:rsidRPr="00DC0C54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6477000" cy="714375"/>
          <wp:effectExtent l="0" t="0" r="0" b="9525"/>
          <wp:docPr id="2" name="Obraz 2" descr="7BDB33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7BDB33B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074A" w:rsidRPr="00C21BFF" w:rsidRDefault="0032074A" w:rsidP="00C21BF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eastAsia="zh-CN"/>
      </w:rPr>
    </w:pPr>
    <w:r w:rsidRPr="00C21BFF">
      <w:rPr>
        <w:rFonts w:ascii="Calibri" w:eastAsia="Times New Roman" w:hAnsi="Calibri" w:cs="Calibri"/>
        <w:b/>
        <w:i/>
        <w:sz w:val="20"/>
        <w:szCs w:val="20"/>
        <w:lang w:eastAsia="zh-CN"/>
      </w:rPr>
      <w:t>ZP/</w:t>
    </w:r>
    <w:r w:rsidR="00742052">
      <w:rPr>
        <w:rFonts w:ascii="Calibri" w:eastAsia="Times New Roman" w:hAnsi="Calibri" w:cs="Calibri"/>
        <w:b/>
        <w:i/>
        <w:sz w:val="20"/>
        <w:szCs w:val="20"/>
        <w:lang w:eastAsia="zh-CN"/>
      </w:rPr>
      <w:t>43</w:t>
    </w:r>
    <w:r>
      <w:rPr>
        <w:rFonts w:ascii="Calibri" w:eastAsia="Times New Roman" w:hAnsi="Calibri" w:cs="Calibri"/>
        <w:b/>
        <w:i/>
        <w:sz w:val="20"/>
        <w:szCs w:val="20"/>
        <w:lang w:eastAsia="zh-CN"/>
      </w:rPr>
      <w:t>/ZCO/2026</w:t>
    </w:r>
  </w:p>
  <w:p w:rsidR="0032074A" w:rsidRPr="00C21BFF" w:rsidRDefault="0032074A" w:rsidP="00C21BF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eastAsia="zh-CN"/>
      </w:rPr>
    </w:pPr>
    <w:bookmarkStart w:id="2" w:name="_Hlk69981183"/>
    <w:bookmarkStart w:id="3" w:name="_Hlk79411376"/>
    <w:r w:rsidRPr="00C21BFF">
      <w:rPr>
        <w:rFonts w:ascii="Calibri" w:eastAsia="Times New Roman" w:hAnsi="Calibri" w:cs="Calibri"/>
        <w:b/>
        <w:sz w:val="20"/>
        <w:szCs w:val="20"/>
        <w:lang w:eastAsia="zh-CN"/>
      </w:rPr>
      <w:t>„</w:t>
    </w:r>
    <w:bookmarkEnd w:id="2"/>
    <w:bookmarkEnd w:id="3"/>
    <w:r w:rsidRPr="00DC0C54">
      <w:rPr>
        <w:rFonts w:ascii="Calibri" w:eastAsia="Times New Roman" w:hAnsi="Calibri" w:cs="Calibri"/>
        <w:b/>
        <w:bCs/>
        <w:i/>
        <w:sz w:val="20"/>
        <w:szCs w:val="20"/>
        <w:lang w:eastAsia="zh-CN"/>
      </w:rPr>
      <w:t>Zakup sprzętu w ramach realizacji Przedsięwzięcia pn.</w:t>
    </w:r>
    <w:r>
      <w:rPr>
        <w:rFonts w:ascii="Calibri" w:eastAsia="Times New Roman" w:hAnsi="Calibri" w:cs="Calibri"/>
        <w:b/>
        <w:bCs/>
        <w:i/>
        <w:sz w:val="20"/>
        <w:szCs w:val="20"/>
        <w:lang w:eastAsia="zh-CN"/>
      </w:rPr>
      <w:t xml:space="preserve"> </w:t>
    </w:r>
    <w:r w:rsidRPr="00DC0C54">
      <w:rPr>
        <w:rFonts w:ascii="Calibri" w:eastAsia="Times New Roman" w:hAnsi="Calibri" w:cs="Calibri"/>
        <w:b/>
        <w:bCs/>
        <w:i/>
        <w:sz w:val="20"/>
        <w:szCs w:val="20"/>
        <w:lang w:eastAsia="zh-CN"/>
      </w:rPr>
      <w:t>”Poprawa jakości oraz dostępności długoterminowej poprzez modernizację infrastruktury Zakładu Opiekuńczo – Leczniczego Zagłębiowskiego Centrum Onkologii w Dąbrowie Górniczej</w:t>
    </w:r>
    <w:r w:rsidRPr="00C21BFF">
      <w:rPr>
        <w:rFonts w:ascii="Calibri" w:eastAsia="Times New Roman" w:hAnsi="Calibri" w:cs="Calibri"/>
        <w:b/>
        <w:i/>
        <w:sz w:val="20"/>
        <w:szCs w:val="20"/>
        <w:lang w:eastAsia="zh-CN"/>
      </w:rPr>
      <w:t>”</w:t>
    </w:r>
  </w:p>
  <w:p w:rsidR="0032074A" w:rsidRDefault="003207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DF"/>
    <w:rsid w:val="000146E9"/>
    <w:rsid w:val="00090D52"/>
    <w:rsid w:val="00104A6F"/>
    <w:rsid w:val="00143BC4"/>
    <w:rsid w:val="00152F06"/>
    <w:rsid w:val="0016328F"/>
    <w:rsid w:val="00190ACF"/>
    <w:rsid w:val="001C348B"/>
    <w:rsid w:val="001D67B4"/>
    <w:rsid w:val="00206846"/>
    <w:rsid w:val="0023524C"/>
    <w:rsid w:val="00266A12"/>
    <w:rsid w:val="00287C47"/>
    <w:rsid w:val="002F2BDF"/>
    <w:rsid w:val="0032074A"/>
    <w:rsid w:val="0033149A"/>
    <w:rsid w:val="003345A9"/>
    <w:rsid w:val="00387D89"/>
    <w:rsid w:val="003903CC"/>
    <w:rsid w:val="003E6161"/>
    <w:rsid w:val="004A03AF"/>
    <w:rsid w:val="004C0A4E"/>
    <w:rsid w:val="004E468B"/>
    <w:rsid w:val="004F4074"/>
    <w:rsid w:val="00554803"/>
    <w:rsid w:val="005C3252"/>
    <w:rsid w:val="005D517E"/>
    <w:rsid w:val="005E4E2A"/>
    <w:rsid w:val="00615299"/>
    <w:rsid w:val="006170A1"/>
    <w:rsid w:val="00661301"/>
    <w:rsid w:val="00673F03"/>
    <w:rsid w:val="00683AFC"/>
    <w:rsid w:val="006B2856"/>
    <w:rsid w:val="006F41BE"/>
    <w:rsid w:val="00742052"/>
    <w:rsid w:val="007B5F37"/>
    <w:rsid w:val="007E1D50"/>
    <w:rsid w:val="00865F63"/>
    <w:rsid w:val="008676E0"/>
    <w:rsid w:val="008B5B59"/>
    <w:rsid w:val="008C3C08"/>
    <w:rsid w:val="008F0BAC"/>
    <w:rsid w:val="009112DD"/>
    <w:rsid w:val="00911D7F"/>
    <w:rsid w:val="009401A1"/>
    <w:rsid w:val="00992A23"/>
    <w:rsid w:val="009C3D76"/>
    <w:rsid w:val="00A52622"/>
    <w:rsid w:val="00AA49CD"/>
    <w:rsid w:val="00AC24BE"/>
    <w:rsid w:val="00AF5F09"/>
    <w:rsid w:val="00B92D76"/>
    <w:rsid w:val="00BD2076"/>
    <w:rsid w:val="00C21BFF"/>
    <w:rsid w:val="00C2402C"/>
    <w:rsid w:val="00C254C4"/>
    <w:rsid w:val="00C71AAB"/>
    <w:rsid w:val="00CA000A"/>
    <w:rsid w:val="00CC759F"/>
    <w:rsid w:val="00D12BC6"/>
    <w:rsid w:val="00DA10B2"/>
    <w:rsid w:val="00DC0C54"/>
    <w:rsid w:val="00DD05C8"/>
    <w:rsid w:val="00E06939"/>
    <w:rsid w:val="00E336EE"/>
    <w:rsid w:val="00E65D1F"/>
    <w:rsid w:val="00ED4CC6"/>
    <w:rsid w:val="00F15D2A"/>
    <w:rsid w:val="00F31684"/>
    <w:rsid w:val="00F6114E"/>
    <w:rsid w:val="00F8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85136-5010-4CE5-8D41-8DA89108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1BFF"/>
  </w:style>
  <w:style w:type="paragraph" w:styleId="Stopka">
    <w:name w:val="footer"/>
    <w:basedOn w:val="Normalny"/>
    <w:link w:val="StopkaZnak"/>
    <w:uiPriority w:val="99"/>
    <w:unhideWhenUsed/>
    <w:rsid w:val="00C2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1BFF"/>
  </w:style>
  <w:style w:type="table" w:styleId="Tabela-Siatka">
    <w:name w:val="Table Grid"/>
    <w:basedOn w:val="Standardowy"/>
    <w:uiPriority w:val="39"/>
    <w:rsid w:val="005D5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10F7B824</Template>
  <TotalTime>162</TotalTime>
  <Pages>4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Zagłówek</dc:creator>
  <cp:keywords/>
  <dc:description/>
  <cp:lastModifiedBy>Karolina Zagłówek</cp:lastModifiedBy>
  <cp:revision>24</cp:revision>
  <dcterms:created xsi:type="dcterms:W3CDTF">2025-05-27T11:01:00Z</dcterms:created>
  <dcterms:modified xsi:type="dcterms:W3CDTF">2026-04-17T07:01:00Z</dcterms:modified>
</cp:coreProperties>
</file>