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039B1" w14:textId="77777777" w:rsidR="00721572" w:rsidRPr="00AE0B42" w:rsidRDefault="00721572" w:rsidP="0000232C">
      <w:pPr>
        <w:tabs>
          <w:tab w:val="num" w:pos="0"/>
          <w:tab w:val="left" w:pos="6804"/>
        </w:tabs>
        <w:suppressAutoHyphens/>
        <w:spacing w:after="40" w:line="276" w:lineRule="auto"/>
        <w:ind w:left="717" w:hanging="709"/>
        <w:jc w:val="right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AE0B4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 w:rsidRPr="00AE0B42">
        <w:rPr>
          <w:rFonts w:asciiTheme="minorHAnsi" w:hAnsiTheme="minorHAnsi" w:cstheme="minorHAnsi"/>
          <w:bCs/>
          <w:sz w:val="22"/>
          <w:szCs w:val="22"/>
          <w:u w:val="single"/>
        </w:rPr>
        <w:t>ZAŁĄCZNIK NR 5A DO SWZ</w:t>
      </w:r>
    </w:p>
    <w:p w14:paraId="16E20A34" w14:textId="77777777" w:rsidR="00721572" w:rsidRPr="00AE0B42" w:rsidRDefault="00721572" w:rsidP="0000232C">
      <w:pPr>
        <w:autoSpaceDE w:val="0"/>
        <w:autoSpaceDN w:val="0"/>
        <w:adjustRightInd w:val="0"/>
        <w:spacing w:after="160" w:line="360" w:lineRule="auto"/>
        <w:rPr>
          <w:rFonts w:asciiTheme="minorHAnsi" w:eastAsia="CenturyGothic" w:hAnsiTheme="minorHAnsi" w:cstheme="minorHAnsi"/>
          <w:sz w:val="22"/>
          <w:szCs w:val="22"/>
          <w:lang w:eastAsia="en-US"/>
        </w:rPr>
      </w:pPr>
      <w:r w:rsidRPr="00AE0B42">
        <w:rPr>
          <w:rFonts w:asciiTheme="minorHAnsi" w:hAnsiTheme="minorHAnsi" w:cstheme="minorHAnsi"/>
          <w:b/>
          <w:sz w:val="22"/>
          <w:szCs w:val="22"/>
          <w:lang w:eastAsia="en-US"/>
        </w:rPr>
        <w:t>Wykonawca</w:t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78AE2AA1" w14:textId="77777777" w:rsidR="00721572" w:rsidRPr="00AE0B42" w:rsidRDefault="00721572" w:rsidP="0000232C">
      <w:pPr>
        <w:tabs>
          <w:tab w:val="right" w:leader="underscore" w:pos="4536"/>
        </w:tabs>
        <w:spacing w:line="480" w:lineRule="auto"/>
        <w:ind w:right="4870"/>
        <w:rPr>
          <w:rFonts w:asciiTheme="minorHAnsi" w:hAnsiTheme="minorHAnsi" w:cstheme="minorHAnsi"/>
          <w:sz w:val="22"/>
          <w:szCs w:val="22"/>
          <w:lang w:eastAsia="en-US"/>
        </w:rPr>
      </w:pPr>
      <w:r w:rsidRPr="00AE0B42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4CA6561A" w14:textId="77777777" w:rsidR="00721572" w:rsidRPr="00AE0B42" w:rsidRDefault="00721572" w:rsidP="0000232C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2"/>
          <w:szCs w:val="22"/>
          <w:lang w:eastAsia="en-US"/>
        </w:rPr>
      </w:pPr>
      <w:r w:rsidRPr="00AE0B42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244207C7" w14:textId="77777777" w:rsidR="00721572" w:rsidRPr="00AE0B42" w:rsidRDefault="00721572" w:rsidP="0000232C">
      <w:pPr>
        <w:ind w:right="4871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AE0B42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(pełna nazwa/firma, </w:t>
      </w:r>
      <w:proofErr w:type="spellStart"/>
      <w:proofErr w:type="gramStart"/>
      <w:r w:rsidRPr="00AE0B42">
        <w:rPr>
          <w:rFonts w:asciiTheme="minorHAnsi" w:hAnsiTheme="minorHAnsi" w:cstheme="minorHAnsi"/>
          <w:i/>
          <w:sz w:val="22"/>
          <w:szCs w:val="22"/>
          <w:lang w:eastAsia="en-US"/>
        </w:rPr>
        <w:t>adres,w</w:t>
      </w:r>
      <w:proofErr w:type="spellEnd"/>
      <w:proofErr w:type="gramEnd"/>
      <w:r w:rsidRPr="00AE0B42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 zależności od podmiotu: NIP/PESEL, KRS/CEiDG)</w:t>
      </w:r>
    </w:p>
    <w:p w14:paraId="14311917" w14:textId="77777777" w:rsidR="00721572" w:rsidRPr="00AE0B42" w:rsidRDefault="00721572" w:rsidP="0000232C">
      <w:pPr>
        <w:spacing w:before="240" w:line="480" w:lineRule="auto"/>
        <w:ind w:right="4871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 w:rsidRPr="00AE0B42">
        <w:rPr>
          <w:rFonts w:asciiTheme="minorHAnsi" w:hAnsiTheme="minorHAnsi" w:cstheme="minorHAnsi"/>
          <w:sz w:val="22"/>
          <w:szCs w:val="22"/>
          <w:u w:val="single"/>
          <w:lang w:eastAsia="en-US"/>
        </w:rPr>
        <w:t>reprezentowany przez:</w:t>
      </w:r>
    </w:p>
    <w:p w14:paraId="3A9C38E2" w14:textId="77777777" w:rsidR="00721572" w:rsidRPr="00AE0B42" w:rsidRDefault="00721572" w:rsidP="0000232C">
      <w:pPr>
        <w:tabs>
          <w:tab w:val="right" w:leader="underscore" w:pos="4536"/>
        </w:tabs>
        <w:ind w:right="4871"/>
        <w:rPr>
          <w:rFonts w:asciiTheme="minorHAnsi" w:hAnsiTheme="minorHAnsi" w:cstheme="minorHAnsi"/>
          <w:sz w:val="22"/>
          <w:szCs w:val="22"/>
          <w:lang w:eastAsia="en-US"/>
        </w:rPr>
      </w:pPr>
      <w:r w:rsidRPr="00AE0B42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163F126B" w14:textId="77777777" w:rsidR="00721572" w:rsidRPr="00AE0B42" w:rsidRDefault="00721572" w:rsidP="0000232C">
      <w:pPr>
        <w:ind w:right="4871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AE0B42">
        <w:rPr>
          <w:rFonts w:asciiTheme="minorHAns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0CB23DF5" w14:textId="77777777" w:rsidR="00721572" w:rsidRPr="00AE0B42" w:rsidRDefault="00721572" w:rsidP="0000232C">
      <w:pPr>
        <w:ind w:right="4871"/>
        <w:rPr>
          <w:rFonts w:asciiTheme="minorHAnsi" w:hAnsiTheme="minorHAnsi" w:cstheme="minorHAnsi"/>
          <w:i/>
          <w:sz w:val="22"/>
          <w:szCs w:val="22"/>
          <w:lang w:eastAsia="en-US"/>
        </w:rPr>
      </w:pPr>
    </w:p>
    <w:p w14:paraId="2CFFA47D" w14:textId="77777777" w:rsidR="00721572" w:rsidRPr="00AE0B42" w:rsidRDefault="00721572" w:rsidP="0000232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E0B42">
        <w:rPr>
          <w:rFonts w:asciiTheme="minorHAnsi" w:hAnsiTheme="minorHAnsi" w:cstheme="minorHAnsi"/>
          <w:b/>
          <w:sz w:val="22"/>
          <w:szCs w:val="22"/>
          <w:u w:val="single"/>
        </w:rPr>
        <w:t>WYKAZ OSÓB</w:t>
      </w:r>
    </w:p>
    <w:p w14:paraId="665629FF" w14:textId="1741F1A9" w:rsidR="00721572" w:rsidRDefault="00721572" w:rsidP="00721572">
      <w:pPr>
        <w:spacing w:after="120" w:line="259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>skierowanych przez Wykonawcę do realizacji zamówienia publicznego</w:t>
      </w:r>
      <w:r w:rsidR="003436E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pn.:</w:t>
      </w:r>
    </w:p>
    <w:p w14:paraId="3741067E" w14:textId="77777777" w:rsidR="003436EA" w:rsidRPr="003436EA" w:rsidRDefault="003436EA" w:rsidP="003436EA">
      <w:pPr>
        <w:jc w:val="center"/>
        <w:rPr>
          <w:rFonts w:asciiTheme="minorHAnsi" w:hAnsiTheme="minorHAnsi" w:cstheme="minorHAnsi"/>
          <w:i/>
          <w:sz w:val="22"/>
          <w:szCs w:val="22"/>
          <w:u w:val="single"/>
          <w:lang w:eastAsia="en-US"/>
        </w:rPr>
      </w:pPr>
      <w:r w:rsidRPr="003436EA">
        <w:rPr>
          <w:rFonts w:asciiTheme="minorHAnsi" w:hAnsiTheme="minorHAnsi" w:cstheme="minorHAnsi"/>
          <w:u w:val="single"/>
        </w:rPr>
        <w:t>"Termomodernizację budynku Ośrodka Zdrowia w Przywidzu”</w:t>
      </w:r>
    </w:p>
    <w:p w14:paraId="5CB56DC5" w14:textId="77777777" w:rsidR="003436EA" w:rsidRPr="00AE0B42" w:rsidRDefault="003436EA" w:rsidP="00721572">
      <w:pPr>
        <w:spacing w:after="120" w:line="259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E8A1E01" w14:textId="2FB61349" w:rsidR="00721572" w:rsidRPr="00345460" w:rsidRDefault="00721572" w:rsidP="00841372">
      <w:pPr>
        <w:jc w:val="both"/>
        <w:rPr>
          <w:rFonts w:ascii="Calibri Light" w:hAnsi="Calibri Light" w:cs="Calibri"/>
          <w:i/>
          <w:sz w:val="18"/>
          <w:szCs w:val="18"/>
        </w:rPr>
      </w:pPr>
    </w:p>
    <w:tbl>
      <w:tblPr>
        <w:tblStyle w:val="Tabela-Siatka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4110"/>
        <w:gridCol w:w="3119"/>
      </w:tblGrid>
      <w:tr w:rsidR="00721572" w:rsidRPr="00AE0B42" w14:paraId="2C2F9896" w14:textId="77777777" w:rsidTr="0000232C">
        <w:trPr>
          <w:jc w:val="center"/>
        </w:trPr>
        <w:tc>
          <w:tcPr>
            <w:tcW w:w="2689" w:type="dxa"/>
          </w:tcPr>
          <w:p w14:paraId="33ADE0CF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4110" w:type="dxa"/>
          </w:tcPr>
          <w:p w14:paraId="309633E0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Kwalifikacje zawodowe osoby</w:t>
            </w:r>
          </w:p>
        </w:tc>
        <w:tc>
          <w:tcPr>
            <w:tcW w:w="3119" w:type="dxa"/>
          </w:tcPr>
          <w:p w14:paraId="0D50E794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Informacja o podstawie </w:t>
            </w:r>
          </w:p>
          <w:p w14:paraId="73D0CC04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do dysponowania osobą</w:t>
            </w:r>
          </w:p>
        </w:tc>
      </w:tr>
      <w:tr w:rsidR="00721572" w:rsidRPr="00AE0B42" w14:paraId="3BFDBF67" w14:textId="77777777" w:rsidTr="0000232C">
        <w:trPr>
          <w:jc w:val="center"/>
        </w:trPr>
        <w:tc>
          <w:tcPr>
            <w:tcW w:w="2689" w:type="dxa"/>
          </w:tcPr>
          <w:p w14:paraId="0C024AB0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Imię i nazwisko osoby: ………………………</w:t>
            </w:r>
          </w:p>
          <w:p w14:paraId="4EF80A64" w14:textId="1444051A" w:rsidR="00721572" w:rsidRPr="00AE0B42" w:rsidRDefault="00721572" w:rsidP="00964155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Zakres wykonywanych czynności:</w:t>
            </w:r>
            <w:r w:rsidR="009641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Kierownik budowy</w:t>
            </w:r>
            <w:r w:rsidRPr="00AE0B4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– branża </w:t>
            </w:r>
            <w:r w:rsidR="009641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konstrukcyjno-budowlana</w:t>
            </w:r>
          </w:p>
        </w:tc>
        <w:tc>
          <w:tcPr>
            <w:tcW w:w="4110" w:type="dxa"/>
          </w:tcPr>
          <w:p w14:paraId="1CB390F9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Numer uprawnień: ...……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</w:t>
            </w:r>
          </w:p>
          <w:p w14:paraId="2FCD507D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Data wydania: </w:t>
            </w:r>
          </w:p>
          <w:p w14:paraId="72958F71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………-……….-………….</w:t>
            </w:r>
          </w:p>
          <w:p w14:paraId="6EACDF8E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Zakres uprawnień: </w:t>
            </w:r>
          </w:p>
          <w:p w14:paraId="79092E03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…………………………………………………</w:t>
            </w:r>
          </w:p>
          <w:p w14:paraId="70372ACA" w14:textId="77777777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Nazwa organu wydającego uprawnienia: ………………………….......................</w:t>
            </w:r>
          </w:p>
        </w:tc>
        <w:tc>
          <w:tcPr>
            <w:tcW w:w="3119" w:type="dxa"/>
          </w:tcPr>
          <w:p w14:paraId="0F717169" w14:textId="5BFFACC0" w:rsidR="0072157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Osoba </w:t>
            </w:r>
            <w:r w:rsidR="00FC10AD">
              <w:rPr>
                <w:rFonts w:asciiTheme="minorHAnsi" w:eastAsia="Calibri" w:hAnsiTheme="minorHAnsi" w:cstheme="minorHAnsi"/>
                <w:sz w:val="22"/>
                <w:szCs w:val="22"/>
              </w:rPr>
              <w:t>stanowi zasób własny wykonawcy na podstawie: **</w:t>
            </w:r>
          </w:p>
          <w:p w14:paraId="19B0C27F" w14:textId="4FC074BE" w:rsidR="00FC10AD" w:rsidRDefault="00FC10AD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………………………………………….</w:t>
            </w:r>
          </w:p>
          <w:p w14:paraId="68689C65" w14:textId="1044C8E7" w:rsidR="00FC10AD" w:rsidRPr="00AE0B42" w:rsidRDefault="00FC10AD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lub</w:t>
            </w:r>
          </w:p>
          <w:p w14:paraId="0E187D86" w14:textId="6A95D718" w:rsidR="00721572" w:rsidRPr="00AE0B42" w:rsidRDefault="00721572" w:rsidP="0000232C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osoba stanowi zasób innego podmiotu **</w:t>
            </w:r>
          </w:p>
          <w:p w14:paraId="5C942FE1" w14:textId="2B7213E1" w:rsidR="00721572" w:rsidRPr="00AE0B42" w:rsidRDefault="00FC10AD" w:rsidP="0000232C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……………….....………………………</w:t>
            </w:r>
          </w:p>
        </w:tc>
      </w:tr>
      <w:tr w:rsidR="003436EA" w:rsidRPr="00AE0B42" w14:paraId="29A5B239" w14:textId="77777777" w:rsidTr="0000232C">
        <w:trPr>
          <w:jc w:val="center"/>
        </w:trPr>
        <w:tc>
          <w:tcPr>
            <w:tcW w:w="2689" w:type="dxa"/>
          </w:tcPr>
          <w:p w14:paraId="4758C1ED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Imię i nazwisko osoby: ………………………</w:t>
            </w:r>
          </w:p>
          <w:p w14:paraId="19BC6D3C" w14:textId="33146F19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Zakres wykonywanych czynności</w:t>
            </w:r>
            <w:r w:rsidRPr="00AE0B4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 Kierownik robót – branża elektryczna</w:t>
            </w:r>
          </w:p>
        </w:tc>
        <w:tc>
          <w:tcPr>
            <w:tcW w:w="4110" w:type="dxa"/>
          </w:tcPr>
          <w:p w14:paraId="31F6EF4B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Numer uprawnień: ...……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</w:t>
            </w:r>
          </w:p>
          <w:p w14:paraId="6946E896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Data wydania: </w:t>
            </w:r>
          </w:p>
          <w:p w14:paraId="6055A240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………-……….-………….</w:t>
            </w:r>
          </w:p>
          <w:p w14:paraId="503E5055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Zakres uprawnień: </w:t>
            </w:r>
          </w:p>
          <w:p w14:paraId="019CB9FB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…………………………………………………</w:t>
            </w:r>
          </w:p>
          <w:p w14:paraId="6CB76578" w14:textId="7497714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Nazwa organu wydającego uprawnienia: ………………………….......................</w:t>
            </w:r>
          </w:p>
        </w:tc>
        <w:tc>
          <w:tcPr>
            <w:tcW w:w="3119" w:type="dxa"/>
          </w:tcPr>
          <w:p w14:paraId="70E1993E" w14:textId="77777777" w:rsidR="003436EA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Osoba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stanowi zasób własny wykonawcy na podstawie: **</w:t>
            </w:r>
          </w:p>
          <w:p w14:paraId="19C0CCD9" w14:textId="77777777" w:rsidR="003436EA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………………………………………….</w:t>
            </w:r>
          </w:p>
          <w:p w14:paraId="147F54E9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lub</w:t>
            </w:r>
          </w:p>
          <w:p w14:paraId="73E92B55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osoba stanowi zasób innego podmiotu **</w:t>
            </w:r>
          </w:p>
          <w:p w14:paraId="52BCA228" w14:textId="5330610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……………….....………………………</w:t>
            </w:r>
          </w:p>
        </w:tc>
      </w:tr>
      <w:tr w:rsidR="003436EA" w:rsidRPr="00AE0B42" w14:paraId="590CDB05" w14:textId="77777777" w:rsidTr="0000232C">
        <w:trPr>
          <w:jc w:val="center"/>
        </w:trPr>
        <w:tc>
          <w:tcPr>
            <w:tcW w:w="2689" w:type="dxa"/>
          </w:tcPr>
          <w:p w14:paraId="10A4A524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Imię i nazwisko osoby: ………………………</w:t>
            </w:r>
          </w:p>
          <w:p w14:paraId="17601DF0" w14:textId="46940802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Zakres wykonywanych czynności</w:t>
            </w:r>
            <w:r w:rsidRPr="00AE0B4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: Kierownik robót – branża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sanitarna</w:t>
            </w:r>
          </w:p>
        </w:tc>
        <w:tc>
          <w:tcPr>
            <w:tcW w:w="4110" w:type="dxa"/>
          </w:tcPr>
          <w:p w14:paraId="5D693B14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Numer uprawnień: ...……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</w:t>
            </w:r>
            <w:proofErr w:type="gramStart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…….</w:t>
            </w:r>
            <w:proofErr w:type="gramEnd"/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</w:t>
            </w:r>
          </w:p>
          <w:p w14:paraId="290C65A1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Data wydania: </w:t>
            </w:r>
          </w:p>
          <w:p w14:paraId="5BA39286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………-……….-………….</w:t>
            </w:r>
          </w:p>
          <w:p w14:paraId="2D3911FF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Zakres uprawnień: </w:t>
            </w:r>
          </w:p>
          <w:p w14:paraId="01742C06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…………………………………………………</w:t>
            </w:r>
          </w:p>
          <w:p w14:paraId="60C98120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Nazwa organu wydającego uprawnienia: ………………………….......................</w:t>
            </w:r>
          </w:p>
        </w:tc>
        <w:tc>
          <w:tcPr>
            <w:tcW w:w="3119" w:type="dxa"/>
          </w:tcPr>
          <w:p w14:paraId="30D68E2F" w14:textId="7A932148" w:rsidR="003436EA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Osoba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stanowi zasób własny wykonawcy na podstawie: **</w:t>
            </w:r>
          </w:p>
          <w:p w14:paraId="32196DF4" w14:textId="77777777" w:rsidR="003436EA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………………………………………….</w:t>
            </w:r>
          </w:p>
          <w:p w14:paraId="149BEB0E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lub</w:t>
            </w:r>
          </w:p>
          <w:p w14:paraId="3C954184" w14:textId="77777777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E0B42">
              <w:rPr>
                <w:rFonts w:asciiTheme="minorHAnsi" w:eastAsia="Calibri" w:hAnsiTheme="minorHAnsi" w:cstheme="minorHAnsi"/>
                <w:sz w:val="22"/>
                <w:szCs w:val="22"/>
              </w:rPr>
              <w:t>osoba stanowi zasób innego podmiotu **</w:t>
            </w:r>
          </w:p>
          <w:p w14:paraId="6A8A5C89" w14:textId="44FF3F18" w:rsidR="003436EA" w:rsidRPr="00AE0B42" w:rsidRDefault="003436EA" w:rsidP="003436EA">
            <w:pPr>
              <w:spacing w:after="120"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……………….....………………………</w:t>
            </w:r>
          </w:p>
        </w:tc>
      </w:tr>
    </w:tbl>
    <w:p w14:paraId="6D20F360" w14:textId="77777777" w:rsidR="00721572" w:rsidRPr="00AE0B42" w:rsidRDefault="00721572" w:rsidP="00721572">
      <w:pPr>
        <w:spacing w:after="12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4259DA4" w14:textId="77777777" w:rsidR="00721572" w:rsidRPr="00AE0B42" w:rsidRDefault="00721572" w:rsidP="0072157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E0B42">
        <w:rPr>
          <w:rFonts w:asciiTheme="minorHAnsi" w:hAnsiTheme="minorHAnsi" w:cstheme="minorHAnsi"/>
          <w:sz w:val="22"/>
          <w:szCs w:val="22"/>
        </w:rPr>
        <w:t>** niepotrzebne skreślić</w:t>
      </w:r>
    </w:p>
    <w:p w14:paraId="47436D7F" w14:textId="77777777" w:rsidR="00FC10AD" w:rsidRDefault="00721572" w:rsidP="00FC10A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AE0B42">
        <w:rPr>
          <w:rFonts w:asciiTheme="minorHAnsi" w:hAnsiTheme="minorHAnsi" w:cstheme="minorHAnsi"/>
          <w:sz w:val="22"/>
          <w:szCs w:val="22"/>
        </w:rPr>
        <w:t xml:space="preserve">Należy precyzyjnie określić podstawę do dysponowania wskazaną osoba, tj. np. pracownik własny (umowa o pracę), umowa zlecenie, umowa o dzieło, czy jest to pracownik oddany do dyspozycji przez inny podmiot. </w:t>
      </w:r>
    </w:p>
    <w:p w14:paraId="11699CB2" w14:textId="77777777" w:rsidR="00FC10AD" w:rsidRDefault="00FC10AD" w:rsidP="0072157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21D687B" w14:textId="00CC6EB1" w:rsidR="00721572" w:rsidRPr="00FC10AD" w:rsidRDefault="00721572" w:rsidP="0072157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r w:rsidRPr="00AE0B42">
        <w:rPr>
          <w:rFonts w:asciiTheme="minorHAnsi" w:hAnsiTheme="minorHAnsi" w:cstheme="minorHAnsi"/>
          <w:iCs/>
          <w:sz w:val="22"/>
          <w:szCs w:val="22"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  <w:p w14:paraId="4D3E1099" w14:textId="77777777" w:rsidR="00721572" w:rsidRDefault="00721572" w:rsidP="0072157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BAD1E80" w14:textId="77777777" w:rsidR="00FC10AD" w:rsidRPr="00AE0B42" w:rsidRDefault="00FC10AD" w:rsidP="0072157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0F9638" w14:textId="77777777" w:rsidR="00721572" w:rsidRDefault="00721572" w:rsidP="00721572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…………….……. </w:t>
      </w:r>
      <w:r w:rsidRPr="00AE0B42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(miejscowość), </w:t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>dnia ……</w:t>
      </w:r>
      <w:proofErr w:type="gramStart"/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>…….</w:t>
      </w:r>
      <w:proofErr w:type="gramEnd"/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>……. r.</w:t>
      </w:r>
    </w:p>
    <w:p w14:paraId="66B952BA" w14:textId="77777777" w:rsidR="00FC10AD" w:rsidRDefault="00FC10AD" w:rsidP="00721572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EA7A01B" w14:textId="77777777" w:rsidR="00FC10AD" w:rsidRPr="00AE0B42" w:rsidRDefault="00FC10AD" w:rsidP="00721572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E02DDFA" w14:textId="77777777" w:rsidR="00721572" w:rsidRPr="00AE0B42" w:rsidRDefault="00721572" w:rsidP="00721572">
      <w:pPr>
        <w:tabs>
          <w:tab w:val="left" w:pos="3960"/>
        </w:tabs>
        <w:spacing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AE0B42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.............................................................................</w:t>
      </w:r>
    </w:p>
    <w:p w14:paraId="3F0A8E6C" w14:textId="77777777" w:rsidR="00721572" w:rsidRPr="00AE0B42" w:rsidRDefault="00721572" w:rsidP="00721572">
      <w:pPr>
        <w:tabs>
          <w:tab w:val="left" w:pos="4253"/>
        </w:tabs>
        <w:spacing w:line="259" w:lineRule="auto"/>
        <w:ind w:left="4253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r w:rsidRPr="00AE0B42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ab/>
      </w:r>
      <w:r w:rsidRPr="00AE0B42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ab/>
        <w:t xml:space="preserve"> (Podpis)*</w:t>
      </w:r>
    </w:p>
    <w:p w14:paraId="13068D78" w14:textId="40583940" w:rsidR="00721572" w:rsidRPr="00AE0B42" w:rsidRDefault="00721572" w:rsidP="00721572">
      <w:pPr>
        <w:tabs>
          <w:tab w:val="left" w:pos="4253"/>
        </w:tabs>
        <w:spacing w:line="259" w:lineRule="auto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r w:rsidRPr="00AE0B42">
        <w:rPr>
          <w:rFonts w:asciiTheme="minorHAnsi" w:eastAsia="Calibri" w:hAnsiTheme="minorHAnsi" w:cstheme="minorHAnsi"/>
          <w:b/>
          <w:i/>
          <w:iCs/>
          <w:sz w:val="20"/>
          <w:szCs w:val="20"/>
          <w:lang w:eastAsia="en-US"/>
        </w:rPr>
        <w:t xml:space="preserve">* </w:t>
      </w:r>
      <w:r w:rsidRPr="00AE0B42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Oświadczenie musi być opatrzone przez osobę lub osoby uprawnione do reprezentowania Wykonawcy </w:t>
      </w:r>
      <w:r w:rsidRPr="00AE0B42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eastAsia="en-US"/>
        </w:rPr>
        <w:t>kwalifikowanym podpisem elektronicznym</w:t>
      </w:r>
      <w:r w:rsidR="008377D1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eastAsia="en-US"/>
        </w:rPr>
        <w:t xml:space="preserve"> lub </w:t>
      </w:r>
      <w:r w:rsidRPr="00AE0B42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eastAsia="en-US"/>
        </w:rPr>
        <w:t>podpisem zaufanym lub podpisem osobistym</w:t>
      </w:r>
      <w:r w:rsidR="008377D1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eastAsia="en-US"/>
        </w:rPr>
        <w:t xml:space="preserve"> z użyciem e-dowodu</w:t>
      </w:r>
      <w:r w:rsidRPr="00AE0B42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eastAsia="en-US"/>
        </w:rPr>
        <w:t>.</w:t>
      </w:r>
      <w:r w:rsidRPr="00AE0B42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</w:t>
      </w:r>
    </w:p>
    <w:p w14:paraId="7D6DEBF6" w14:textId="77777777" w:rsidR="00721572" w:rsidRPr="00AE0B42" w:rsidRDefault="00721572" w:rsidP="00721572">
      <w:pPr>
        <w:tabs>
          <w:tab w:val="left" w:pos="4253"/>
        </w:tabs>
        <w:spacing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907120" w14:textId="738A5FCD" w:rsidR="009C4147" w:rsidRPr="00345460" w:rsidRDefault="009C4147" w:rsidP="00841372">
      <w:pPr>
        <w:jc w:val="both"/>
        <w:rPr>
          <w:rFonts w:ascii="Calibri Light" w:hAnsi="Calibri Light" w:cs="Calibri"/>
          <w:i/>
          <w:sz w:val="18"/>
          <w:szCs w:val="18"/>
        </w:rPr>
      </w:pPr>
    </w:p>
    <w:sectPr w:rsidR="009C4147" w:rsidRPr="00345460" w:rsidSect="00345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418" w:bottom="1134" w:left="1418" w:header="28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CE75" w14:textId="77777777" w:rsidR="006F25A9" w:rsidRDefault="006F25A9">
      <w:r>
        <w:separator/>
      </w:r>
    </w:p>
  </w:endnote>
  <w:endnote w:type="continuationSeparator" w:id="0">
    <w:p w14:paraId="3E47A336" w14:textId="77777777" w:rsidR="006F25A9" w:rsidRDefault="006F2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E053" w14:textId="77777777" w:rsidR="00472899" w:rsidRDefault="0013055D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0AB39" w14:textId="77777777" w:rsidR="00345460" w:rsidRDefault="003454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30B4" w14:textId="36875F21" w:rsidR="00345460" w:rsidRDefault="00345460" w:rsidP="00345460">
    <w:pPr>
      <w:pStyle w:val="Stopka"/>
      <w:ind w:left="-1134"/>
      <w:jc w:val="center"/>
      <w:rPr>
        <w:rFonts w:ascii="Calibri Light" w:hAnsi="Calibri Light"/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mc:AlternateContent>
        <mc:Choice Requires="wps">
          <w:drawing>
            <wp:inline distT="0" distB="0" distL="0" distR="0" wp14:anchorId="4B53E259" wp14:editId="5B67C1EC">
              <wp:extent cx="7174865" cy="635"/>
              <wp:effectExtent l="9525" t="9525" r="6985" b="8890"/>
              <wp:docPr id="13" name="Łącznik prosty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7486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222BA35B" id="Łącznik prosty 1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" strokecolor="black [3213]" strokeweight=".25pt">
              <w10:anchorlock/>
            </v:line>
          </w:pict>
        </mc:Fallback>
      </mc:AlternateContent>
    </w:r>
  </w:p>
  <w:p w14:paraId="3A4223C3" w14:textId="77777777" w:rsidR="00345460" w:rsidRDefault="00345460" w:rsidP="00345460">
    <w:pPr>
      <w:pStyle w:val="Stopka"/>
      <w:ind w:left="-1134"/>
      <w:jc w:val="center"/>
      <w:rPr>
        <w:rFonts w:ascii="Calibri Light" w:hAnsi="Calibri Light"/>
      </w:rPr>
    </w:pPr>
  </w:p>
  <w:p w14:paraId="1662B66D" w14:textId="77777777" w:rsidR="00345460" w:rsidRDefault="00345460" w:rsidP="00345460">
    <w:pPr>
      <w:pStyle w:val="Stopka"/>
      <w:ind w:left="426"/>
      <w:jc w:val="center"/>
      <w:rPr>
        <w:rFonts w:ascii="Calibri Light" w:hAnsi="Calibri Light"/>
      </w:rPr>
    </w:pPr>
    <w:r>
      <w:rPr>
        <w:rFonts w:ascii="Calibri Light" w:hAnsi="Calibri Light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3884D" w14:textId="77777777" w:rsidR="006F25A9" w:rsidRDefault="006F25A9">
      <w:r>
        <w:separator/>
      </w:r>
    </w:p>
  </w:footnote>
  <w:footnote w:type="continuationSeparator" w:id="0">
    <w:p w14:paraId="12A71DD7" w14:textId="77777777" w:rsidR="006F25A9" w:rsidRDefault="006F2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9167F" w14:textId="77777777" w:rsidR="00345460" w:rsidRDefault="003454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D4B7E" w14:textId="77777777" w:rsidR="00345460" w:rsidRDefault="003454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32A5" w14:textId="6D4518D0" w:rsidR="00C925AA" w:rsidRPr="00345460" w:rsidRDefault="00345460" w:rsidP="00345460">
    <w:pPr>
      <w:pStyle w:val="Nagwek"/>
      <w:tabs>
        <w:tab w:val="clear" w:pos="4536"/>
        <w:tab w:val="center" w:pos="4962"/>
      </w:tabs>
      <w:ind w:left="-1134" w:firstLine="142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6090978D" wp14:editId="117921E3">
          <wp:extent cx="7029450" cy="657225"/>
          <wp:effectExtent l="0" t="0" r="0" b="0"/>
          <wp:docPr id="12" name="Obraz 12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415B2469" wp14:editId="57F2618D">
              <wp:extent cx="7258050" cy="635"/>
              <wp:effectExtent l="9525" t="9525" r="9525" b="9525"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2C6A9277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DwWKtE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0A"/>
    <w:rsid w:val="0001257B"/>
    <w:rsid w:val="00022AA0"/>
    <w:rsid w:val="00061F20"/>
    <w:rsid w:val="00070872"/>
    <w:rsid w:val="0008086A"/>
    <w:rsid w:val="00080D83"/>
    <w:rsid w:val="00081F1F"/>
    <w:rsid w:val="000D283E"/>
    <w:rsid w:val="000E0121"/>
    <w:rsid w:val="000E19AC"/>
    <w:rsid w:val="0011116F"/>
    <w:rsid w:val="00124D4A"/>
    <w:rsid w:val="001304E7"/>
    <w:rsid w:val="0013055D"/>
    <w:rsid w:val="00130B23"/>
    <w:rsid w:val="001552BD"/>
    <w:rsid w:val="001B210F"/>
    <w:rsid w:val="001D63B6"/>
    <w:rsid w:val="002301BE"/>
    <w:rsid w:val="00241C1F"/>
    <w:rsid w:val="00242093"/>
    <w:rsid w:val="002425AE"/>
    <w:rsid w:val="002432AC"/>
    <w:rsid w:val="00255EF2"/>
    <w:rsid w:val="00260983"/>
    <w:rsid w:val="002A1C2F"/>
    <w:rsid w:val="002B415D"/>
    <w:rsid w:val="002B6675"/>
    <w:rsid w:val="002C2BE4"/>
    <w:rsid w:val="002C3686"/>
    <w:rsid w:val="002C6347"/>
    <w:rsid w:val="002D1F04"/>
    <w:rsid w:val="002D3ADA"/>
    <w:rsid w:val="0031127B"/>
    <w:rsid w:val="00315901"/>
    <w:rsid w:val="00320AAC"/>
    <w:rsid w:val="00325198"/>
    <w:rsid w:val="003436EA"/>
    <w:rsid w:val="00345460"/>
    <w:rsid w:val="0035482A"/>
    <w:rsid w:val="003619F2"/>
    <w:rsid w:val="00365820"/>
    <w:rsid w:val="00385744"/>
    <w:rsid w:val="003C554F"/>
    <w:rsid w:val="0040149C"/>
    <w:rsid w:val="00414478"/>
    <w:rsid w:val="00472899"/>
    <w:rsid w:val="00490D6E"/>
    <w:rsid w:val="00492BD3"/>
    <w:rsid w:val="004B70BD"/>
    <w:rsid w:val="004D3F66"/>
    <w:rsid w:val="004F314D"/>
    <w:rsid w:val="0052111D"/>
    <w:rsid w:val="0052219E"/>
    <w:rsid w:val="005238CA"/>
    <w:rsid w:val="00524EEC"/>
    <w:rsid w:val="005631AA"/>
    <w:rsid w:val="005760A9"/>
    <w:rsid w:val="00594464"/>
    <w:rsid w:val="005E6DA6"/>
    <w:rsid w:val="005F4E82"/>
    <w:rsid w:val="00622781"/>
    <w:rsid w:val="00637179"/>
    <w:rsid w:val="00640BFF"/>
    <w:rsid w:val="0069621B"/>
    <w:rsid w:val="00697BFB"/>
    <w:rsid w:val="006B4267"/>
    <w:rsid w:val="006E1102"/>
    <w:rsid w:val="006F0E73"/>
    <w:rsid w:val="006F209E"/>
    <w:rsid w:val="006F25A9"/>
    <w:rsid w:val="00721572"/>
    <w:rsid w:val="00727F94"/>
    <w:rsid w:val="007337EB"/>
    <w:rsid w:val="00745D18"/>
    <w:rsid w:val="007570D3"/>
    <w:rsid w:val="00765CD3"/>
    <w:rsid w:val="00776530"/>
    <w:rsid w:val="00791E8E"/>
    <w:rsid w:val="007A0109"/>
    <w:rsid w:val="007B2500"/>
    <w:rsid w:val="007D61D6"/>
    <w:rsid w:val="007E125B"/>
    <w:rsid w:val="007E1B19"/>
    <w:rsid w:val="007F3623"/>
    <w:rsid w:val="0082261C"/>
    <w:rsid w:val="00827311"/>
    <w:rsid w:val="00834671"/>
    <w:rsid w:val="00834BB4"/>
    <w:rsid w:val="00835187"/>
    <w:rsid w:val="008377D1"/>
    <w:rsid w:val="00841372"/>
    <w:rsid w:val="00850CBC"/>
    <w:rsid w:val="00873501"/>
    <w:rsid w:val="00876326"/>
    <w:rsid w:val="008945D9"/>
    <w:rsid w:val="008D70CE"/>
    <w:rsid w:val="00930CA2"/>
    <w:rsid w:val="00964155"/>
    <w:rsid w:val="009A7D57"/>
    <w:rsid w:val="009C318A"/>
    <w:rsid w:val="009C4147"/>
    <w:rsid w:val="009D71C1"/>
    <w:rsid w:val="009F2CF0"/>
    <w:rsid w:val="00A04690"/>
    <w:rsid w:val="00A24F9F"/>
    <w:rsid w:val="00A40DD3"/>
    <w:rsid w:val="00A75FE9"/>
    <w:rsid w:val="00A8311B"/>
    <w:rsid w:val="00AD1EFE"/>
    <w:rsid w:val="00AE54D9"/>
    <w:rsid w:val="00B01F08"/>
    <w:rsid w:val="00B112DF"/>
    <w:rsid w:val="00B16E8F"/>
    <w:rsid w:val="00B30401"/>
    <w:rsid w:val="00B544AB"/>
    <w:rsid w:val="00B601DF"/>
    <w:rsid w:val="00B6637D"/>
    <w:rsid w:val="00BB76D0"/>
    <w:rsid w:val="00BC363C"/>
    <w:rsid w:val="00BE6868"/>
    <w:rsid w:val="00C00C77"/>
    <w:rsid w:val="00C2182F"/>
    <w:rsid w:val="00C62C24"/>
    <w:rsid w:val="00C635B6"/>
    <w:rsid w:val="00C82F59"/>
    <w:rsid w:val="00C91F0A"/>
    <w:rsid w:val="00C925AA"/>
    <w:rsid w:val="00CA5CBD"/>
    <w:rsid w:val="00CE005B"/>
    <w:rsid w:val="00CE0963"/>
    <w:rsid w:val="00CE54EE"/>
    <w:rsid w:val="00D0361A"/>
    <w:rsid w:val="00D30ADD"/>
    <w:rsid w:val="00D43A0D"/>
    <w:rsid w:val="00D46867"/>
    <w:rsid w:val="00D526F3"/>
    <w:rsid w:val="00D77C9E"/>
    <w:rsid w:val="00D879E7"/>
    <w:rsid w:val="00DA2034"/>
    <w:rsid w:val="00DB4D7D"/>
    <w:rsid w:val="00DB774A"/>
    <w:rsid w:val="00DC36DD"/>
    <w:rsid w:val="00DC733E"/>
    <w:rsid w:val="00DF57BE"/>
    <w:rsid w:val="00E06500"/>
    <w:rsid w:val="00E35F26"/>
    <w:rsid w:val="00E57060"/>
    <w:rsid w:val="00E74676"/>
    <w:rsid w:val="00E8149D"/>
    <w:rsid w:val="00E87616"/>
    <w:rsid w:val="00EA5C16"/>
    <w:rsid w:val="00EB1D47"/>
    <w:rsid w:val="00EB4239"/>
    <w:rsid w:val="00ED3D55"/>
    <w:rsid w:val="00ED7037"/>
    <w:rsid w:val="00EF000D"/>
    <w:rsid w:val="00F04EDB"/>
    <w:rsid w:val="00F05812"/>
    <w:rsid w:val="00F31945"/>
    <w:rsid w:val="00F545A3"/>
    <w:rsid w:val="00F80D51"/>
    <w:rsid w:val="00FA0054"/>
    <w:rsid w:val="00FB5706"/>
    <w:rsid w:val="00FC10AD"/>
    <w:rsid w:val="00FD3AE4"/>
    <w:rsid w:val="00FE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126F96"/>
  <w15:docId w15:val="{895DA6D0-9283-47B6-B98B-289639E8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41372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A24F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24F9F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345460"/>
    <w:rPr>
      <w:rFonts w:ascii="Arial" w:hAnsi="Arial"/>
      <w:sz w:val="24"/>
      <w:szCs w:val="24"/>
    </w:rPr>
  </w:style>
  <w:style w:type="table" w:styleId="Tabela-Siatka">
    <w:name w:val="Table Grid"/>
    <w:basedOn w:val="Standardowy"/>
    <w:uiPriority w:val="39"/>
    <w:rsid w:val="007215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A90D2-7C1C-401B-8B26-756A2AD3C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4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Anna Sikora</cp:lastModifiedBy>
  <cp:revision>5</cp:revision>
  <cp:lastPrinted>2024-09-03T11:04:00Z</cp:lastPrinted>
  <dcterms:created xsi:type="dcterms:W3CDTF">2026-01-28T10:14:00Z</dcterms:created>
  <dcterms:modified xsi:type="dcterms:W3CDTF">2026-04-17T20:12:00Z</dcterms:modified>
</cp:coreProperties>
</file>