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DAC68" w14:textId="0FB8CD96" w:rsidR="00C50296" w:rsidRPr="00D34653" w:rsidRDefault="00C50296" w:rsidP="00C50296">
      <w:pPr>
        <w:spacing w:line="276" w:lineRule="auto"/>
        <w:ind w:left="2" w:firstLine="1"/>
        <w:jc w:val="right"/>
        <w:rPr>
          <w:rFonts w:asciiTheme="minorHAnsi" w:hAnsiTheme="minorHAnsi" w:cstheme="minorHAnsi"/>
          <w:sz w:val="22"/>
          <w:szCs w:val="22"/>
        </w:rPr>
      </w:pPr>
      <w:r w:rsidRPr="00D34653">
        <w:rPr>
          <w:rFonts w:asciiTheme="minorHAnsi" w:hAnsiTheme="minorHAnsi" w:cstheme="minorHAnsi"/>
          <w:bCs/>
          <w:sz w:val="22"/>
          <w:szCs w:val="22"/>
          <w:u w:val="single"/>
        </w:rPr>
        <w:t xml:space="preserve">ZAŁĄCZNIK NR </w:t>
      </w:r>
      <w:proofErr w:type="gramStart"/>
      <w:r w:rsidRPr="00D34653">
        <w:rPr>
          <w:rFonts w:asciiTheme="minorHAnsi" w:hAnsiTheme="minorHAnsi" w:cstheme="minorHAnsi"/>
          <w:bCs/>
          <w:sz w:val="22"/>
          <w:szCs w:val="22"/>
          <w:u w:val="single"/>
        </w:rPr>
        <w:t>5  DO</w:t>
      </w:r>
      <w:proofErr w:type="gramEnd"/>
      <w:r w:rsidRPr="00D34653">
        <w:rPr>
          <w:rFonts w:asciiTheme="minorHAnsi" w:hAnsiTheme="minorHAnsi" w:cstheme="minorHAnsi"/>
          <w:bCs/>
          <w:sz w:val="22"/>
          <w:szCs w:val="22"/>
          <w:u w:val="single"/>
        </w:rPr>
        <w:t xml:space="preserve"> SWZ</w:t>
      </w:r>
    </w:p>
    <w:p w14:paraId="633C097E" w14:textId="4BE73089" w:rsidR="00C50296" w:rsidRPr="00C50296" w:rsidRDefault="00C50296" w:rsidP="00C50296">
      <w:pPr>
        <w:tabs>
          <w:tab w:val="right" w:pos="9356"/>
        </w:tabs>
        <w:spacing w:before="6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34653">
        <w:rPr>
          <w:rFonts w:asciiTheme="minorHAnsi" w:hAnsiTheme="minorHAnsi" w:cstheme="minorHAnsi"/>
          <w:b/>
          <w:sz w:val="22"/>
          <w:szCs w:val="22"/>
          <w:lang w:eastAsia="en-US"/>
        </w:rPr>
        <w:t>Wykonawca</w:t>
      </w:r>
      <w:r w:rsidRPr="00D34653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</w:p>
    <w:p w14:paraId="11450E1A" w14:textId="77777777" w:rsidR="00C50296" w:rsidRPr="00D34653" w:rsidRDefault="00C50296" w:rsidP="00C50296">
      <w:pPr>
        <w:tabs>
          <w:tab w:val="right" w:leader="underscore" w:pos="4536"/>
        </w:tabs>
        <w:spacing w:line="480" w:lineRule="auto"/>
        <w:ind w:right="4870"/>
        <w:rPr>
          <w:rFonts w:asciiTheme="minorHAnsi" w:hAnsiTheme="minorHAnsi" w:cstheme="minorHAnsi"/>
          <w:sz w:val="22"/>
          <w:szCs w:val="22"/>
          <w:lang w:eastAsia="en-US"/>
        </w:rPr>
      </w:pPr>
      <w:r w:rsidRPr="00D34653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213AC16E" w14:textId="77777777" w:rsidR="00C50296" w:rsidRPr="00D34653" w:rsidRDefault="00C50296" w:rsidP="00C50296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2"/>
          <w:szCs w:val="22"/>
          <w:lang w:eastAsia="en-US"/>
        </w:rPr>
      </w:pPr>
      <w:r w:rsidRPr="00D34653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661B6576" w14:textId="77777777" w:rsidR="00C50296" w:rsidRPr="00D34653" w:rsidRDefault="00C50296" w:rsidP="00C50296">
      <w:pPr>
        <w:ind w:right="4871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D34653">
        <w:rPr>
          <w:rFonts w:asciiTheme="minorHAnsi" w:hAnsiTheme="minorHAnsi" w:cstheme="minorHAnsi"/>
          <w:i/>
          <w:sz w:val="20"/>
          <w:szCs w:val="20"/>
          <w:lang w:eastAsia="en-US"/>
        </w:rPr>
        <w:t xml:space="preserve">(pełna nazwa/firma, adres, </w:t>
      </w:r>
    </w:p>
    <w:p w14:paraId="44104B2A" w14:textId="77777777" w:rsidR="00C50296" w:rsidRPr="00D34653" w:rsidRDefault="00C50296" w:rsidP="00C50296">
      <w:pPr>
        <w:ind w:right="4871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D34653">
        <w:rPr>
          <w:rFonts w:asciiTheme="minorHAnsi" w:hAnsiTheme="minorHAnsi" w:cstheme="minorHAnsi"/>
          <w:i/>
          <w:sz w:val="20"/>
          <w:szCs w:val="20"/>
          <w:lang w:eastAsia="en-US"/>
        </w:rPr>
        <w:t>w zależności od podmiotu: NIP/PESEL, KRS/CEiDG)</w:t>
      </w:r>
    </w:p>
    <w:p w14:paraId="4020684B" w14:textId="77777777" w:rsidR="00C50296" w:rsidRPr="00D34653" w:rsidRDefault="00C50296" w:rsidP="00C50296">
      <w:pPr>
        <w:spacing w:before="240" w:line="480" w:lineRule="auto"/>
        <w:ind w:right="4871"/>
        <w:rPr>
          <w:rFonts w:asciiTheme="minorHAnsi" w:hAnsiTheme="minorHAnsi" w:cstheme="minorHAnsi"/>
          <w:sz w:val="22"/>
          <w:szCs w:val="22"/>
          <w:u w:val="single"/>
          <w:lang w:eastAsia="en-US"/>
        </w:rPr>
      </w:pPr>
      <w:r w:rsidRPr="00D34653">
        <w:rPr>
          <w:rFonts w:asciiTheme="minorHAnsi" w:hAnsiTheme="minorHAnsi" w:cstheme="minorHAnsi"/>
          <w:sz w:val="22"/>
          <w:szCs w:val="22"/>
          <w:u w:val="single"/>
          <w:lang w:eastAsia="en-US"/>
        </w:rPr>
        <w:t>reprezentowany przez:</w:t>
      </w:r>
    </w:p>
    <w:p w14:paraId="364DDD83" w14:textId="77777777" w:rsidR="00C50296" w:rsidRPr="00D34653" w:rsidRDefault="00C50296" w:rsidP="00C50296">
      <w:pPr>
        <w:tabs>
          <w:tab w:val="right" w:leader="underscore" w:pos="4536"/>
        </w:tabs>
        <w:spacing w:line="480" w:lineRule="auto"/>
        <w:ind w:right="4870"/>
        <w:rPr>
          <w:rFonts w:asciiTheme="minorHAnsi" w:hAnsiTheme="minorHAnsi" w:cstheme="minorHAnsi"/>
          <w:sz w:val="22"/>
          <w:szCs w:val="22"/>
          <w:lang w:eastAsia="en-US"/>
        </w:rPr>
      </w:pPr>
      <w:r w:rsidRPr="00D34653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6437C361" w14:textId="77777777" w:rsidR="00C50296" w:rsidRPr="00D34653" w:rsidRDefault="00C50296" w:rsidP="00C50296">
      <w:pPr>
        <w:tabs>
          <w:tab w:val="right" w:leader="underscore" w:pos="4536"/>
        </w:tabs>
        <w:ind w:right="4871"/>
        <w:rPr>
          <w:rFonts w:asciiTheme="minorHAnsi" w:hAnsiTheme="minorHAnsi" w:cstheme="minorHAnsi"/>
          <w:sz w:val="22"/>
          <w:szCs w:val="22"/>
          <w:lang w:eastAsia="en-US"/>
        </w:rPr>
      </w:pPr>
      <w:r w:rsidRPr="00D34653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4A4F4371" w14:textId="77777777" w:rsidR="00C50296" w:rsidRDefault="00C50296" w:rsidP="00C50296">
      <w:pPr>
        <w:ind w:right="4252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D34653">
        <w:rPr>
          <w:rFonts w:asciiTheme="minorHAnsi" w:hAnsiTheme="minorHAnsi" w:cstheme="minorHAnsi"/>
          <w:i/>
          <w:sz w:val="20"/>
          <w:szCs w:val="20"/>
          <w:lang w:eastAsia="en-US"/>
        </w:rPr>
        <w:t>(imię, nazwisko, stanowisko/podstawa do reprezentacji)</w:t>
      </w:r>
    </w:p>
    <w:p w14:paraId="481F15BC" w14:textId="77777777" w:rsidR="00B23FE3" w:rsidRDefault="00B23FE3" w:rsidP="00C50296">
      <w:pPr>
        <w:ind w:right="4252"/>
        <w:rPr>
          <w:rFonts w:asciiTheme="minorHAnsi" w:hAnsiTheme="minorHAnsi" w:cstheme="minorHAnsi"/>
          <w:i/>
          <w:sz w:val="20"/>
          <w:szCs w:val="20"/>
          <w:lang w:eastAsia="en-US"/>
        </w:rPr>
      </w:pPr>
    </w:p>
    <w:p w14:paraId="4E24971E" w14:textId="77777777" w:rsidR="00B23FE3" w:rsidRPr="00D34653" w:rsidRDefault="00B23FE3" w:rsidP="00C50296">
      <w:pPr>
        <w:ind w:right="4252"/>
        <w:rPr>
          <w:rFonts w:asciiTheme="minorHAnsi" w:hAnsiTheme="minorHAnsi" w:cstheme="minorHAnsi"/>
          <w:i/>
          <w:sz w:val="20"/>
          <w:szCs w:val="20"/>
          <w:lang w:eastAsia="en-US"/>
        </w:rPr>
      </w:pPr>
    </w:p>
    <w:p w14:paraId="5DDB32C5" w14:textId="77777777" w:rsidR="00C50296" w:rsidRPr="00D34653" w:rsidRDefault="00C50296" w:rsidP="00C50296">
      <w:pPr>
        <w:ind w:right="4871"/>
        <w:jc w:val="center"/>
        <w:rPr>
          <w:rFonts w:asciiTheme="minorHAnsi" w:hAnsiTheme="minorHAnsi" w:cstheme="minorHAnsi"/>
          <w:i/>
          <w:sz w:val="22"/>
          <w:szCs w:val="22"/>
          <w:lang w:eastAsia="en-US"/>
        </w:rPr>
      </w:pPr>
    </w:p>
    <w:p w14:paraId="1469EE27" w14:textId="0EF094D7" w:rsidR="00C50296" w:rsidRDefault="00C50296" w:rsidP="00C50296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</w:pPr>
      <w:r w:rsidRPr="00D3465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 xml:space="preserve">WYKAZ ROBÓT </w:t>
      </w:r>
      <w:proofErr w:type="gramStart"/>
      <w:r w:rsidRPr="00D3465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 xml:space="preserve">BUDOWLANYCH </w:t>
      </w:r>
      <w:r w:rsidR="00B23F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 xml:space="preserve"> dla</w:t>
      </w:r>
      <w:proofErr w:type="gramEnd"/>
      <w:r w:rsidR="00B23FE3"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  <w:t xml:space="preserve"> zadania pn.:</w:t>
      </w:r>
    </w:p>
    <w:p w14:paraId="0823DB3E" w14:textId="224F172D" w:rsidR="00B23FE3" w:rsidRPr="00B23FE3" w:rsidRDefault="00B23FE3" w:rsidP="00B23FE3">
      <w:pPr>
        <w:jc w:val="center"/>
        <w:rPr>
          <w:rFonts w:asciiTheme="minorHAnsi" w:hAnsiTheme="minorHAnsi" w:cstheme="minorHAnsi"/>
          <w:i/>
          <w:sz w:val="22"/>
          <w:szCs w:val="22"/>
          <w:u w:val="single"/>
          <w:lang w:eastAsia="en-US"/>
        </w:rPr>
      </w:pPr>
      <w:r w:rsidRPr="00B23FE3">
        <w:rPr>
          <w:rFonts w:asciiTheme="minorHAnsi" w:hAnsiTheme="minorHAnsi" w:cstheme="minorHAnsi"/>
          <w:u w:val="single"/>
        </w:rPr>
        <w:t>"Termomodernizacj</w:t>
      </w:r>
      <w:r>
        <w:rPr>
          <w:rFonts w:asciiTheme="minorHAnsi" w:hAnsiTheme="minorHAnsi" w:cstheme="minorHAnsi"/>
          <w:u w:val="single"/>
        </w:rPr>
        <w:t>a</w:t>
      </w:r>
      <w:r w:rsidRPr="00B23FE3">
        <w:rPr>
          <w:rFonts w:asciiTheme="minorHAnsi" w:hAnsiTheme="minorHAnsi" w:cstheme="minorHAnsi"/>
          <w:u w:val="single"/>
        </w:rPr>
        <w:t xml:space="preserve"> budynku Ośrodka Zdrowia w Przywidzu”</w:t>
      </w:r>
    </w:p>
    <w:p w14:paraId="5365EC37" w14:textId="77777777" w:rsidR="00B23FE3" w:rsidRPr="00D34653" w:rsidRDefault="00B23FE3" w:rsidP="00C50296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en-US"/>
        </w:rPr>
      </w:pPr>
    </w:p>
    <w:p w14:paraId="3EE214D3" w14:textId="77777777" w:rsidR="00C50296" w:rsidRPr="00D34653" w:rsidRDefault="00C50296" w:rsidP="00C50296">
      <w:pPr>
        <w:widowControl w:val="0"/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120"/>
        <w:ind w:left="-181" w:right="51"/>
        <w:jc w:val="center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D3465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wykonanych w okresie ostatnich pięciu lat przed upływem terminu składania ofert, a jeżeli okres prowadzenia działalności jest krótszy - w tym okresie</w:t>
      </w:r>
    </w:p>
    <w:tbl>
      <w:tblPr>
        <w:tblW w:w="9790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3002"/>
        <w:gridCol w:w="2088"/>
        <w:gridCol w:w="1828"/>
        <w:gridCol w:w="2219"/>
      </w:tblGrid>
      <w:tr w:rsidR="00C50296" w:rsidRPr="00D34653" w14:paraId="1B256556" w14:textId="77777777" w:rsidTr="00333ABC">
        <w:trPr>
          <w:trHeight w:val="11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5C783" w14:textId="77777777" w:rsidR="00C50296" w:rsidRPr="00D34653" w:rsidRDefault="00C50296" w:rsidP="000023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38C6F" w14:textId="77777777" w:rsidR="00C50296" w:rsidRPr="00D34653" w:rsidRDefault="00C50296" w:rsidP="000023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Przedmiot zamówienia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F5FBD" w14:textId="77777777" w:rsidR="00C50296" w:rsidRPr="00D34653" w:rsidRDefault="00C50296" w:rsidP="000023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Wartość zamówienia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87EE0" w14:textId="77777777" w:rsidR="00C50296" w:rsidRPr="00D34653" w:rsidRDefault="00C50296" w:rsidP="000023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wykonania zamówienia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8071A" w14:textId="77777777" w:rsidR="00C50296" w:rsidRPr="00D34653" w:rsidRDefault="00C50296" w:rsidP="0000232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Podmiot, na rzecz którego zamówienie zostało wykonane</w:t>
            </w:r>
          </w:p>
        </w:tc>
      </w:tr>
      <w:tr w:rsidR="00C50296" w:rsidRPr="00D34653" w14:paraId="73029121" w14:textId="77777777" w:rsidTr="00333ABC">
        <w:trPr>
          <w:trHeight w:val="26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5582" w14:textId="77777777" w:rsidR="00C50296" w:rsidRPr="00D34653" w:rsidRDefault="00C50296" w:rsidP="0000232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617B9" w14:textId="77777777" w:rsidR="00C50296" w:rsidRPr="00D34653" w:rsidRDefault="00C50296" w:rsidP="0000232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D039" w14:textId="77777777" w:rsidR="00C50296" w:rsidRPr="00D34653" w:rsidRDefault="00C50296" w:rsidP="0000232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90780" w14:textId="77777777" w:rsidR="00C50296" w:rsidRPr="00D34653" w:rsidRDefault="00C50296" w:rsidP="0000232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1AFD1" w14:textId="77777777" w:rsidR="00C50296" w:rsidRPr="00D34653" w:rsidRDefault="00C50296" w:rsidP="0000232C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3465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6.</w:t>
            </w:r>
          </w:p>
        </w:tc>
      </w:tr>
      <w:tr w:rsidR="00C50296" w:rsidRPr="00D34653" w14:paraId="20D0298A" w14:textId="77777777" w:rsidTr="00333ABC">
        <w:trPr>
          <w:trHeight w:val="98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6A5A3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D2FCF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10FC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65E5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9CD93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50296" w:rsidRPr="00D34653" w14:paraId="62970DFF" w14:textId="77777777" w:rsidTr="00333ABC">
        <w:trPr>
          <w:trHeight w:val="10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66241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4509F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CB17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F76A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70FA" w14:textId="77777777" w:rsidR="00C50296" w:rsidRPr="00D34653" w:rsidRDefault="00C50296" w:rsidP="0000232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C4574E2" w14:textId="7F3DCA90" w:rsidR="00C50296" w:rsidRPr="00D34653" w:rsidRDefault="00C50296" w:rsidP="00C50296">
      <w:pPr>
        <w:widowControl w:val="0"/>
        <w:autoSpaceDE w:val="0"/>
        <w:autoSpaceDN w:val="0"/>
        <w:adjustRightInd w:val="0"/>
        <w:spacing w:before="120" w:after="120" w:line="259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D3465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Do wykazu należy załączyć dowody – referencje bądź inne dokumenty wystawione przez podmiot, na rzecz którego usługi były wykonywane, jeżeli z uzasadnionych przyczyn o obiektywnym charakterze wykonawca nie jest w stanie uzyskać tych dokumentów- oświadczenie wykonawcy, potwierdzające </w:t>
      </w:r>
      <w:r w:rsidRPr="00D34653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br/>
        <w:t>ich należyte wykonanie.</w:t>
      </w:r>
    </w:p>
    <w:p w14:paraId="413D0A54" w14:textId="77777777" w:rsidR="00C50296" w:rsidRPr="00D34653" w:rsidRDefault="00C50296" w:rsidP="00C50296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…………….……. </w:t>
      </w:r>
      <w:r w:rsidRPr="00D3465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(miejscowość), </w:t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>dnia ……</w:t>
      </w:r>
      <w:proofErr w:type="gramStart"/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>…….</w:t>
      </w:r>
      <w:proofErr w:type="gramEnd"/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>……. r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5DC206E4" w14:textId="77777777" w:rsidR="00C50296" w:rsidRPr="00D34653" w:rsidRDefault="00C50296" w:rsidP="00C50296">
      <w:pPr>
        <w:tabs>
          <w:tab w:val="left" w:pos="4111"/>
        </w:tabs>
        <w:spacing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                   </w:t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D34653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...........................................................................</w:t>
      </w:r>
    </w:p>
    <w:p w14:paraId="778F3284" w14:textId="77777777" w:rsidR="00C50296" w:rsidRDefault="00C50296" w:rsidP="00C50296">
      <w:pPr>
        <w:tabs>
          <w:tab w:val="left" w:pos="4253"/>
        </w:tabs>
        <w:spacing w:line="259" w:lineRule="auto"/>
        <w:ind w:left="5954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r w:rsidRPr="00D34653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(Podpis)*</w:t>
      </w:r>
    </w:p>
    <w:p w14:paraId="4B91DC0D" w14:textId="77777777" w:rsidR="00C50296" w:rsidRDefault="00C50296" w:rsidP="00C50296">
      <w:pPr>
        <w:tabs>
          <w:tab w:val="left" w:pos="4253"/>
        </w:tabs>
        <w:spacing w:line="259" w:lineRule="auto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</w:p>
    <w:p w14:paraId="2D4D9746" w14:textId="27E54344" w:rsidR="0040122A" w:rsidRPr="00333ABC" w:rsidRDefault="00C50296" w:rsidP="00333ABC">
      <w:pPr>
        <w:tabs>
          <w:tab w:val="left" w:pos="4253"/>
        </w:tabs>
        <w:spacing w:line="259" w:lineRule="auto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r w:rsidRPr="00D34653">
        <w:rPr>
          <w:rFonts w:asciiTheme="minorHAnsi" w:eastAsia="Calibri" w:hAnsiTheme="minorHAnsi" w:cstheme="minorHAnsi"/>
          <w:b/>
          <w:i/>
          <w:iCs/>
          <w:sz w:val="20"/>
          <w:szCs w:val="20"/>
          <w:lang w:eastAsia="en-US"/>
        </w:rPr>
        <w:t xml:space="preserve">* </w:t>
      </w:r>
      <w:r w:rsidRPr="00D34653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Oświadczenie musi być opatrzone przez osobę lub osoby uprawnione do reprezentowania Wykonawcy </w:t>
      </w:r>
      <w:r w:rsidRPr="00D34653"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eastAsia="en-US"/>
        </w:rPr>
        <w:t>kwalifikowanym podpisem elektronicznym, podpisem zaufanym lub podpisem osobistym.</w:t>
      </w:r>
      <w:r w:rsidRPr="00D34653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</w:t>
      </w:r>
    </w:p>
    <w:sectPr w:rsidR="0040122A" w:rsidRPr="00333ABC" w:rsidSect="00E0343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418" w:bottom="709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2BA49" w14:textId="77777777" w:rsidR="004073C3" w:rsidRDefault="004073C3">
      <w:r>
        <w:separator/>
      </w:r>
    </w:p>
  </w:endnote>
  <w:endnote w:type="continuationSeparator" w:id="0">
    <w:p w14:paraId="25919848" w14:textId="77777777" w:rsidR="004073C3" w:rsidRDefault="0040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51BF" w14:textId="77777777" w:rsidR="000F12BE" w:rsidRDefault="00835050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99022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sdt>
        <w:sdtPr>
          <w:id w:val="-1556769319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14:paraId="3F0B02CC" w14:textId="43195399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7E5D6780" wp14:editId="26FC9628">
                      <wp:extent cx="7174865" cy="635"/>
                      <wp:effectExtent l="9525" t="9525" r="6985" b="8890"/>
                      <wp:docPr id="38" name="Łącznik prosty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71B3D0F" id="Łącznik prosty 38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24772460" w14:textId="77777777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09BB4FAB" w14:textId="77777777" w:rsidR="00AD41D2" w:rsidRDefault="00AD41D2" w:rsidP="00AD41D2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366042DC" w14:textId="31D9C8E8" w:rsidR="008A6748" w:rsidRPr="008A6748" w:rsidRDefault="008A6748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A6748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C50296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A6748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C50296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A600E7C" w14:textId="77777777" w:rsidR="008A6748" w:rsidRDefault="008A67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35584780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2"/>
            <w:szCs w:val="22"/>
          </w:rPr>
          <w:id w:val="1195658240"/>
          <w:docPartObj>
            <w:docPartGallery w:val="Page Numbers (Top of Page)"/>
            <w:docPartUnique/>
          </w:docPartObj>
        </w:sdtPr>
        <w:sdtEndPr/>
        <w:sdtContent>
          <w:p w14:paraId="69BF1422" w14:textId="5141309A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8F5C566" wp14:editId="6E9E7D7E">
                      <wp:extent cx="7174865" cy="635"/>
                      <wp:effectExtent l="9525" t="9525" r="6985" b="8890"/>
                      <wp:docPr id="25" name="Łącznik prosty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3FC16B0C" id="Łącznik prosty 2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62745A4E" w14:textId="77777777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24B94924" w14:textId="77777777" w:rsidR="00AD41D2" w:rsidRDefault="00AD41D2" w:rsidP="00AD41D2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3165EEA1" w14:textId="5B5CC941" w:rsidR="008A6748" w:rsidRPr="008A6748" w:rsidRDefault="008A6748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A6748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E0343A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A6748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E0343A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2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CFE07" w14:textId="77777777" w:rsidR="004073C3" w:rsidRDefault="004073C3">
      <w:r>
        <w:separator/>
      </w:r>
    </w:p>
  </w:footnote>
  <w:footnote w:type="continuationSeparator" w:id="0">
    <w:p w14:paraId="48B6F269" w14:textId="77777777" w:rsidR="004073C3" w:rsidRDefault="00407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F9E58" w14:textId="7E7385B9" w:rsidR="001B4D14" w:rsidRPr="00AD41D2" w:rsidRDefault="00AD41D2" w:rsidP="00AD41D2">
    <w:pPr>
      <w:pStyle w:val="Nagwek"/>
      <w:tabs>
        <w:tab w:val="clear" w:pos="4536"/>
        <w:tab w:val="center" w:pos="4962"/>
      </w:tabs>
      <w:ind w:left="-1134" w:firstLine="142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0A952051" wp14:editId="3A8C8888">
          <wp:extent cx="7029450" cy="657225"/>
          <wp:effectExtent l="0" t="0" r="0" b="0"/>
          <wp:docPr id="36" name="Obraz 36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68D0211" wp14:editId="181A36ED">
              <wp:extent cx="7258050" cy="635"/>
              <wp:effectExtent l="9525" t="9525" r="9525" b="9525"/>
              <wp:docPr id="24" name="Łącznik prosty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45093F2A" id="Łącznik prosty 2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" strokecolor="black [3213]" strokeweight=".25pt">
              <v:stroke joinstyle="miter"/>
              <w10:anchorlock/>
            </v:line>
          </w:pict>
        </mc:Fallback>
      </mc:AlternateContent>
    </w:r>
  </w:p>
  <w:p w14:paraId="7C70D418" w14:textId="34AD477A" w:rsidR="00943B76" w:rsidRPr="001B4D14" w:rsidRDefault="00943B76" w:rsidP="001B4D14">
    <w:pPr>
      <w:pStyle w:val="Nagwek"/>
      <w:rPr>
        <w:rFonts w:eastAsia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E076" w14:textId="18963583" w:rsidR="000B4382" w:rsidRPr="00AD41D2" w:rsidRDefault="00AD41D2" w:rsidP="00AD41D2">
    <w:pPr>
      <w:pStyle w:val="Nagwek"/>
      <w:tabs>
        <w:tab w:val="clear" w:pos="4536"/>
        <w:tab w:val="center" w:pos="4962"/>
      </w:tabs>
      <w:ind w:left="-1134" w:firstLine="142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71057AB4" wp14:editId="50734C0F">
          <wp:extent cx="7029450" cy="657225"/>
          <wp:effectExtent l="0" t="0" r="0" b="0"/>
          <wp:docPr id="37" name="Obraz 37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0D14C63B" wp14:editId="64E3C4D9">
              <wp:extent cx="7258050" cy="635"/>
              <wp:effectExtent l="9525" t="9525" r="9525" b="9525"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13D7CDE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DwWKtE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B24B7D"/>
    <w:multiLevelType w:val="hybridMultilevel"/>
    <w:tmpl w:val="D6AE6416"/>
    <w:lvl w:ilvl="0" w:tplc="7C30C0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E6A0C6A"/>
    <w:multiLevelType w:val="hybridMultilevel"/>
    <w:tmpl w:val="A8461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777065">
    <w:abstractNumId w:val="1"/>
  </w:num>
  <w:num w:numId="2" w16cid:durableId="2969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0A"/>
    <w:rsid w:val="000071CB"/>
    <w:rsid w:val="00015004"/>
    <w:rsid w:val="00023341"/>
    <w:rsid w:val="00036280"/>
    <w:rsid w:val="000541F7"/>
    <w:rsid w:val="000547CA"/>
    <w:rsid w:val="00061F20"/>
    <w:rsid w:val="0008086A"/>
    <w:rsid w:val="00080D83"/>
    <w:rsid w:val="00091504"/>
    <w:rsid w:val="000B2663"/>
    <w:rsid w:val="000B4382"/>
    <w:rsid w:val="000C74B3"/>
    <w:rsid w:val="000D283E"/>
    <w:rsid w:val="000D4BB4"/>
    <w:rsid w:val="000E20B3"/>
    <w:rsid w:val="000E47B6"/>
    <w:rsid w:val="000E6ABE"/>
    <w:rsid w:val="000F12BE"/>
    <w:rsid w:val="00111B09"/>
    <w:rsid w:val="00124D4A"/>
    <w:rsid w:val="001304E7"/>
    <w:rsid w:val="00130B23"/>
    <w:rsid w:val="0013154D"/>
    <w:rsid w:val="00135FC5"/>
    <w:rsid w:val="00141497"/>
    <w:rsid w:val="00147D7C"/>
    <w:rsid w:val="00166D5E"/>
    <w:rsid w:val="001B210F"/>
    <w:rsid w:val="001B4D14"/>
    <w:rsid w:val="001B5B0F"/>
    <w:rsid w:val="001B61D0"/>
    <w:rsid w:val="0021775E"/>
    <w:rsid w:val="00223827"/>
    <w:rsid w:val="0023750E"/>
    <w:rsid w:val="00241C1F"/>
    <w:rsid w:val="002425AE"/>
    <w:rsid w:val="00245667"/>
    <w:rsid w:val="00246BF0"/>
    <w:rsid w:val="00260A2C"/>
    <w:rsid w:val="00266528"/>
    <w:rsid w:val="00293095"/>
    <w:rsid w:val="00297B1E"/>
    <w:rsid w:val="002A7927"/>
    <w:rsid w:val="002C6347"/>
    <w:rsid w:val="00315823"/>
    <w:rsid w:val="00315901"/>
    <w:rsid w:val="00320AAC"/>
    <w:rsid w:val="00325198"/>
    <w:rsid w:val="003302FE"/>
    <w:rsid w:val="00333ABC"/>
    <w:rsid w:val="0033624B"/>
    <w:rsid w:val="0035482A"/>
    <w:rsid w:val="003602D1"/>
    <w:rsid w:val="003619F2"/>
    <w:rsid w:val="00365820"/>
    <w:rsid w:val="003660A7"/>
    <w:rsid w:val="00366CBD"/>
    <w:rsid w:val="003717B9"/>
    <w:rsid w:val="00373881"/>
    <w:rsid w:val="00373BF3"/>
    <w:rsid w:val="00384B57"/>
    <w:rsid w:val="00397C4B"/>
    <w:rsid w:val="003B1549"/>
    <w:rsid w:val="003C554F"/>
    <w:rsid w:val="003E3721"/>
    <w:rsid w:val="003F6795"/>
    <w:rsid w:val="00400A05"/>
    <w:rsid w:val="0040122A"/>
    <w:rsid w:val="0040149C"/>
    <w:rsid w:val="00405640"/>
    <w:rsid w:val="004073C3"/>
    <w:rsid w:val="00414478"/>
    <w:rsid w:val="00414EFE"/>
    <w:rsid w:val="00472DB1"/>
    <w:rsid w:val="004847A2"/>
    <w:rsid w:val="00492BD3"/>
    <w:rsid w:val="004A3C27"/>
    <w:rsid w:val="004A3CA5"/>
    <w:rsid w:val="004B70BD"/>
    <w:rsid w:val="004D075A"/>
    <w:rsid w:val="004F54DC"/>
    <w:rsid w:val="004F7894"/>
    <w:rsid w:val="00514D47"/>
    <w:rsid w:val="0052111D"/>
    <w:rsid w:val="00545137"/>
    <w:rsid w:val="0055529F"/>
    <w:rsid w:val="00567AB6"/>
    <w:rsid w:val="00567D23"/>
    <w:rsid w:val="005760A9"/>
    <w:rsid w:val="00585DCD"/>
    <w:rsid w:val="00594464"/>
    <w:rsid w:val="005B0591"/>
    <w:rsid w:val="005B40C1"/>
    <w:rsid w:val="00617132"/>
    <w:rsid w:val="00622781"/>
    <w:rsid w:val="00640BFF"/>
    <w:rsid w:val="00654EAB"/>
    <w:rsid w:val="00673F9D"/>
    <w:rsid w:val="006873D1"/>
    <w:rsid w:val="0069621B"/>
    <w:rsid w:val="00697BFB"/>
    <w:rsid w:val="006A43B9"/>
    <w:rsid w:val="006B4267"/>
    <w:rsid w:val="006E1FFC"/>
    <w:rsid w:val="006F209E"/>
    <w:rsid w:val="0070015B"/>
    <w:rsid w:val="00727F94"/>
    <w:rsid w:val="007337EB"/>
    <w:rsid w:val="00735F40"/>
    <w:rsid w:val="00736B90"/>
    <w:rsid w:val="00741667"/>
    <w:rsid w:val="00742484"/>
    <w:rsid w:val="00745D18"/>
    <w:rsid w:val="0076405C"/>
    <w:rsid w:val="00776530"/>
    <w:rsid w:val="00787FBC"/>
    <w:rsid w:val="00791E8E"/>
    <w:rsid w:val="00794E9F"/>
    <w:rsid w:val="007A0109"/>
    <w:rsid w:val="007B2500"/>
    <w:rsid w:val="007D61D6"/>
    <w:rsid w:val="007E1B19"/>
    <w:rsid w:val="007E3771"/>
    <w:rsid w:val="007F3623"/>
    <w:rsid w:val="008244DD"/>
    <w:rsid w:val="00827311"/>
    <w:rsid w:val="00834BB4"/>
    <w:rsid w:val="00835050"/>
    <w:rsid w:val="00835187"/>
    <w:rsid w:val="00844969"/>
    <w:rsid w:val="008630BD"/>
    <w:rsid w:val="00873501"/>
    <w:rsid w:val="00876326"/>
    <w:rsid w:val="0087789E"/>
    <w:rsid w:val="00882E7B"/>
    <w:rsid w:val="00885F0A"/>
    <w:rsid w:val="008945D9"/>
    <w:rsid w:val="008A2E7A"/>
    <w:rsid w:val="008A6748"/>
    <w:rsid w:val="008E234B"/>
    <w:rsid w:val="0091359C"/>
    <w:rsid w:val="00943B76"/>
    <w:rsid w:val="0096249D"/>
    <w:rsid w:val="00973790"/>
    <w:rsid w:val="0098661C"/>
    <w:rsid w:val="00987DD9"/>
    <w:rsid w:val="009C4147"/>
    <w:rsid w:val="009C60CC"/>
    <w:rsid w:val="009D71C1"/>
    <w:rsid w:val="009E2FC1"/>
    <w:rsid w:val="009F2CF0"/>
    <w:rsid w:val="00A04690"/>
    <w:rsid w:val="00A1592B"/>
    <w:rsid w:val="00A353F7"/>
    <w:rsid w:val="00A40DD3"/>
    <w:rsid w:val="00A50C01"/>
    <w:rsid w:val="00A535B8"/>
    <w:rsid w:val="00A619F6"/>
    <w:rsid w:val="00A634B6"/>
    <w:rsid w:val="00A8311B"/>
    <w:rsid w:val="00AD1EFE"/>
    <w:rsid w:val="00AD41D2"/>
    <w:rsid w:val="00AE0A93"/>
    <w:rsid w:val="00AE54D9"/>
    <w:rsid w:val="00AF2D8C"/>
    <w:rsid w:val="00AF3B46"/>
    <w:rsid w:val="00B01F08"/>
    <w:rsid w:val="00B13C8B"/>
    <w:rsid w:val="00B16E8F"/>
    <w:rsid w:val="00B23FE3"/>
    <w:rsid w:val="00B30401"/>
    <w:rsid w:val="00B35B51"/>
    <w:rsid w:val="00B6637D"/>
    <w:rsid w:val="00B70066"/>
    <w:rsid w:val="00B906AD"/>
    <w:rsid w:val="00BA7CF0"/>
    <w:rsid w:val="00BB76D0"/>
    <w:rsid w:val="00BC363C"/>
    <w:rsid w:val="00BD78CB"/>
    <w:rsid w:val="00C25AF3"/>
    <w:rsid w:val="00C50296"/>
    <w:rsid w:val="00C551B3"/>
    <w:rsid w:val="00C62742"/>
    <w:rsid w:val="00C62C24"/>
    <w:rsid w:val="00C635B6"/>
    <w:rsid w:val="00C72077"/>
    <w:rsid w:val="00C91F0A"/>
    <w:rsid w:val="00CA5CBD"/>
    <w:rsid w:val="00CC0A47"/>
    <w:rsid w:val="00CE005B"/>
    <w:rsid w:val="00D0361A"/>
    <w:rsid w:val="00D30ADD"/>
    <w:rsid w:val="00D35E6A"/>
    <w:rsid w:val="00D43A0D"/>
    <w:rsid w:val="00D46867"/>
    <w:rsid w:val="00D526F3"/>
    <w:rsid w:val="00D55912"/>
    <w:rsid w:val="00D80C8B"/>
    <w:rsid w:val="00DA2034"/>
    <w:rsid w:val="00DB51DC"/>
    <w:rsid w:val="00DC6C98"/>
    <w:rsid w:val="00DC733E"/>
    <w:rsid w:val="00DD63C8"/>
    <w:rsid w:val="00DE3073"/>
    <w:rsid w:val="00DF57BE"/>
    <w:rsid w:val="00E0343A"/>
    <w:rsid w:val="00E06500"/>
    <w:rsid w:val="00E303C0"/>
    <w:rsid w:val="00E57060"/>
    <w:rsid w:val="00E8149D"/>
    <w:rsid w:val="00E87616"/>
    <w:rsid w:val="00EA5C16"/>
    <w:rsid w:val="00EB5DB9"/>
    <w:rsid w:val="00EF000D"/>
    <w:rsid w:val="00EF39C4"/>
    <w:rsid w:val="00F00629"/>
    <w:rsid w:val="00F15997"/>
    <w:rsid w:val="00F350AD"/>
    <w:rsid w:val="00F35968"/>
    <w:rsid w:val="00F37AF8"/>
    <w:rsid w:val="00F431DC"/>
    <w:rsid w:val="00F545A3"/>
    <w:rsid w:val="00F57601"/>
    <w:rsid w:val="00F65DDE"/>
    <w:rsid w:val="00F8419C"/>
    <w:rsid w:val="00F92F2E"/>
    <w:rsid w:val="00FA7401"/>
    <w:rsid w:val="00FB0F37"/>
    <w:rsid w:val="00FB5706"/>
    <w:rsid w:val="00FE5F85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D9EDCB"/>
  <w15:docId w15:val="{D8F52E16-4209-45AD-B44C-A6CAC599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82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0B43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B438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A3C27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8A6748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CB090-B86C-4E5D-B759-9AA26260D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3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Anna Sikora</cp:lastModifiedBy>
  <cp:revision>5</cp:revision>
  <cp:lastPrinted>2024-09-03T11:02:00Z</cp:lastPrinted>
  <dcterms:created xsi:type="dcterms:W3CDTF">2026-01-28T09:56:00Z</dcterms:created>
  <dcterms:modified xsi:type="dcterms:W3CDTF">2026-04-17T20:10:00Z</dcterms:modified>
</cp:coreProperties>
</file>