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286" w14:textId="77777777" w:rsidR="009B0250" w:rsidRPr="009B0250" w:rsidRDefault="009B0250" w:rsidP="009B0250">
      <w:pPr>
        <w:tabs>
          <w:tab w:val="num" w:pos="0"/>
          <w:tab w:val="left" w:pos="6804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  <w:u w:val="single"/>
        </w:rPr>
      </w:pPr>
      <w:r w:rsidRPr="009B0250">
        <w:rPr>
          <w:rFonts w:asciiTheme="minorHAnsi" w:hAnsiTheme="minorHAnsi" w:cstheme="minorHAnsi"/>
          <w:bCs/>
          <w:sz w:val="20"/>
          <w:szCs w:val="20"/>
          <w:u w:val="single"/>
        </w:rPr>
        <w:t xml:space="preserve">  ZAŁĄCZNIK NR 3 DO SWZ</w:t>
      </w:r>
    </w:p>
    <w:p w14:paraId="5A3B8645" w14:textId="77777777" w:rsidR="009B0250" w:rsidRPr="009B0250" w:rsidRDefault="009B0250" w:rsidP="009B0250">
      <w:pPr>
        <w:ind w:left="6237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b/>
          <w:sz w:val="20"/>
          <w:szCs w:val="20"/>
          <w:lang w:eastAsia="en-US"/>
        </w:rPr>
        <w:t>Zamawiający:</w:t>
      </w:r>
    </w:p>
    <w:p w14:paraId="2E94CB06" w14:textId="77777777" w:rsidR="002243E7" w:rsidRPr="002243E7" w:rsidRDefault="002243E7" w:rsidP="002243E7">
      <w:pPr>
        <w:spacing w:after="60" w:line="259" w:lineRule="auto"/>
        <w:ind w:left="6237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2243E7">
        <w:rPr>
          <w:rFonts w:ascii="Calibri" w:eastAsia="Calibri" w:hAnsi="Calibri" w:cs="Calibri"/>
          <w:b/>
          <w:sz w:val="20"/>
          <w:szCs w:val="20"/>
          <w:lang w:eastAsia="en-US"/>
        </w:rPr>
        <w:t>Gmina Przywidz</w:t>
      </w:r>
    </w:p>
    <w:p w14:paraId="1D3D83BE" w14:textId="77777777" w:rsidR="002243E7" w:rsidRPr="002243E7" w:rsidRDefault="002243E7" w:rsidP="002243E7">
      <w:pPr>
        <w:spacing w:after="60" w:line="276" w:lineRule="auto"/>
        <w:ind w:left="6237" w:hanging="1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2243E7">
        <w:rPr>
          <w:rFonts w:ascii="Calibri" w:eastAsia="Calibri" w:hAnsi="Calibri" w:cs="Calibri"/>
          <w:b/>
          <w:sz w:val="20"/>
          <w:szCs w:val="20"/>
          <w:lang w:eastAsia="en-US"/>
        </w:rPr>
        <w:t>ul. Gdańska 7</w:t>
      </w:r>
    </w:p>
    <w:p w14:paraId="500E6481" w14:textId="77777777" w:rsidR="002243E7" w:rsidRPr="002243E7" w:rsidRDefault="002243E7" w:rsidP="002243E7">
      <w:pPr>
        <w:spacing w:line="276" w:lineRule="auto"/>
        <w:ind w:left="5528" w:firstLine="708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243E7">
        <w:rPr>
          <w:rFonts w:ascii="Calibri" w:eastAsia="Calibri" w:hAnsi="Calibri" w:cs="Calibri"/>
          <w:b/>
          <w:sz w:val="20"/>
          <w:szCs w:val="20"/>
          <w:lang w:eastAsia="en-US"/>
        </w:rPr>
        <w:t>83-047 Przywidz</w:t>
      </w:r>
      <w:r w:rsidRPr="002243E7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</w:t>
      </w:r>
    </w:p>
    <w:p w14:paraId="43230936" w14:textId="2CF50D5D" w:rsidR="009B0250" w:rsidRPr="009B0250" w:rsidRDefault="009B0250" w:rsidP="002243E7">
      <w:pPr>
        <w:spacing w:line="276" w:lineRule="auto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b/>
          <w:sz w:val="20"/>
          <w:szCs w:val="20"/>
          <w:lang w:eastAsia="en-US"/>
        </w:rPr>
        <w:t>Wykonawca:</w:t>
      </w:r>
    </w:p>
    <w:p w14:paraId="32252D04" w14:textId="77777777" w:rsidR="009B0250" w:rsidRPr="009B0250" w:rsidRDefault="009B0250" w:rsidP="009B0250">
      <w:pPr>
        <w:tabs>
          <w:tab w:val="right" w:leader="underscore" w:pos="4536"/>
        </w:tabs>
        <w:spacing w:line="360" w:lineRule="auto"/>
        <w:ind w:right="4870"/>
        <w:rPr>
          <w:rFonts w:asciiTheme="minorHAns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p w14:paraId="573CC878" w14:textId="77777777" w:rsidR="009B0250" w:rsidRPr="009B0250" w:rsidRDefault="009B0250" w:rsidP="009B0250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p w14:paraId="22523A57" w14:textId="43DE46B2" w:rsidR="009B0250" w:rsidRPr="009B0250" w:rsidRDefault="009B0250" w:rsidP="009B0250">
      <w:pPr>
        <w:ind w:right="4392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i/>
          <w:sz w:val="20"/>
          <w:szCs w:val="20"/>
          <w:lang w:eastAsia="en-US"/>
        </w:rPr>
        <w:t>(pełna nazwa/firma, adres, w zależności od podmiotu: NIP/PESEL, KRS/CEiDG)</w:t>
      </w:r>
    </w:p>
    <w:p w14:paraId="4794D6B9" w14:textId="77777777" w:rsidR="009B0250" w:rsidRPr="009B0250" w:rsidRDefault="009B0250" w:rsidP="009B0250">
      <w:pPr>
        <w:spacing w:before="120"/>
        <w:ind w:right="4871"/>
        <w:rPr>
          <w:rFonts w:asciiTheme="minorHAnsi" w:hAnsiTheme="minorHAnsi" w:cstheme="minorHAnsi"/>
          <w:sz w:val="20"/>
          <w:szCs w:val="20"/>
          <w:u w:val="single"/>
          <w:lang w:eastAsia="en-US"/>
        </w:rPr>
      </w:pPr>
      <w:r w:rsidRPr="009B0250">
        <w:rPr>
          <w:rFonts w:asciiTheme="minorHAnsi" w:hAnsiTheme="minorHAnsi" w:cstheme="minorHAnsi"/>
          <w:sz w:val="20"/>
          <w:szCs w:val="20"/>
          <w:u w:val="single"/>
          <w:lang w:eastAsia="en-US"/>
        </w:rPr>
        <w:t>reprezentowany przez:</w:t>
      </w:r>
    </w:p>
    <w:p w14:paraId="33FE5D1C" w14:textId="77777777" w:rsidR="009B0250" w:rsidRPr="009B0250" w:rsidRDefault="009B0250" w:rsidP="009B0250">
      <w:pPr>
        <w:tabs>
          <w:tab w:val="right" w:leader="underscore" w:pos="4536"/>
        </w:tabs>
        <w:ind w:right="4870"/>
        <w:rPr>
          <w:rFonts w:asciiTheme="minorHAns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p w14:paraId="4046D636" w14:textId="77777777" w:rsidR="009B0250" w:rsidRPr="009B0250" w:rsidRDefault="009B0250" w:rsidP="009B0250">
      <w:pPr>
        <w:tabs>
          <w:tab w:val="right" w:leader="underscore" w:pos="4536"/>
        </w:tabs>
        <w:ind w:right="4871"/>
        <w:rPr>
          <w:rFonts w:asciiTheme="minorHAns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p w14:paraId="7894A3B0" w14:textId="77777777" w:rsidR="009B0250" w:rsidRPr="009B0250" w:rsidRDefault="009B0250" w:rsidP="009B0250">
      <w:pPr>
        <w:spacing w:line="360" w:lineRule="auto"/>
        <w:ind w:right="4250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i/>
          <w:sz w:val="20"/>
          <w:szCs w:val="20"/>
          <w:lang w:eastAsia="en-US"/>
        </w:rPr>
        <w:t>(imię, nazwisko, stanowisko/podstawa do reprezentacji)</w:t>
      </w:r>
    </w:p>
    <w:p w14:paraId="7958A17A" w14:textId="77777777" w:rsidR="009B0250" w:rsidRPr="009B0250" w:rsidRDefault="009B0250" w:rsidP="009B0250">
      <w:pPr>
        <w:spacing w:before="240"/>
        <w:jc w:val="center"/>
        <w:rPr>
          <w:rFonts w:asciiTheme="minorHAnsi" w:hAnsiTheme="minorHAnsi" w:cstheme="minorHAnsi"/>
          <w:b/>
          <w:sz w:val="20"/>
          <w:szCs w:val="20"/>
          <w:u w:val="single"/>
          <w:lang w:eastAsia="en-US"/>
        </w:rPr>
      </w:pPr>
      <w:r w:rsidRPr="009B0250">
        <w:rPr>
          <w:rFonts w:asciiTheme="minorHAnsi" w:hAnsiTheme="minorHAnsi" w:cstheme="minorHAnsi"/>
          <w:b/>
          <w:sz w:val="20"/>
          <w:szCs w:val="20"/>
          <w:u w:val="single"/>
          <w:lang w:eastAsia="en-US"/>
        </w:rPr>
        <w:t xml:space="preserve">OŚWIADCZENIE WYKONAWCY </w:t>
      </w:r>
    </w:p>
    <w:p w14:paraId="5837BFFA" w14:textId="77777777" w:rsidR="009B0250" w:rsidRPr="009B0250" w:rsidRDefault="009B0250" w:rsidP="009B0250">
      <w:pPr>
        <w:pBdr>
          <w:bottom w:val="double" w:sz="4" w:space="1" w:color="auto"/>
        </w:pBdr>
        <w:shd w:val="clear" w:color="auto" w:fill="D9D9D9"/>
        <w:jc w:val="center"/>
        <w:rPr>
          <w:rFonts w:asciiTheme="minorHAnsi" w:hAnsiTheme="minorHAnsi" w:cstheme="minorHAnsi"/>
          <w:sz w:val="20"/>
          <w:szCs w:val="20"/>
          <w:lang w:eastAsia="x-none"/>
        </w:rPr>
      </w:pPr>
      <w:r w:rsidRPr="009B0250">
        <w:rPr>
          <w:rFonts w:asciiTheme="minorHAnsi" w:hAnsiTheme="minorHAnsi" w:cstheme="minorHAnsi"/>
          <w:sz w:val="20"/>
          <w:szCs w:val="20"/>
          <w:lang w:eastAsia="x-none"/>
        </w:rPr>
        <w:t>w zakresie art. 108 ust. 1 pkt 5 ustawy p.z.p., o braku przynależności do tej samej grupy kapitałowej, w rozumieniu ustawy z dnia 16 lutego 2007 r. o ochronie konkurencji i konsumentów</w:t>
      </w:r>
    </w:p>
    <w:p w14:paraId="6DCCC0FE" w14:textId="77777777" w:rsidR="009B0250" w:rsidRPr="009B0250" w:rsidRDefault="009B0250" w:rsidP="009B0250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B0250">
        <w:rPr>
          <w:rFonts w:asciiTheme="minorHAnsi" w:hAnsiTheme="minorHAnsi" w:cstheme="minorHAnsi"/>
          <w:sz w:val="20"/>
          <w:szCs w:val="20"/>
          <w:lang w:eastAsia="en-US"/>
        </w:rPr>
        <w:t xml:space="preserve">Na potrzeby postępowania o udzielenie zamówienia publicznego pn. </w:t>
      </w:r>
    </w:p>
    <w:p w14:paraId="2FB47761" w14:textId="77777777" w:rsidR="00655B7B" w:rsidRPr="00655B7B" w:rsidRDefault="00655B7B" w:rsidP="00655B7B">
      <w:pPr>
        <w:pStyle w:val="Akapitzlist"/>
        <w:widowControl w:val="0"/>
        <w:tabs>
          <w:tab w:val="left" w:pos="712"/>
          <w:tab w:val="left" w:pos="782"/>
        </w:tabs>
        <w:autoSpaceDE w:val="0"/>
        <w:autoSpaceDN w:val="0"/>
        <w:spacing w:before="121"/>
        <w:ind w:left="782" w:right="426"/>
        <w:contextualSpacing w:val="0"/>
        <w:jc w:val="center"/>
        <w:rPr>
          <w:rFonts w:asciiTheme="minorHAnsi" w:hAnsiTheme="minorHAnsi" w:cstheme="minorHAnsi"/>
          <w:b/>
          <w:bCs/>
          <w:sz w:val="20"/>
        </w:rPr>
      </w:pPr>
      <w:r w:rsidRPr="00655B7B">
        <w:rPr>
          <w:rFonts w:asciiTheme="minorHAnsi" w:hAnsiTheme="minorHAnsi" w:cstheme="minorHAnsi"/>
          <w:b/>
          <w:bCs/>
          <w:sz w:val="20"/>
        </w:rPr>
        <w:t>"Termomodernizacja budynku Ośrodka Zdrowia w Przywidzu”</w:t>
      </w:r>
    </w:p>
    <w:p w14:paraId="6314D50B" w14:textId="73917EA5" w:rsidR="009B0250" w:rsidRPr="009B0250" w:rsidRDefault="009B0250" w:rsidP="009B0250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13E021B" w14:textId="77777777" w:rsidR="009B0250" w:rsidRPr="009B0250" w:rsidRDefault="009B0250" w:rsidP="009B025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hAnsiTheme="minorHAnsi" w:cstheme="minorHAnsi"/>
          <w:sz w:val="20"/>
          <w:szCs w:val="20"/>
          <w:lang w:eastAsia="en-US"/>
        </w:rPr>
        <w:t>oświadczam co następuje:</w:t>
      </w:r>
    </w:p>
    <w:p w14:paraId="32E389FF" w14:textId="77777777" w:rsidR="009B0250" w:rsidRPr="009B0250" w:rsidRDefault="009B0250" w:rsidP="009B0250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E31BA5A" w14:textId="77777777" w:rsidR="009B0250" w:rsidRPr="009B0250" w:rsidRDefault="009B0250" w:rsidP="009B0250">
      <w:pPr>
        <w:widowControl w:val="0"/>
        <w:numPr>
          <w:ilvl w:val="0"/>
          <w:numId w:val="3"/>
        </w:numPr>
        <w:adjustRightInd w:val="0"/>
        <w:spacing w:after="160" w:line="276" w:lineRule="auto"/>
        <w:jc w:val="both"/>
        <w:textAlignment w:val="baseline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* </w:t>
      </w: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>oświadczam, że przynależę do tej samej grupy kapitałowej z następującymi Wykonawcami, którzy złożyli oferty w niniejszym postępowaniu o udzielenia zamówienia:</w:t>
      </w:r>
    </w:p>
    <w:p w14:paraId="34C6E9CF" w14:textId="77777777" w:rsidR="009B0250" w:rsidRPr="009B0250" w:rsidRDefault="009B0250" w:rsidP="009B0250">
      <w:pPr>
        <w:widowControl w:val="0"/>
        <w:tabs>
          <w:tab w:val="right" w:leader="underscore" w:pos="9356"/>
        </w:tabs>
        <w:spacing w:after="160"/>
        <w:ind w:left="44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1) </w:t>
      </w: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4E047F3E" w14:textId="77777777" w:rsidR="009B0250" w:rsidRPr="009B0250" w:rsidRDefault="009B0250" w:rsidP="009B0250">
      <w:pPr>
        <w:widowControl w:val="0"/>
        <w:tabs>
          <w:tab w:val="right" w:leader="underscore" w:pos="9356"/>
        </w:tabs>
        <w:spacing w:after="160"/>
        <w:ind w:left="44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2) </w:t>
      </w: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1D924D95" w14:textId="77777777" w:rsidR="009B0250" w:rsidRPr="009B0250" w:rsidRDefault="009B0250" w:rsidP="009B0250">
      <w:pPr>
        <w:tabs>
          <w:tab w:val="left" w:pos="0"/>
        </w:tabs>
        <w:spacing w:after="160"/>
        <w:ind w:left="44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>Przedstawiam w załączeniu następujące dowody:</w:t>
      </w:r>
    </w:p>
    <w:p w14:paraId="10B721BA" w14:textId="77777777" w:rsidR="009B0250" w:rsidRPr="009B0250" w:rsidRDefault="009B0250" w:rsidP="009B0250">
      <w:pPr>
        <w:tabs>
          <w:tab w:val="right" w:leader="underscore" w:pos="9356"/>
        </w:tabs>
        <w:spacing w:after="160"/>
        <w:ind w:left="44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5C9592D1" w14:textId="77777777" w:rsidR="009B0250" w:rsidRPr="009B0250" w:rsidRDefault="009B0250" w:rsidP="009B0250">
      <w:pPr>
        <w:tabs>
          <w:tab w:val="right" w:leader="underscore" w:pos="9356"/>
        </w:tabs>
        <w:spacing w:after="160"/>
        <w:ind w:left="44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,</w:t>
      </w:r>
    </w:p>
    <w:p w14:paraId="712E493E" w14:textId="77777777" w:rsidR="009B0250" w:rsidRPr="009B0250" w:rsidRDefault="009B0250" w:rsidP="009B0250">
      <w:pPr>
        <w:tabs>
          <w:tab w:val="left" w:pos="0"/>
        </w:tabs>
        <w:spacing w:after="160"/>
        <w:ind w:left="44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>że powiązania z Wykonawcą/Wykonawcami:</w:t>
      </w:r>
    </w:p>
    <w:p w14:paraId="17BCD041" w14:textId="77777777" w:rsidR="009B0250" w:rsidRPr="009B0250" w:rsidRDefault="009B0250" w:rsidP="009B0250">
      <w:pPr>
        <w:tabs>
          <w:tab w:val="right" w:leader="underscore" w:pos="9356"/>
        </w:tabs>
        <w:ind w:left="448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418E037D" w14:textId="77777777" w:rsidR="009B0250" w:rsidRPr="009B0250" w:rsidRDefault="009B0250" w:rsidP="009B0250">
      <w:pPr>
        <w:tabs>
          <w:tab w:val="left" w:pos="0"/>
        </w:tabs>
        <w:spacing w:after="160"/>
        <w:ind w:left="446"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(nazwa i adres Wykonawcy)</w:t>
      </w:r>
    </w:p>
    <w:p w14:paraId="00289CE5" w14:textId="77777777" w:rsidR="009B0250" w:rsidRPr="009B0250" w:rsidRDefault="009B0250" w:rsidP="009B0250">
      <w:pPr>
        <w:tabs>
          <w:tab w:val="left" w:pos="0"/>
        </w:tabs>
        <w:spacing w:after="160"/>
        <w:ind w:left="44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>nie prowadzą do zakłócenia konkurencji w postępowaniu o udzielenie zamówienia.</w:t>
      </w:r>
    </w:p>
    <w:p w14:paraId="31179F6F" w14:textId="77777777" w:rsidR="009B0250" w:rsidRPr="009B0250" w:rsidRDefault="009B0250" w:rsidP="009B0250">
      <w:pPr>
        <w:widowControl w:val="0"/>
        <w:numPr>
          <w:ilvl w:val="0"/>
          <w:numId w:val="3"/>
        </w:numPr>
        <w:adjustRightInd w:val="0"/>
        <w:spacing w:after="160" w:line="276" w:lineRule="auto"/>
        <w:jc w:val="both"/>
        <w:textAlignment w:val="baseline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*</w:t>
      </w: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oświadczam, że nie przynależę do tej samej grupy kapitałowej z wykonawcami, którzy złożyli oferty w niniejszym postępowaniu o udzielenia zamówienia.</w:t>
      </w:r>
    </w:p>
    <w:p w14:paraId="724C3F89" w14:textId="77777777" w:rsidR="009B0250" w:rsidRDefault="009B0250" w:rsidP="009B0250">
      <w:pPr>
        <w:widowControl w:val="0"/>
        <w:numPr>
          <w:ilvl w:val="0"/>
          <w:numId w:val="3"/>
        </w:numPr>
        <w:adjustRightInd w:val="0"/>
        <w:spacing w:after="160" w:line="360" w:lineRule="auto"/>
        <w:jc w:val="both"/>
        <w:textAlignment w:val="baseline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>* oświadczam, że nie przynależę do jakiejkolwiek grupy kapitałowej.</w:t>
      </w:r>
    </w:p>
    <w:p w14:paraId="114F417B" w14:textId="628715D9" w:rsidR="009B0250" w:rsidRPr="009B0250" w:rsidRDefault="009B0250" w:rsidP="009B0250">
      <w:pPr>
        <w:widowControl w:val="0"/>
        <w:adjustRightInd w:val="0"/>
        <w:spacing w:after="160" w:line="360" w:lineRule="auto"/>
        <w:jc w:val="both"/>
        <w:textAlignment w:val="baseline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* - nieodpowiednie skreślić</w:t>
      </w:r>
    </w:p>
    <w:p w14:paraId="722E6DAB" w14:textId="77777777" w:rsidR="009B0250" w:rsidRPr="009B0250" w:rsidRDefault="009B0250" w:rsidP="009B0250">
      <w:pPr>
        <w:spacing w:before="240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>__________________, ____________________</w:t>
      </w:r>
    </w:p>
    <w:p w14:paraId="086D06F6" w14:textId="77777777" w:rsidR="00413AAD" w:rsidRDefault="009B0250" w:rsidP="009B0250">
      <w:pPr>
        <w:tabs>
          <w:tab w:val="center" w:pos="1276"/>
          <w:tab w:val="center" w:pos="3119"/>
        </w:tabs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Miejscowość, </w:t>
      </w:r>
      <w:r w:rsidRPr="009B0250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data</w:t>
      </w: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                                    </w:t>
      </w:r>
    </w:p>
    <w:p w14:paraId="258D6B17" w14:textId="7CB12312" w:rsidR="009B0250" w:rsidRDefault="00413AAD" w:rsidP="009B0250">
      <w:pPr>
        <w:tabs>
          <w:tab w:val="center" w:pos="1276"/>
          <w:tab w:val="center" w:pos="3119"/>
        </w:tabs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ab/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="009B0250" w:rsidRPr="009B025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 _______________________________</w:t>
      </w:r>
    </w:p>
    <w:p w14:paraId="34ACC547" w14:textId="77777777" w:rsidR="009B0250" w:rsidRDefault="009B0250" w:rsidP="009B0250">
      <w:pPr>
        <w:tabs>
          <w:tab w:val="center" w:pos="7230"/>
        </w:tabs>
        <w:ind w:left="6096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9B0250"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(Podpis)*</w:t>
      </w:r>
      <w:r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</w:t>
      </w:r>
    </w:p>
    <w:p w14:paraId="1917B64F" w14:textId="47B59092" w:rsidR="009B0250" w:rsidRPr="009B0250" w:rsidRDefault="009B0250" w:rsidP="009B0250">
      <w:pPr>
        <w:tabs>
          <w:tab w:val="center" w:pos="7230"/>
        </w:tabs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9B0250">
        <w:rPr>
          <w:rFonts w:asciiTheme="minorHAnsi" w:eastAsia="Calibri" w:hAnsiTheme="minorHAnsi" w:cstheme="minorHAnsi"/>
          <w:b/>
          <w:i/>
          <w:iCs/>
          <w:sz w:val="18"/>
          <w:szCs w:val="18"/>
          <w:lang w:eastAsia="en-US"/>
        </w:rPr>
        <w:t xml:space="preserve">* </w:t>
      </w:r>
      <w:r w:rsidRPr="009B0250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Oświadczenie musi być opatrzone przez osobę lub osoby uprawnione do reprezentowania Wykonawcy </w:t>
      </w:r>
      <w:r w:rsidRPr="009B0250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>kwalifikowanym podpisem elektronicznym</w:t>
      </w:r>
      <w:r w:rsidR="003961F1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 xml:space="preserve"> lub </w:t>
      </w:r>
      <w:r w:rsidRPr="009B0250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>podpisem zaufanym lub podpisem osobistym</w:t>
      </w:r>
      <w:r w:rsidR="003961F1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 xml:space="preserve"> z użyciem e-dowodu</w:t>
      </w:r>
      <w:r w:rsidRPr="009B0250">
        <w:rPr>
          <w:rFonts w:asciiTheme="minorHAnsi" w:eastAsia="Calibri" w:hAnsiTheme="minorHAnsi" w:cstheme="minorHAnsi"/>
          <w:b/>
          <w:bCs/>
          <w:i/>
          <w:iCs/>
          <w:sz w:val="18"/>
          <w:szCs w:val="18"/>
          <w:lang w:eastAsia="en-US"/>
        </w:rPr>
        <w:t>.</w:t>
      </w:r>
      <w:r w:rsidRPr="009B0250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</w:t>
      </w:r>
    </w:p>
    <w:sectPr w:rsidR="009B0250" w:rsidRPr="009B0250" w:rsidSect="00E0343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5" w:right="1418" w:bottom="709" w:left="1418" w:header="14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53272" w14:textId="77777777" w:rsidR="000D3C41" w:rsidRDefault="000D3C41">
      <w:r>
        <w:separator/>
      </w:r>
    </w:p>
  </w:endnote>
  <w:endnote w:type="continuationSeparator" w:id="0">
    <w:p w14:paraId="2DCC4D19" w14:textId="77777777" w:rsidR="000D3C41" w:rsidRDefault="000D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51BF" w14:textId="77777777" w:rsidR="000F12BE" w:rsidRDefault="00835050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99022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sdt>
        <w:sdtPr>
          <w:id w:val="-1556769319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14:paraId="3F0B02CC" w14:textId="43195399" w:rsidR="00AD41D2" w:rsidRDefault="00AD41D2" w:rsidP="00AD41D2">
            <w:pPr>
              <w:pStyle w:val="Stopka"/>
              <w:ind w:left="-1134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7E5D6780" wp14:editId="26FC9628">
                      <wp:extent cx="7174865" cy="635"/>
                      <wp:effectExtent l="9525" t="9525" r="6985" b="8890"/>
                      <wp:docPr id="38" name="Łącznik prosty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486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571B3D0F" id="Łącznik prosty 38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" strokecolor="black [3213]" strokeweight=".25pt">
                      <w10:anchorlock/>
                    </v:line>
                  </w:pict>
                </mc:Fallback>
              </mc:AlternateContent>
            </w:r>
          </w:p>
          <w:p w14:paraId="24772460" w14:textId="77777777" w:rsidR="00AD41D2" w:rsidRDefault="00AD41D2" w:rsidP="00AD41D2">
            <w:pPr>
              <w:pStyle w:val="Stopka"/>
              <w:ind w:left="-1134"/>
              <w:jc w:val="center"/>
              <w:rPr>
                <w:rFonts w:ascii="Calibri Light" w:hAnsi="Calibri Light"/>
              </w:rPr>
            </w:pPr>
          </w:p>
          <w:p w14:paraId="09BB4FAB" w14:textId="77777777" w:rsidR="00AD41D2" w:rsidRDefault="00AD41D2" w:rsidP="00AD41D2">
            <w:pPr>
              <w:pStyle w:val="Stopka"/>
              <w:ind w:left="426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Fundusze Europejskie dla Pomorza 2021-2027</w:t>
            </w:r>
          </w:p>
          <w:p w14:paraId="366042DC" w14:textId="31D9C8E8" w:rsidR="008A6748" w:rsidRPr="008A6748" w:rsidRDefault="008A6748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8A6748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9B0250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8A6748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9B0250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A600E7C" w14:textId="77777777" w:rsidR="008A6748" w:rsidRDefault="008A67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35584780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2"/>
            <w:szCs w:val="22"/>
          </w:rPr>
          <w:id w:val="1195658240"/>
          <w:docPartObj>
            <w:docPartGallery w:val="Page Numbers (Top of Page)"/>
            <w:docPartUnique/>
          </w:docPartObj>
        </w:sdtPr>
        <w:sdtEndPr/>
        <w:sdtContent>
          <w:p w14:paraId="69BF1422" w14:textId="5141309A" w:rsidR="00AD41D2" w:rsidRDefault="00AD41D2" w:rsidP="00AD41D2">
            <w:pPr>
              <w:pStyle w:val="Stopka"/>
              <w:ind w:left="-1134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8F5C566" wp14:editId="6E9E7D7E">
                      <wp:extent cx="7174865" cy="635"/>
                      <wp:effectExtent l="9525" t="9525" r="6985" b="8890"/>
                      <wp:docPr id="25" name="Łącznik prosty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486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3FC16B0C" id="Łącznik prosty 2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" strokecolor="black [3213]" strokeweight=".25pt">
                      <w10:anchorlock/>
                    </v:line>
                  </w:pict>
                </mc:Fallback>
              </mc:AlternateContent>
            </w:r>
          </w:p>
          <w:p w14:paraId="62745A4E" w14:textId="77777777" w:rsidR="00AD41D2" w:rsidRDefault="00AD41D2" w:rsidP="00AD41D2">
            <w:pPr>
              <w:pStyle w:val="Stopka"/>
              <w:ind w:left="-1134"/>
              <w:jc w:val="center"/>
              <w:rPr>
                <w:rFonts w:ascii="Calibri Light" w:hAnsi="Calibri Light"/>
              </w:rPr>
            </w:pPr>
          </w:p>
          <w:p w14:paraId="24B94924" w14:textId="77777777" w:rsidR="00AD41D2" w:rsidRDefault="00AD41D2" w:rsidP="00AD41D2">
            <w:pPr>
              <w:pStyle w:val="Stopka"/>
              <w:ind w:left="426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Fundusze Europejskie dla Pomorza 2021-2027</w:t>
            </w:r>
          </w:p>
          <w:p w14:paraId="3165EEA1" w14:textId="5B5CC941" w:rsidR="008A6748" w:rsidRPr="008A6748" w:rsidRDefault="008A6748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8A6748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E0343A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8A6748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E0343A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2</w:t>
            </w:r>
            <w:r w:rsidRPr="008A6748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8939E" w14:textId="77777777" w:rsidR="000D3C41" w:rsidRDefault="000D3C41">
      <w:r>
        <w:separator/>
      </w:r>
    </w:p>
  </w:footnote>
  <w:footnote w:type="continuationSeparator" w:id="0">
    <w:p w14:paraId="207B6592" w14:textId="77777777" w:rsidR="000D3C41" w:rsidRDefault="000D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F9E58" w14:textId="7E7385B9" w:rsidR="001B4D14" w:rsidRPr="00AD41D2" w:rsidRDefault="00AD41D2" w:rsidP="00AD41D2">
    <w:pPr>
      <w:pStyle w:val="Nagwek"/>
      <w:tabs>
        <w:tab w:val="clear" w:pos="4536"/>
        <w:tab w:val="center" w:pos="4962"/>
      </w:tabs>
      <w:ind w:left="-1134" w:firstLine="142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0A952051" wp14:editId="3A8C8888">
          <wp:extent cx="7029450" cy="65722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68D0211" wp14:editId="181A36ED">
              <wp:extent cx="7258050" cy="635"/>
              <wp:effectExtent l="9525" t="9525" r="9525" b="9525"/>
              <wp:docPr id="24" name="Łącznik prosty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45093F2A" id="Łącznik prosty 2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" strokecolor="black [3213]" strokeweight=".25pt">
              <v:stroke joinstyle="miter"/>
              <w10:anchorlock/>
            </v:line>
          </w:pict>
        </mc:Fallback>
      </mc:AlternateContent>
    </w:r>
  </w:p>
  <w:p w14:paraId="7C70D418" w14:textId="34AD477A" w:rsidR="00943B76" w:rsidRPr="001B4D14" w:rsidRDefault="00943B76" w:rsidP="001B4D14">
    <w:pPr>
      <w:pStyle w:val="Nagwek"/>
      <w:rPr>
        <w:rFonts w:eastAsia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E076" w14:textId="18963583" w:rsidR="000B4382" w:rsidRPr="00AD41D2" w:rsidRDefault="00AD41D2" w:rsidP="00AD41D2">
    <w:pPr>
      <w:pStyle w:val="Nagwek"/>
      <w:tabs>
        <w:tab w:val="clear" w:pos="4536"/>
        <w:tab w:val="center" w:pos="4962"/>
      </w:tabs>
      <w:ind w:left="-1134" w:firstLine="142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71057AB4" wp14:editId="50734C0F">
          <wp:extent cx="7029450" cy="6572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0D14C63B" wp14:editId="64E3C4D9">
              <wp:extent cx="7258050" cy="635"/>
              <wp:effectExtent l="9525" t="9525" r="9525" b="9525"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13D7CDE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DwWKtEQQIAAHg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20E60"/>
    <w:multiLevelType w:val="hybridMultilevel"/>
    <w:tmpl w:val="B89A910C"/>
    <w:lvl w:ilvl="0" w:tplc="91120A5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234A133A" w:tentative="1">
      <w:start w:val="1"/>
      <w:numFmt w:val="lowerLetter"/>
      <w:lvlText w:val="%2."/>
      <w:lvlJc w:val="left"/>
      <w:pPr>
        <w:ind w:left="1166" w:hanging="360"/>
      </w:pPr>
    </w:lvl>
    <w:lvl w:ilvl="2" w:tplc="F39642B8" w:tentative="1">
      <w:start w:val="1"/>
      <w:numFmt w:val="lowerRoman"/>
      <w:lvlText w:val="%3."/>
      <w:lvlJc w:val="right"/>
      <w:pPr>
        <w:ind w:left="1886" w:hanging="180"/>
      </w:pPr>
    </w:lvl>
    <w:lvl w:ilvl="3" w:tplc="068EC264" w:tentative="1">
      <w:start w:val="1"/>
      <w:numFmt w:val="decimal"/>
      <w:lvlText w:val="%4."/>
      <w:lvlJc w:val="left"/>
      <w:pPr>
        <w:ind w:left="2606" w:hanging="360"/>
      </w:pPr>
    </w:lvl>
    <w:lvl w:ilvl="4" w:tplc="ECC27B5A" w:tentative="1">
      <w:start w:val="1"/>
      <w:numFmt w:val="lowerLetter"/>
      <w:lvlText w:val="%5."/>
      <w:lvlJc w:val="left"/>
      <w:pPr>
        <w:ind w:left="3326" w:hanging="360"/>
      </w:pPr>
    </w:lvl>
    <w:lvl w:ilvl="5" w:tplc="CFE8935C" w:tentative="1">
      <w:start w:val="1"/>
      <w:numFmt w:val="lowerRoman"/>
      <w:lvlText w:val="%6."/>
      <w:lvlJc w:val="right"/>
      <w:pPr>
        <w:ind w:left="4046" w:hanging="180"/>
      </w:pPr>
    </w:lvl>
    <w:lvl w:ilvl="6" w:tplc="BE0AFD1C" w:tentative="1">
      <w:start w:val="1"/>
      <w:numFmt w:val="decimal"/>
      <w:lvlText w:val="%7."/>
      <w:lvlJc w:val="left"/>
      <w:pPr>
        <w:ind w:left="4766" w:hanging="360"/>
      </w:pPr>
    </w:lvl>
    <w:lvl w:ilvl="7" w:tplc="B46E92FC" w:tentative="1">
      <w:start w:val="1"/>
      <w:numFmt w:val="lowerLetter"/>
      <w:lvlText w:val="%8."/>
      <w:lvlJc w:val="left"/>
      <w:pPr>
        <w:ind w:left="5486" w:hanging="360"/>
      </w:pPr>
    </w:lvl>
    <w:lvl w:ilvl="8" w:tplc="4E1639C4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" w15:restartNumberingAfterBreak="0">
    <w:nsid w:val="55B24B7D"/>
    <w:multiLevelType w:val="hybridMultilevel"/>
    <w:tmpl w:val="D6AE6416"/>
    <w:lvl w:ilvl="0" w:tplc="7C30C01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E6A0C6A"/>
    <w:multiLevelType w:val="hybridMultilevel"/>
    <w:tmpl w:val="A8461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955919">
    <w:abstractNumId w:val="2"/>
  </w:num>
  <w:num w:numId="2" w16cid:durableId="1627851130">
    <w:abstractNumId w:val="1"/>
  </w:num>
  <w:num w:numId="3" w16cid:durableId="1070467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0A"/>
    <w:rsid w:val="000071CB"/>
    <w:rsid w:val="00015004"/>
    <w:rsid w:val="00023341"/>
    <w:rsid w:val="00036280"/>
    <w:rsid w:val="000541F7"/>
    <w:rsid w:val="000547CA"/>
    <w:rsid w:val="00061F20"/>
    <w:rsid w:val="0008086A"/>
    <w:rsid w:val="00080D83"/>
    <w:rsid w:val="00091504"/>
    <w:rsid w:val="000B2663"/>
    <w:rsid w:val="000B4382"/>
    <w:rsid w:val="000C74B3"/>
    <w:rsid w:val="000D283E"/>
    <w:rsid w:val="000D3C41"/>
    <w:rsid w:val="000D4BB4"/>
    <w:rsid w:val="000E20B3"/>
    <w:rsid w:val="000E47B6"/>
    <w:rsid w:val="000E6ABE"/>
    <w:rsid w:val="000F12BE"/>
    <w:rsid w:val="00111B09"/>
    <w:rsid w:val="00124D4A"/>
    <w:rsid w:val="001304E7"/>
    <w:rsid w:val="00130B23"/>
    <w:rsid w:val="0013154D"/>
    <w:rsid w:val="00135FC5"/>
    <w:rsid w:val="00141497"/>
    <w:rsid w:val="00147D7C"/>
    <w:rsid w:val="00166D5E"/>
    <w:rsid w:val="001B210F"/>
    <w:rsid w:val="001B4D14"/>
    <w:rsid w:val="001B5B0F"/>
    <w:rsid w:val="001B61D0"/>
    <w:rsid w:val="0021775E"/>
    <w:rsid w:val="00223827"/>
    <w:rsid w:val="002243E7"/>
    <w:rsid w:val="0023750E"/>
    <w:rsid w:val="00241C1F"/>
    <w:rsid w:val="002425AE"/>
    <w:rsid w:val="00245667"/>
    <w:rsid w:val="00246BF0"/>
    <w:rsid w:val="00260A2C"/>
    <w:rsid w:val="00266528"/>
    <w:rsid w:val="00293095"/>
    <w:rsid w:val="00297B1E"/>
    <w:rsid w:val="002A7927"/>
    <w:rsid w:val="002C6347"/>
    <w:rsid w:val="00315823"/>
    <w:rsid w:val="00315901"/>
    <w:rsid w:val="00320AAC"/>
    <w:rsid w:val="00325198"/>
    <w:rsid w:val="003302FE"/>
    <w:rsid w:val="0033624B"/>
    <w:rsid w:val="0035482A"/>
    <w:rsid w:val="003602D1"/>
    <w:rsid w:val="003619F2"/>
    <w:rsid w:val="00365820"/>
    <w:rsid w:val="003660A7"/>
    <w:rsid w:val="00366CBD"/>
    <w:rsid w:val="003717B9"/>
    <w:rsid w:val="00373881"/>
    <w:rsid w:val="00373BF3"/>
    <w:rsid w:val="00384B57"/>
    <w:rsid w:val="003961F1"/>
    <w:rsid w:val="00397C4B"/>
    <w:rsid w:val="003B1549"/>
    <w:rsid w:val="003C554F"/>
    <w:rsid w:val="003E3721"/>
    <w:rsid w:val="003F6795"/>
    <w:rsid w:val="00400A05"/>
    <w:rsid w:val="0040122A"/>
    <w:rsid w:val="0040149C"/>
    <w:rsid w:val="00405640"/>
    <w:rsid w:val="00413AAD"/>
    <w:rsid w:val="00414478"/>
    <w:rsid w:val="00414EFE"/>
    <w:rsid w:val="00472DB1"/>
    <w:rsid w:val="004847A2"/>
    <w:rsid w:val="00492BD3"/>
    <w:rsid w:val="004A3C27"/>
    <w:rsid w:val="004B70BD"/>
    <w:rsid w:val="004D075A"/>
    <w:rsid w:val="004F54DC"/>
    <w:rsid w:val="004F7894"/>
    <w:rsid w:val="00514D47"/>
    <w:rsid w:val="0052111D"/>
    <w:rsid w:val="00545137"/>
    <w:rsid w:val="0055529F"/>
    <w:rsid w:val="00567AB6"/>
    <w:rsid w:val="00567D23"/>
    <w:rsid w:val="005760A9"/>
    <w:rsid w:val="00585DCD"/>
    <w:rsid w:val="00594464"/>
    <w:rsid w:val="005B0591"/>
    <w:rsid w:val="005B40C1"/>
    <w:rsid w:val="00617132"/>
    <w:rsid w:val="00622781"/>
    <w:rsid w:val="00640BFF"/>
    <w:rsid w:val="00654EAB"/>
    <w:rsid w:val="00655B7B"/>
    <w:rsid w:val="00673F9D"/>
    <w:rsid w:val="006873D1"/>
    <w:rsid w:val="0069621B"/>
    <w:rsid w:val="00697BFB"/>
    <w:rsid w:val="006A43B9"/>
    <w:rsid w:val="006B4267"/>
    <w:rsid w:val="006E1FFC"/>
    <w:rsid w:val="006F209E"/>
    <w:rsid w:val="0070015B"/>
    <w:rsid w:val="00727F94"/>
    <w:rsid w:val="007337EB"/>
    <w:rsid w:val="00735F40"/>
    <w:rsid w:val="00736B90"/>
    <w:rsid w:val="00741667"/>
    <w:rsid w:val="00742484"/>
    <w:rsid w:val="00745D18"/>
    <w:rsid w:val="0076405C"/>
    <w:rsid w:val="00776530"/>
    <w:rsid w:val="00787FBC"/>
    <w:rsid w:val="00791E8E"/>
    <w:rsid w:val="00794E9F"/>
    <w:rsid w:val="007A0109"/>
    <w:rsid w:val="007B2500"/>
    <w:rsid w:val="007D61D6"/>
    <w:rsid w:val="007E1B19"/>
    <w:rsid w:val="007E3771"/>
    <w:rsid w:val="007F3623"/>
    <w:rsid w:val="008244DD"/>
    <w:rsid w:val="00827311"/>
    <w:rsid w:val="00834BB4"/>
    <w:rsid w:val="00835050"/>
    <w:rsid w:val="00835187"/>
    <w:rsid w:val="00844969"/>
    <w:rsid w:val="008630BD"/>
    <w:rsid w:val="00873501"/>
    <w:rsid w:val="00876326"/>
    <w:rsid w:val="0087789E"/>
    <w:rsid w:val="00882E7B"/>
    <w:rsid w:val="00885F0A"/>
    <w:rsid w:val="008945D9"/>
    <w:rsid w:val="008A2E7A"/>
    <w:rsid w:val="008A6748"/>
    <w:rsid w:val="008E234B"/>
    <w:rsid w:val="0091359C"/>
    <w:rsid w:val="00943B76"/>
    <w:rsid w:val="0096249D"/>
    <w:rsid w:val="00973790"/>
    <w:rsid w:val="0098661C"/>
    <w:rsid w:val="00987DD9"/>
    <w:rsid w:val="009B0250"/>
    <w:rsid w:val="009C4147"/>
    <w:rsid w:val="009C60CC"/>
    <w:rsid w:val="009D71C1"/>
    <w:rsid w:val="009E2FC1"/>
    <w:rsid w:val="009F2CF0"/>
    <w:rsid w:val="00A04690"/>
    <w:rsid w:val="00A1592B"/>
    <w:rsid w:val="00A353F7"/>
    <w:rsid w:val="00A40DD3"/>
    <w:rsid w:val="00A50C01"/>
    <w:rsid w:val="00A535B8"/>
    <w:rsid w:val="00A619F6"/>
    <w:rsid w:val="00A634B6"/>
    <w:rsid w:val="00A8311B"/>
    <w:rsid w:val="00AD1EFE"/>
    <w:rsid w:val="00AD41D2"/>
    <w:rsid w:val="00AE0A93"/>
    <w:rsid w:val="00AE54D9"/>
    <w:rsid w:val="00AF2D8C"/>
    <w:rsid w:val="00AF3B46"/>
    <w:rsid w:val="00B01F08"/>
    <w:rsid w:val="00B13C8B"/>
    <w:rsid w:val="00B16E8F"/>
    <w:rsid w:val="00B30401"/>
    <w:rsid w:val="00B35B51"/>
    <w:rsid w:val="00B6637D"/>
    <w:rsid w:val="00B70066"/>
    <w:rsid w:val="00B906AD"/>
    <w:rsid w:val="00BA7CF0"/>
    <w:rsid w:val="00BB76D0"/>
    <w:rsid w:val="00BC363C"/>
    <w:rsid w:val="00BD78CB"/>
    <w:rsid w:val="00C25AF3"/>
    <w:rsid w:val="00C50296"/>
    <w:rsid w:val="00C551B3"/>
    <w:rsid w:val="00C62742"/>
    <w:rsid w:val="00C62C24"/>
    <w:rsid w:val="00C635B6"/>
    <w:rsid w:val="00C72077"/>
    <w:rsid w:val="00C91F0A"/>
    <w:rsid w:val="00CA5CBD"/>
    <w:rsid w:val="00CC0A47"/>
    <w:rsid w:val="00CE005B"/>
    <w:rsid w:val="00D0361A"/>
    <w:rsid w:val="00D30ADD"/>
    <w:rsid w:val="00D35E6A"/>
    <w:rsid w:val="00D43A0D"/>
    <w:rsid w:val="00D46867"/>
    <w:rsid w:val="00D526F3"/>
    <w:rsid w:val="00D55912"/>
    <w:rsid w:val="00D80C8B"/>
    <w:rsid w:val="00DA2034"/>
    <w:rsid w:val="00DB51DC"/>
    <w:rsid w:val="00DC6C98"/>
    <w:rsid w:val="00DC733E"/>
    <w:rsid w:val="00DD63C8"/>
    <w:rsid w:val="00DE3073"/>
    <w:rsid w:val="00DF57BE"/>
    <w:rsid w:val="00E0343A"/>
    <w:rsid w:val="00E06500"/>
    <w:rsid w:val="00E303C0"/>
    <w:rsid w:val="00E57060"/>
    <w:rsid w:val="00E8149D"/>
    <w:rsid w:val="00E87616"/>
    <w:rsid w:val="00EA5314"/>
    <w:rsid w:val="00EA5C16"/>
    <w:rsid w:val="00EB5DB9"/>
    <w:rsid w:val="00EF000D"/>
    <w:rsid w:val="00EF39C4"/>
    <w:rsid w:val="00F00629"/>
    <w:rsid w:val="00F15997"/>
    <w:rsid w:val="00F350AD"/>
    <w:rsid w:val="00F35968"/>
    <w:rsid w:val="00F37AF8"/>
    <w:rsid w:val="00F431DC"/>
    <w:rsid w:val="00F545A3"/>
    <w:rsid w:val="00F57601"/>
    <w:rsid w:val="00F65DDE"/>
    <w:rsid w:val="00F8419C"/>
    <w:rsid w:val="00F92F2E"/>
    <w:rsid w:val="00FA7401"/>
    <w:rsid w:val="00FB0F37"/>
    <w:rsid w:val="00FB5706"/>
    <w:rsid w:val="00FE5F85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D9EDCB"/>
  <w15:docId w15:val="{D8F52E16-4209-45AD-B44C-A6CAC5994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82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0B43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B4382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ą BS,L1,Numerowanie,CW_Lista,List Paragraph,2 heading,A_wyliczenie,K-P_odwolanie,Akapit z listą5,maz_wyliczenie,opis dzialania,zwykły tekst,List Paragraph1,BulletC,Obiekt"/>
    <w:basedOn w:val="Normalny"/>
    <w:link w:val="AkapitzlistZnak"/>
    <w:uiPriority w:val="1"/>
    <w:qFormat/>
    <w:rsid w:val="004A3C27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8A6748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normalny tekst Znak,Akapit z listą BS Znak,L1 Znak,Numerowanie Znak,CW_Lista Znak,List Paragraph Znak,2 heading Znak,A_wyliczenie Znak,K-P_odwolanie Znak,Akapit z listą5 Znak,maz_wyliczenie Znak,opis dzialania Znak,zwykły tekst Znak"/>
    <w:link w:val="Akapitzlist"/>
    <w:uiPriority w:val="1"/>
    <w:locked/>
    <w:rsid w:val="00655B7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67462-A8D4-44A3-8910-F13E874D9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3</TotalTime>
  <Pages>2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Anna Sikora</cp:lastModifiedBy>
  <cp:revision>7</cp:revision>
  <cp:lastPrinted>2024-09-03T11:02:00Z</cp:lastPrinted>
  <dcterms:created xsi:type="dcterms:W3CDTF">2026-01-28T10:37:00Z</dcterms:created>
  <dcterms:modified xsi:type="dcterms:W3CDTF">2026-04-17T20:06:00Z</dcterms:modified>
</cp:coreProperties>
</file>