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07CDC1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color w:val="000000"/>
          <w:sz w:val="22"/>
          <w:szCs w:val="22"/>
        </w:rPr>
      </w:pPr>
    </w:p>
    <w:p w14:paraId="686D0E3F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b/>
          <w:color w:val="000000"/>
          <w:sz w:val="22"/>
          <w:szCs w:val="22"/>
        </w:rPr>
      </w:pPr>
      <w:r w:rsidRPr="00503356">
        <w:rPr>
          <w:rFonts w:ascii="Arial" w:hAnsi="Arial" w:cs="Arial"/>
          <w:b/>
          <w:color w:val="000000"/>
          <w:sz w:val="22"/>
          <w:szCs w:val="22"/>
        </w:rPr>
        <w:t>ZAŁĄCZNIK NR 3 DO SWZ</w:t>
      </w:r>
    </w:p>
    <w:p w14:paraId="3AC87C60" w14:textId="77777777" w:rsidR="00503356" w:rsidRPr="00503356" w:rsidRDefault="00503356" w:rsidP="00503356">
      <w:pPr>
        <w:spacing w:line="276" w:lineRule="auto"/>
        <w:rPr>
          <w:rFonts w:ascii="Arial" w:hAnsi="Arial" w:cs="Arial"/>
          <w:sz w:val="22"/>
          <w:szCs w:val="22"/>
        </w:rPr>
      </w:pPr>
    </w:p>
    <w:p w14:paraId="38584186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b/>
          <w:sz w:val="22"/>
          <w:szCs w:val="22"/>
          <w:u w:val="single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Oświadczenie</w:t>
      </w:r>
    </w:p>
    <w:p w14:paraId="2CD67292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sz w:val="22"/>
          <w:szCs w:val="22"/>
          <w:u w:val="single"/>
          <w:lang w:eastAsia="zh-CN"/>
        </w:rPr>
      </w:pPr>
    </w:p>
    <w:p w14:paraId="39F60A0E" w14:textId="4F1DF30A" w:rsidR="00503356" w:rsidRPr="00503356" w:rsidRDefault="00503356" w:rsidP="00503356">
      <w:pPr>
        <w:suppressAutoHyphens/>
        <w:spacing w:line="276" w:lineRule="auto"/>
        <w:jc w:val="center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zakresie art. 108 ust. 1 pkt. 5 ustawy Prawo zamówień publicznych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br/>
        <w:t xml:space="preserve">o przynależności lub braku przynależności do tej samej grupy kapitałowej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rozumieniu ustawy z dnia 16 lutego 2007 roku o ochronie konkurencji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>i konsumentów (Dz. U. z 2025 r., poz. 1714 ze zm.)</w:t>
      </w:r>
    </w:p>
    <w:p w14:paraId="2EEC8BB6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</w:p>
    <w:p w14:paraId="43B889AD" w14:textId="0B8F659C" w:rsidR="00503356" w:rsidRPr="00503356" w:rsidRDefault="00503356" w:rsidP="00503356">
      <w:pPr>
        <w:pStyle w:val="Standard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Składając ofertę w postępowaniu o zamówienie publiczne</w:t>
      </w:r>
      <w:r w:rsidRPr="00503356">
        <w:rPr>
          <w:rFonts w:ascii="Arial" w:hAnsi="Arial" w:cs="Arial"/>
          <w:color w:val="000000" w:themeColor="text1"/>
          <w:sz w:val="22"/>
          <w:szCs w:val="22"/>
        </w:rPr>
        <w:t xml:space="preserve"> na</w:t>
      </w:r>
      <w:r w:rsidRPr="00503356">
        <w:rPr>
          <w:rFonts w:ascii="Arial" w:hAnsi="Arial" w:cs="Arial"/>
          <w:b/>
          <w:bCs/>
          <w:iCs/>
          <w:sz w:val="22"/>
          <w:szCs w:val="22"/>
        </w:rPr>
        <w:t xml:space="preserve"> </w:t>
      </w:r>
      <w:r w:rsidR="00BB04C9" w:rsidRPr="00F64276">
        <w:rPr>
          <w:rFonts w:ascii="Arial" w:hAnsi="Arial" w:cs="Arial"/>
          <w:b/>
          <w:bCs/>
          <w:iCs/>
          <w:sz w:val="22"/>
          <w:szCs w:val="22"/>
        </w:rPr>
        <w:t>dostawy gazów medycznych i osprzętu wraz z dzierżawą zbiorników, butli oraz osprzętu</w:t>
      </w:r>
      <w:r w:rsidRPr="00503356">
        <w:rPr>
          <w:rFonts w:ascii="Arial" w:hAnsi="Arial" w:cs="Arial"/>
          <w:i/>
          <w:sz w:val="22"/>
          <w:szCs w:val="22"/>
        </w:rPr>
        <w:t xml:space="preserve">, </w:t>
      </w:r>
      <w:r w:rsidRPr="00503356">
        <w:rPr>
          <w:rFonts w:ascii="Arial" w:hAnsi="Arial" w:cs="Arial"/>
          <w:sz w:val="22"/>
          <w:szCs w:val="22"/>
        </w:rPr>
        <w:t>numer sprawy:</w:t>
      </w:r>
      <w:r w:rsidRPr="00503356">
        <w:rPr>
          <w:rFonts w:ascii="Arial" w:hAnsi="Arial" w:cs="Arial"/>
          <w:b/>
          <w:sz w:val="22"/>
          <w:szCs w:val="22"/>
        </w:rPr>
        <w:t xml:space="preserve"> </w:t>
      </w:r>
      <w:r w:rsidRPr="00503356">
        <w:rPr>
          <w:rFonts w:ascii="Arial" w:hAnsi="Arial" w:cs="Arial"/>
          <w:b/>
          <w:sz w:val="22"/>
          <w:szCs w:val="22"/>
          <w:u w:val="single"/>
        </w:rPr>
        <w:t>Z/</w:t>
      </w:r>
      <w:r w:rsidR="00BB04C9">
        <w:rPr>
          <w:rFonts w:ascii="Arial" w:hAnsi="Arial" w:cs="Arial"/>
          <w:b/>
          <w:sz w:val="22"/>
          <w:szCs w:val="22"/>
          <w:u w:val="single"/>
        </w:rPr>
        <w:t>43</w:t>
      </w:r>
      <w:r w:rsidRPr="00503356">
        <w:rPr>
          <w:rFonts w:ascii="Arial" w:hAnsi="Arial" w:cs="Arial"/>
          <w:b/>
          <w:sz w:val="22"/>
          <w:szCs w:val="22"/>
          <w:u w:val="single"/>
        </w:rPr>
        <w:t xml:space="preserve">/PN/26 </w:t>
      </w:r>
      <w:r w:rsidRPr="00503356">
        <w:rPr>
          <w:rFonts w:ascii="Arial" w:hAnsi="Arial" w:cs="Arial"/>
          <w:sz w:val="22"/>
          <w:szCs w:val="22"/>
        </w:rPr>
        <w:t>niniejszym oświadczam co następuje:</w:t>
      </w:r>
    </w:p>
    <w:p w14:paraId="19869368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bCs/>
          <w:iCs/>
          <w:sz w:val="22"/>
          <w:szCs w:val="22"/>
        </w:rPr>
      </w:pPr>
    </w:p>
    <w:p w14:paraId="5AD1C34A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Ja niżej podpisany </w:t>
      </w:r>
    </w:p>
    <w:p w14:paraId="3C3DC4CD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28B3BAED" w14:textId="77777777" w:rsidR="00503356" w:rsidRPr="00503356" w:rsidRDefault="00503356" w:rsidP="00503356">
      <w:pPr>
        <w:spacing w:line="276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/imię i nazwisko/</w:t>
      </w:r>
    </w:p>
    <w:p w14:paraId="1216D065" w14:textId="77777777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reprezentując</w:t>
      </w:r>
    </w:p>
    <w:p w14:paraId="1045724F" w14:textId="4B01A198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</w:p>
    <w:p w14:paraId="533EFC57" w14:textId="7AFC153C" w:rsidR="00503356" w:rsidRPr="00503356" w:rsidRDefault="00503356" w:rsidP="00503356">
      <w:pPr>
        <w:spacing w:line="360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  <w:r>
        <w:rPr>
          <w:rFonts w:ascii="Arial" w:hAnsi="Arial" w:cs="Arial"/>
          <w:sz w:val="22"/>
          <w:szCs w:val="22"/>
        </w:rPr>
        <w:t>/</w:t>
      </w:r>
      <w:r w:rsidRPr="00503356">
        <w:rPr>
          <w:rFonts w:ascii="Arial" w:hAnsi="Arial" w:cs="Arial"/>
          <w:sz w:val="22"/>
          <w:szCs w:val="22"/>
        </w:rPr>
        <w:t>pełna nazwa i adres wykonawcy/</w:t>
      </w:r>
    </w:p>
    <w:p w14:paraId="326385ED" w14:textId="77777777" w:rsidR="00503356" w:rsidRPr="00503356" w:rsidRDefault="00503356" w:rsidP="00503356">
      <w:pPr>
        <w:tabs>
          <w:tab w:val="left" w:pos="720"/>
        </w:tabs>
        <w:suppressAutoHyphens/>
        <w:overflowPunct w:val="0"/>
        <w:autoSpaceDE w:val="0"/>
        <w:spacing w:line="276" w:lineRule="auto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2F15934A" w14:textId="77777777" w:rsidR="00503356" w:rsidRPr="00503356" w:rsidRDefault="00503356" w:rsidP="00503356">
      <w:pPr>
        <w:suppressAutoHyphens/>
        <w:spacing w:line="276" w:lineRule="auto"/>
        <w:jc w:val="both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Na potrzeby postępowania o udzielenie zamówienia publicznego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oświadczam/my, że Wykonawca ubiegający się o udzielnie niniejszego zamówienia publicznego: </w:t>
      </w:r>
    </w:p>
    <w:p w14:paraId="69C04E94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</w:p>
    <w:p w14:paraId="119375A9" w14:textId="40B8B045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nie 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61158B7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294417B" w14:textId="0B459F19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5CA0B8B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ind w:left="446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CDB24B1" w14:textId="77777777" w:rsidR="00503356" w:rsidRPr="00503356" w:rsidRDefault="00503356" w:rsidP="00503356">
      <w:pPr>
        <w:pStyle w:val="Akapitzlist"/>
        <w:spacing w:line="276" w:lineRule="auto"/>
        <w:ind w:left="426" w:right="1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 xml:space="preserve">(uzupełnić poprzez wskazanie firm i adresów Wykonawców przynależących do tej samej grupy kapitałowej, którzy złożyli </w:t>
      </w:r>
      <w:r w:rsidRPr="00503356">
        <w:rPr>
          <w:rFonts w:ascii="Arial" w:hAnsi="Arial" w:cs="Arial"/>
          <w:i/>
          <w:iCs/>
          <w:sz w:val="22"/>
          <w:szCs w:val="22"/>
        </w:rPr>
        <w:t>odrębne oferty w niniejszym postepowaniu)</w:t>
      </w:r>
    </w:p>
    <w:p w14:paraId="1E1B5678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 xml:space="preserve">       1………………………………………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19D10D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ind w:firstLine="446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2………………………………………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04118471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2F129002" w14:textId="77777777" w:rsidR="00503356" w:rsidRPr="00503356" w:rsidRDefault="00503356" w:rsidP="00503356">
      <w:pPr>
        <w:spacing w:line="276" w:lineRule="auto"/>
        <w:ind w:left="426"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lastRenderedPageBreak/>
        <w:t xml:space="preserve">Jednocześnie w celu wykazania braku podstawy wykluczenia </w:t>
      </w:r>
      <w:r w:rsidRPr="00503356">
        <w:rPr>
          <w:rFonts w:ascii="Arial" w:hAnsi="Arial" w:cs="Arial"/>
          <w:b/>
          <w:sz w:val="22"/>
          <w:szCs w:val="22"/>
        </w:rPr>
        <w:t>składam dokumenty/informacje</w:t>
      </w:r>
      <w:r w:rsidRPr="00503356">
        <w:rPr>
          <w:rFonts w:ascii="Arial" w:hAnsi="Arial" w:cs="Arial"/>
          <w:sz w:val="22"/>
          <w:szCs w:val="22"/>
        </w:rPr>
        <w:t xml:space="preserve"> potwierdzające przygotowanie oferty niezależnie od Wykonawcy wskazanego w pkt 2</w:t>
      </w:r>
      <w:r w:rsidRPr="00503356">
        <w:rPr>
          <w:rFonts w:ascii="Arial" w:hAnsi="Arial" w:cs="Arial"/>
          <w:b/>
          <w:sz w:val="22"/>
          <w:szCs w:val="22"/>
        </w:rPr>
        <w:t>**</w:t>
      </w:r>
      <w:r w:rsidRPr="00503356">
        <w:rPr>
          <w:rFonts w:ascii="Arial" w:hAnsi="Arial" w:cs="Arial"/>
          <w:sz w:val="22"/>
          <w:szCs w:val="22"/>
        </w:rPr>
        <w:t>.</w:t>
      </w:r>
    </w:p>
    <w:p w14:paraId="762B75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7C596B61" w14:textId="77777777" w:rsidR="00503356" w:rsidRPr="00503356" w:rsidRDefault="00503356" w:rsidP="00503356">
      <w:pPr>
        <w:spacing w:line="276" w:lineRule="auto"/>
        <w:ind w:left="709" w:right="1" w:hanging="709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>*   niepotrzebne skreślić</w:t>
      </w:r>
    </w:p>
    <w:p w14:paraId="0D7962C0" w14:textId="77777777" w:rsidR="00503356" w:rsidRPr="00503356" w:rsidRDefault="00503356" w:rsidP="00503356">
      <w:pPr>
        <w:tabs>
          <w:tab w:val="left" w:pos="5954"/>
        </w:tabs>
        <w:spacing w:line="276" w:lineRule="auto"/>
        <w:ind w:left="284" w:right="1" w:hanging="284"/>
        <w:jc w:val="both"/>
        <w:rPr>
          <w:rFonts w:ascii="Arial" w:hAnsi="Arial" w:cs="Arial"/>
          <w:i/>
          <w:sz w:val="22"/>
          <w:szCs w:val="22"/>
          <w:lang w:eastAsia="zh-CN"/>
        </w:rPr>
      </w:pPr>
      <w:r w:rsidRPr="00503356">
        <w:rPr>
          <w:rFonts w:ascii="Arial" w:hAnsi="Arial" w:cs="Arial"/>
          <w:i/>
          <w:sz w:val="22"/>
          <w:szCs w:val="22"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04CE12A1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</w:p>
    <w:p w14:paraId="70AD6AC6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  <w:r w:rsidRPr="00503356">
        <w:rPr>
          <w:rFonts w:ascii="Arial" w:hAnsi="Arial" w:cs="Arial"/>
          <w:b/>
          <w:sz w:val="22"/>
          <w:szCs w:val="22"/>
          <w:u w:val="single"/>
        </w:rPr>
        <w:t>UWAGA</w:t>
      </w:r>
    </w:p>
    <w:p w14:paraId="47E6284A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Zgodnie z art. 126 ust. 1 ustawy </w:t>
      </w:r>
      <w:proofErr w:type="spellStart"/>
      <w:r w:rsidRPr="00503356">
        <w:rPr>
          <w:rFonts w:ascii="Arial" w:hAnsi="Arial" w:cs="Arial"/>
          <w:sz w:val="22"/>
          <w:szCs w:val="22"/>
        </w:rPr>
        <w:t>p.z.p</w:t>
      </w:r>
      <w:proofErr w:type="spellEnd"/>
      <w:r w:rsidRPr="00503356">
        <w:rPr>
          <w:rFonts w:ascii="Arial" w:hAnsi="Arial" w:cs="Arial"/>
          <w:sz w:val="22"/>
          <w:szCs w:val="22"/>
        </w:rPr>
        <w:t>, oświadczenie to składa Wykonawca, którego oferta została najwyżej oceniona, na wezwanie Zamawiającego.</w:t>
      </w:r>
    </w:p>
    <w:p w14:paraId="63A46A2F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503356" w:rsidRDefault="00290587" w:rsidP="00503356"/>
    <w:sectPr w:rsidR="00290587" w:rsidRPr="00503356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201CB5" w14:textId="77777777" w:rsidR="000E78E5" w:rsidRDefault="000E78E5">
      <w:r>
        <w:separator/>
      </w:r>
    </w:p>
  </w:endnote>
  <w:endnote w:type="continuationSeparator" w:id="0">
    <w:p w14:paraId="20452F24" w14:textId="77777777" w:rsidR="000E78E5" w:rsidRDefault="000E78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2E58D" w14:textId="77777777" w:rsidR="000E78E5" w:rsidRDefault="000E78E5">
      <w:r>
        <w:separator/>
      </w:r>
    </w:p>
  </w:footnote>
  <w:footnote w:type="continuationSeparator" w:id="0">
    <w:p w14:paraId="1338D940" w14:textId="77777777" w:rsidR="000E78E5" w:rsidRDefault="000E78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0E78E5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4805336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0E78E5"/>
    <w:rsid w:val="0010131E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4A6D23"/>
    <w:rsid w:val="00503356"/>
    <w:rsid w:val="005113D0"/>
    <w:rsid w:val="005B0535"/>
    <w:rsid w:val="005B4134"/>
    <w:rsid w:val="005D6798"/>
    <w:rsid w:val="0063651E"/>
    <w:rsid w:val="00641570"/>
    <w:rsid w:val="006621BD"/>
    <w:rsid w:val="00695DA5"/>
    <w:rsid w:val="00727EA2"/>
    <w:rsid w:val="007F3BF0"/>
    <w:rsid w:val="00800D50"/>
    <w:rsid w:val="0089046E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B04C9"/>
    <w:rsid w:val="00BF1E54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503356"/>
    <w:pPr>
      <w:widowControl w:val="0"/>
      <w:snapToGrid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503356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503356"/>
    <w:rPr>
      <w:rFonts w:ascii="Courier New" w:hAnsi="Courier New"/>
    </w:rPr>
  </w:style>
  <w:style w:type="paragraph" w:customStyle="1" w:styleId="Standard">
    <w:name w:val="Standard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autoSpaceDN w:val="0"/>
      <w:spacing w:before="0" w:after="0"/>
      <w:ind w:left="0"/>
      <w:textAlignment w:val="baseline"/>
    </w:pPr>
    <w:rPr>
      <w:rFonts w:ascii="Times New Roman" w:eastAsia="Times New Roman" w:hAnsi="Times New Roman"/>
      <w:kern w:val="3"/>
      <w:sz w:val="20"/>
      <w:szCs w:val="20"/>
      <w:bdr w:val="none" w:sz="0" w:space="0" w:color="auto"/>
      <w:lang w:eastAsia="pl-PL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503356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2</Pages>
  <Words>365</Words>
  <Characters>2191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2026-04-07T11:41:00Z</dcterms:created>
  <dcterms:modified xsi:type="dcterms:W3CDTF">2026-04-07T11:41:00Z</dcterms:modified>
</cp:coreProperties>
</file>