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31EA957C" w:rsidR="00114920" w:rsidRPr="00583527" w:rsidRDefault="00CF3835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583527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7 </w:t>
      </w:r>
      <w:r w:rsidR="00114920" w:rsidRPr="00583527">
        <w:rPr>
          <w:rFonts w:ascii="Arial" w:eastAsia="Times New Roman" w:hAnsi="Arial" w:cs="Arial"/>
          <w:bCs/>
          <w:szCs w:val="20"/>
          <w:lang w:val="pl-PL" w:eastAsia="pl-PL"/>
        </w:rPr>
        <w:t>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3BB1" w:rsidRPr="00583527" w14:paraId="385FE44D" w14:textId="77777777" w:rsidTr="00D60B94">
        <w:tc>
          <w:tcPr>
            <w:tcW w:w="9062" w:type="dxa"/>
          </w:tcPr>
          <w:p w14:paraId="402D4BAF" w14:textId="492E7BFE" w:rsidR="00D60B94" w:rsidRPr="00583527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583527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39A2DF5E" w14:textId="50E27C53" w:rsidR="00D60B94" w:rsidRPr="00583527" w:rsidRDefault="00D60B94" w:rsidP="00CF38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510940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F13BB1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>F</w:t>
            </w:r>
            <w:r w:rsidR="00510940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>ormularz ofertowy</w:t>
            </w:r>
            <w:r w:rsidR="00CF3835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należy podpisać elektronicznym kwalifikowanym podpisem lub </w:t>
            </w:r>
            <w:r w:rsidR="004E7F7F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F7F"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</w:t>
            </w:r>
            <w:bookmarkStart w:id="0" w:name="_GoBack"/>
            <w:bookmarkEnd w:id="0"/>
            <w:r w:rsidRPr="00583527">
              <w:rPr>
                <w:rFonts w:ascii="Arial" w:eastAsia="Times New Roman" w:hAnsi="Arial" w:cs="Arial"/>
                <w:b/>
                <w:bCs/>
                <w:lang w:val="pl-PL" w:eastAsia="pl-PL"/>
              </w:rPr>
              <w:t>bistym</w:t>
            </w:r>
          </w:p>
        </w:tc>
      </w:tr>
    </w:tbl>
    <w:p w14:paraId="4B6B7D9E" w14:textId="11405AB8" w:rsidR="00D60B94" w:rsidRPr="00583527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0"/>
          <w:u w:val="single"/>
          <w:lang w:val="pl-PL" w:eastAsia="pl-PL"/>
        </w:rPr>
      </w:pPr>
    </w:p>
    <w:p w14:paraId="00D85229" w14:textId="577B7F1A" w:rsidR="00045861" w:rsidRPr="00583527" w:rsidRDefault="00510940" w:rsidP="00510940">
      <w:pPr>
        <w:spacing w:after="0" w:line="276" w:lineRule="auto"/>
        <w:ind w:right="23"/>
        <w:jc w:val="center"/>
        <w:rPr>
          <w:rFonts w:ascii="Arial" w:eastAsia="Times New Roman" w:hAnsi="Arial" w:cs="Arial"/>
          <w:i/>
          <w:lang w:val="pl-PL" w:eastAsia="pl-PL"/>
        </w:rPr>
      </w:pPr>
      <w:r w:rsidRPr="00583527">
        <w:rPr>
          <w:rFonts w:ascii="Arial" w:eastAsia="Times New Roman" w:hAnsi="Arial" w:cs="Arial"/>
          <w:b/>
          <w:bCs/>
          <w:lang w:val="pl-PL" w:eastAsia="pl-PL"/>
        </w:rPr>
        <w:t>FORMULARZ OFERTOWY</w:t>
      </w:r>
    </w:p>
    <w:p w14:paraId="62340B27" w14:textId="756A76AA" w:rsidR="00455B56" w:rsidRPr="00583527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</w:p>
    <w:p w14:paraId="2DF76011" w14:textId="40BEDE7F" w:rsidR="00254C3B" w:rsidRPr="00583527" w:rsidRDefault="00254C3B" w:rsidP="00A02E5D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583527">
        <w:rPr>
          <w:rFonts w:ascii="Arial" w:eastAsia="Times New Roman" w:hAnsi="Arial" w:cs="Arial"/>
          <w:b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/>
          <w:bCs/>
          <w:lang w:val="pl-PL" w:eastAsia="pl-PL"/>
        </w:rPr>
        <w:tab/>
        <w:t>Zamawiający</w:t>
      </w:r>
      <w:r w:rsidRPr="00583527">
        <w:rPr>
          <w:rFonts w:ascii="Arial" w:eastAsia="Times New Roman" w:hAnsi="Arial" w:cs="Arial"/>
          <w:b/>
          <w:lang w:val="pl-PL" w:eastAsia="pl-PL"/>
        </w:rPr>
        <w:t>:</w:t>
      </w:r>
    </w:p>
    <w:p w14:paraId="062D2CEB" w14:textId="77777777" w:rsidR="00254C3B" w:rsidRPr="00583527" w:rsidRDefault="00254C3B" w:rsidP="00254C3B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0E20E474" w14:textId="77777777" w:rsidR="00254C3B" w:rsidRPr="00583527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1EE8E8A5" w14:textId="77777777" w:rsidR="00254C3B" w:rsidRPr="00583527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  <w:t>Al. Niepodległości 10</w:t>
      </w:r>
    </w:p>
    <w:p w14:paraId="6831C5C0" w14:textId="77777777" w:rsidR="00254C3B" w:rsidRPr="00583527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</w:r>
      <w:r w:rsidRPr="00583527">
        <w:rPr>
          <w:rFonts w:ascii="Arial" w:eastAsia="Times New Roman" w:hAnsi="Arial" w:cs="Arial"/>
          <w:bCs/>
          <w:lang w:val="pl-PL" w:eastAsia="pl-PL"/>
        </w:rPr>
        <w:tab/>
        <w:t xml:space="preserve">63-200 Jarocin </w:t>
      </w:r>
    </w:p>
    <w:p w14:paraId="77A125E8" w14:textId="7C381DBA" w:rsidR="00510940" w:rsidRPr="00583527" w:rsidRDefault="00510940" w:rsidP="00A5629E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</w:p>
    <w:p w14:paraId="51CE612D" w14:textId="3AF6DA42" w:rsidR="00B13866" w:rsidRPr="00583527" w:rsidRDefault="00B13866" w:rsidP="00A2539E">
      <w:pPr>
        <w:spacing w:after="4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Nawiązując do ogłoszenia o zamówieniu w postępowaniu o udzielenie zam</w:t>
      </w:r>
      <w:r w:rsidR="00A2539E" w:rsidRPr="00583527">
        <w:rPr>
          <w:rFonts w:ascii="Arial" w:eastAsia="Times New Roman" w:hAnsi="Arial" w:cs="Arial"/>
          <w:lang w:val="pl-PL" w:eastAsia="pl-PL"/>
        </w:rPr>
        <w:t>ówienia publicznego prowadzonym</w:t>
      </w:r>
      <w:r w:rsidRPr="00583527">
        <w:rPr>
          <w:rFonts w:ascii="Arial" w:eastAsia="Times New Roman" w:hAnsi="Arial" w:cs="Arial"/>
          <w:lang w:val="pl-PL" w:eastAsia="pl-PL"/>
        </w:rPr>
        <w:t xml:space="preserve"> w trybie podstawowym o jakim stanowi art. 275 pkt 2 ustawy              z dnia 11 września 2019 r. – Praw</w:t>
      </w:r>
      <w:r w:rsidR="00A2539E" w:rsidRPr="00583527">
        <w:rPr>
          <w:rFonts w:ascii="Arial" w:eastAsia="Times New Roman" w:hAnsi="Arial" w:cs="Arial"/>
          <w:lang w:val="pl-PL" w:eastAsia="pl-PL"/>
        </w:rPr>
        <w:t xml:space="preserve">o zamówień publicznych na </w:t>
      </w:r>
      <w:r w:rsidR="00332111" w:rsidRPr="00583527">
        <w:rPr>
          <w:rFonts w:ascii="Arial" w:eastAsia="Times New Roman" w:hAnsi="Arial" w:cs="Arial"/>
          <w:lang w:val="pl-PL" w:eastAsia="pl-PL"/>
        </w:rPr>
        <w:t>usługę</w:t>
      </w:r>
      <w:r w:rsidR="00A2539E" w:rsidRPr="00583527">
        <w:rPr>
          <w:rFonts w:ascii="Arial" w:eastAsia="Times New Roman" w:hAnsi="Arial" w:cs="Arial"/>
          <w:lang w:val="pl-PL" w:eastAsia="pl-PL"/>
        </w:rPr>
        <w:t xml:space="preserve"> pn.: </w:t>
      </w:r>
      <w:r w:rsidR="00E15174" w:rsidRPr="00583527">
        <w:rPr>
          <w:rFonts w:ascii="Arial" w:eastAsia="Times New Roman" w:hAnsi="Arial" w:cs="Arial"/>
          <w:lang w:val="pl-PL" w:eastAsia="pl-PL"/>
        </w:rPr>
        <w:t>„</w:t>
      </w:r>
      <w:proofErr w:type="spellStart"/>
      <w:r w:rsidR="00E15174" w:rsidRPr="00583527">
        <w:rPr>
          <w:rFonts w:ascii="Arial" w:hAnsi="Arial" w:cs="Arial"/>
        </w:rPr>
        <w:t>Sprzątanie</w:t>
      </w:r>
      <w:proofErr w:type="spellEnd"/>
      <w:r w:rsidR="00E15174" w:rsidRPr="00583527">
        <w:rPr>
          <w:rFonts w:ascii="Arial" w:hAnsi="Arial" w:cs="Arial"/>
        </w:rPr>
        <w:t xml:space="preserve"> </w:t>
      </w:r>
      <w:proofErr w:type="spellStart"/>
      <w:r w:rsidR="00E15174" w:rsidRPr="00583527">
        <w:rPr>
          <w:rFonts w:ascii="Arial" w:hAnsi="Arial" w:cs="Arial"/>
        </w:rPr>
        <w:t>chodników</w:t>
      </w:r>
      <w:proofErr w:type="spellEnd"/>
      <w:r w:rsidR="00E15174" w:rsidRPr="00583527">
        <w:rPr>
          <w:rFonts w:ascii="Arial" w:hAnsi="Arial" w:cs="Arial"/>
        </w:rPr>
        <w:t xml:space="preserve">, </w:t>
      </w:r>
      <w:proofErr w:type="spellStart"/>
      <w:r w:rsidR="00E15174" w:rsidRPr="00583527">
        <w:rPr>
          <w:rFonts w:ascii="Arial" w:hAnsi="Arial" w:cs="Arial"/>
        </w:rPr>
        <w:t>ulic</w:t>
      </w:r>
      <w:proofErr w:type="spellEnd"/>
      <w:r w:rsidR="00E15174" w:rsidRPr="00583527">
        <w:rPr>
          <w:rFonts w:ascii="Arial" w:hAnsi="Arial" w:cs="Arial"/>
        </w:rPr>
        <w:t xml:space="preserve"> i </w:t>
      </w:r>
      <w:proofErr w:type="spellStart"/>
      <w:r w:rsidR="00E15174" w:rsidRPr="00583527">
        <w:rPr>
          <w:rFonts w:ascii="Arial" w:hAnsi="Arial" w:cs="Arial"/>
        </w:rPr>
        <w:t>poboczy</w:t>
      </w:r>
      <w:proofErr w:type="spellEnd"/>
      <w:r w:rsidR="00332111" w:rsidRPr="00583527">
        <w:rPr>
          <w:rFonts w:ascii="Arial" w:eastAsia="Times New Roman" w:hAnsi="Arial" w:cs="Arial"/>
          <w:lang w:val="pl-PL" w:eastAsia="pl-PL"/>
        </w:rPr>
        <w:t>”</w:t>
      </w:r>
    </w:p>
    <w:p w14:paraId="7572D08A" w14:textId="77777777" w:rsidR="00B13866" w:rsidRPr="00583527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10"/>
          <w:lang w:val="pl-PL" w:eastAsia="ar-SA"/>
        </w:rPr>
      </w:pPr>
    </w:p>
    <w:p w14:paraId="50B72C20" w14:textId="77777777" w:rsidR="00B13866" w:rsidRPr="00583527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MY NIŻEJ PODPISANI</w:t>
      </w:r>
      <w:r w:rsidRPr="00583527">
        <w:rPr>
          <w:rFonts w:ascii="Arial" w:eastAsia="Times New Roman" w:hAnsi="Arial" w:cs="Arial"/>
          <w:lang w:val="pl-PL" w:eastAsia="ar-SA"/>
        </w:rPr>
        <w:t xml:space="preserve"> </w:t>
      </w:r>
    </w:p>
    <w:p w14:paraId="59E68202" w14:textId="67C72941" w:rsidR="00B13866" w:rsidRPr="00583527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B165E3E" w14:textId="77777777" w:rsidR="00B13866" w:rsidRPr="00583527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lang w:val="pl-PL" w:eastAsia="ar-SA"/>
        </w:rPr>
        <w:t>działając w imieniu i na rzecz</w:t>
      </w:r>
    </w:p>
    <w:p w14:paraId="09CC1190" w14:textId="74BD6F09" w:rsidR="00B13866" w:rsidRPr="00583527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4CA6C52" w14:textId="74966812" w:rsidR="00B13866" w:rsidRPr="00583527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583527">
        <w:rPr>
          <w:rFonts w:ascii="Arial" w:eastAsia="Times New Roman" w:hAnsi="Arial" w:cs="Arial"/>
          <w:i/>
          <w:lang w:val="pl-PL" w:eastAsia="ar-SA"/>
        </w:rPr>
        <w:t xml:space="preserve"> (nazwa (firma)</w:t>
      </w:r>
      <w:r w:rsidR="004324C3" w:rsidRPr="00583527">
        <w:rPr>
          <w:rFonts w:ascii="Arial" w:eastAsia="Times New Roman" w:hAnsi="Arial" w:cs="Arial"/>
          <w:i/>
          <w:lang w:val="pl-PL" w:eastAsia="ar-SA"/>
        </w:rPr>
        <w:t>,</w:t>
      </w:r>
      <w:r w:rsidR="004E7F7F" w:rsidRPr="00583527">
        <w:rPr>
          <w:rFonts w:ascii="Arial" w:eastAsia="Times New Roman" w:hAnsi="Arial" w:cs="Arial"/>
          <w:i/>
          <w:lang w:val="pl-PL" w:eastAsia="ar-SA"/>
        </w:rPr>
        <w:t xml:space="preserve"> </w:t>
      </w:r>
      <w:r w:rsidRPr="00583527">
        <w:rPr>
          <w:rFonts w:ascii="Arial" w:eastAsia="Times New Roman" w:hAnsi="Arial" w:cs="Arial"/>
          <w:i/>
          <w:lang w:val="pl-PL" w:eastAsia="ar-SA"/>
        </w:rPr>
        <w:t>s</w:t>
      </w:r>
      <w:r w:rsidR="004E7F7F" w:rsidRPr="00583527">
        <w:rPr>
          <w:rFonts w:ascii="Arial" w:eastAsia="Times New Roman" w:hAnsi="Arial" w:cs="Arial"/>
          <w:i/>
          <w:lang w:val="pl-PL" w:eastAsia="ar-SA"/>
        </w:rPr>
        <w:t>iedziba</w:t>
      </w:r>
      <w:r w:rsidRPr="00583527">
        <w:rPr>
          <w:rFonts w:ascii="Arial" w:eastAsia="Times New Roman" w:hAnsi="Arial" w:cs="Arial"/>
          <w:i/>
          <w:lang w:val="pl-PL" w:eastAsia="ar-SA"/>
        </w:rPr>
        <w:t xml:space="preserve"> Wykonawcy/Wykonawców</w:t>
      </w:r>
      <w:r w:rsidR="004324C3" w:rsidRPr="00583527">
        <w:rPr>
          <w:rFonts w:ascii="Arial" w:eastAsia="Times New Roman" w:hAnsi="Arial" w:cs="Arial"/>
          <w:i/>
          <w:lang w:val="pl-PL" w:eastAsia="ar-SA"/>
        </w:rPr>
        <w:t>, numer REGON, numer NIP</w:t>
      </w:r>
      <w:r w:rsidRPr="00583527">
        <w:rPr>
          <w:rFonts w:ascii="Arial" w:eastAsia="Times New Roman" w:hAnsi="Arial" w:cs="Arial"/>
          <w:i/>
          <w:lang w:val="pl-PL" w:eastAsia="ar-SA"/>
        </w:rPr>
        <w:t>)</w:t>
      </w:r>
    </w:p>
    <w:p w14:paraId="14AA69AC" w14:textId="517372F7" w:rsidR="00B13866" w:rsidRPr="00583527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583527">
        <w:rPr>
          <w:rFonts w:ascii="Arial" w:eastAsia="Times New Roman" w:hAnsi="Arial" w:cs="Arial"/>
          <w:i/>
          <w:lang w:val="pl-PL" w:eastAsia="ar-SA"/>
        </w:rPr>
        <w:t>(w przypadku składania oferty przez podmioty występujące wspólnie poda</w:t>
      </w:r>
      <w:r w:rsidR="004E7F7F" w:rsidRPr="00583527">
        <w:rPr>
          <w:rFonts w:ascii="Arial" w:eastAsia="Times New Roman" w:hAnsi="Arial" w:cs="Arial"/>
          <w:i/>
          <w:lang w:val="pl-PL" w:eastAsia="ar-SA"/>
        </w:rPr>
        <w:t>ć nazwy(firmy) i siedziby</w:t>
      </w:r>
      <w:r w:rsidRPr="00583527">
        <w:rPr>
          <w:rFonts w:ascii="Arial" w:eastAsia="Times New Roman" w:hAnsi="Arial" w:cs="Arial"/>
          <w:i/>
          <w:lang w:val="pl-PL" w:eastAsia="ar-SA"/>
        </w:rPr>
        <w:t xml:space="preserve"> wszystkich wspólników spółki cywilnej lub członków konsorcjum)</w:t>
      </w:r>
    </w:p>
    <w:p w14:paraId="68A4A3E7" w14:textId="77777777" w:rsidR="00B13866" w:rsidRPr="00583527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</w:p>
    <w:p w14:paraId="0F30CC82" w14:textId="202F251E" w:rsidR="00B13866" w:rsidRPr="00583527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bCs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SKŁADAMY OFERTĘ</w:t>
      </w:r>
      <w:r w:rsidRPr="00583527">
        <w:rPr>
          <w:rFonts w:ascii="Arial" w:eastAsia="Times New Roman" w:hAnsi="Arial" w:cs="Arial"/>
          <w:lang w:val="pl-PL" w:eastAsia="ar-SA"/>
        </w:rPr>
        <w:t xml:space="preserve"> na wykonanie przedmiotu zamówienia zgodnie ze Specyfikacją Warunków Zamówienia (</w:t>
      </w:r>
      <w:r w:rsidR="00C078AF" w:rsidRPr="00583527">
        <w:rPr>
          <w:rFonts w:ascii="Arial" w:eastAsia="Times New Roman" w:hAnsi="Arial" w:cs="Arial"/>
          <w:lang w:val="pl-PL" w:eastAsia="ar-SA"/>
        </w:rPr>
        <w:t>S</w:t>
      </w:r>
      <w:r w:rsidRPr="00583527">
        <w:rPr>
          <w:rFonts w:ascii="Arial" w:eastAsia="Times New Roman" w:hAnsi="Arial" w:cs="Arial"/>
          <w:lang w:val="pl-PL" w:eastAsia="ar-SA"/>
        </w:rPr>
        <w:t>WZ).</w:t>
      </w:r>
    </w:p>
    <w:p w14:paraId="5E2246CE" w14:textId="77777777" w:rsidR="00B13866" w:rsidRPr="00583527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sz w:val="10"/>
          <w:lang w:val="pl-PL" w:eastAsia="ar-SA"/>
        </w:rPr>
      </w:pPr>
    </w:p>
    <w:p w14:paraId="640333C9" w14:textId="71348D5B" w:rsidR="00B13866" w:rsidRPr="00583527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OŚWIADCZAMY,</w:t>
      </w:r>
      <w:r w:rsidRPr="00583527">
        <w:rPr>
          <w:rFonts w:ascii="Arial" w:eastAsia="Times New Roman" w:hAnsi="Arial" w:cs="Arial"/>
          <w:lang w:val="pl-PL" w:eastAsia="ar-SA"/>
        </w:rPr>
        <w:t xml:space="preserve"> że zapoznaliśmy się ze Specyfikacją Warunków Zamówienia </w:t>
      </w:r>
      <w:r w:rsidR="00CA394C" w:rsidRPr="00583527">
        <w:rPr>
          <w:rFonts w:ascii="Arial" w:eastAsia="Times New Roman" w:hAnsi="Arial" w:cs="Arial"/>
          <w:lang w:val="pl-PL" w:eastAsia="ar-SA"/>
        </w:rPr>
        <w:t>oraz wyjaśnieniami i zmianami S</w:t>
      </w:r>
      <w:r w:rsidRPr="00583527">
        <w:rPr>
          <w:rFonts w:ascii="Arial" w:eastAsia="Times New Roman" w:hAnsi="Arial" w:cs="Arial"/>
          <w:lang w:val="pl-PL" w:eastAsia="ar-SA"/>
        </w:rPr>
        <w:t xml:space="preserve">WZ przekazanymi przez </w:t>
      </w:r>
      <w:r w:rsidR="00332111" w:rsidRPr="00583527">
        <w:rPr>
          <w:rFonts w:ascii="Arial" w:eastAsia="Times New Roman" w:hAnsi="Arial" w:cs="Arial"/>
          <w:lang w:val="pl-PL" w:eastAsia="ar-SA"/>
        </w:rPr>
        <w:t xml:space="preserve">Zamawiającego </w:t>
      </w:r>
      <w:r w:rsidR="00CA6384" w:rsidRPr="00583527">
        <w:rPr>
          <w:rFonts w:ascii="Arial" w:eastAsia="Times New Roman" w:hAnsi="Arial" w:cs="Arial"/>
          <w:lang w:val="pl-PL" w:eastAsia="ar-SA"/>
        </w:rPr>
        <w:t>i uznajemy się za </w:t>
      </w:r>
      <w:r w:rsidRPr="00583527">
        <w:rPr>
          <w:rFonts w:ascii="Arial" w:eastAsia="Times New Roman" w:hAnsi="Arial" w:cs="Arial"/>
          <w:lang w:val="pl-PL" w:eastAsia="ar-SA"/>
        </w:rPr>
        <w:t>związanych określonymi w nich postanowieniami i zasadami postępowania.</w:t>
      </w:r>
    </w:p>
    <w:p w14:paraId="69E695E3" w14:textId="77777777" w:rsidR="00B13866" w:rsidRPr="00583527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0"/>
          <w:lang w:val="pl-PL" w:eastAsia="ar-SA"/>
        </w:rPr>
      </w:pPr>
    </w:p>
    <w:p w14:paraId="4E110692" w14:textId="77777777" w:rsidR="00B13866" w:rsidRPr="00583527" w:rsidRDefault="00B13866" w:rsidP="00CA6384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 xml:space="preserve">OFERUJEMY: </w:t>
      </w:r>
    </w:p>
    <w:p w14:paraId="7E35F876" w14:textId="138A8D02" w:rsidR="00B13866" w:rsidRPr="00583527" w:rsidRDefault="00CA6384" w:rsidP="00CA6384">
      <w:pPr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hanging="436"/>
        <w:jc w:val="both"/>
        <w:rPr>
          <w:rFonts w:ascii="Arial" w:eastAsia="Times New Roman" w:hAnsi="Arial" w:cs="Arial"/>
          <w:b/>
          <w:i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 xml:space="preserve">WYKONANIE </w:t>
      </w:r>
      <w:r w:rsidRPr="00583527">
        <w:rPr>
          <w:rFonts w:ascii="Arial" w:eastAsia="Times New Roman" w:hAnsi="Arial" w:cs="Arial"/>
          <w:lang w:val="pl-PL" w:eastAsia="ar-SA"/>
        </w:rPr>
        <w:t xml:space="preserve">przedmiotu zamówienia </w:t>
      </w:r>
      <w:r w:rsidRPr="00583527">
        <w:rPr>
          <w:rFonts w:ascii="Arial" w:eastAsia="Times New Roman" w:hAnsi="Arial" w:cs="Arial"/>
          <w:b/>
          <w:lang w:val="pl-PL" w:eastAsia="ar-SA"/>
        </w:rPr>
        <w:t>za cenę:</w:t>
      </w:r>
    </w:p>
    <w:p w14:paraId="7789B682" w14:textId="755CBE65" w:rsidR="00B13866" w:rsidRPr="00583527" w:rsidRDefault="00B13866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 xml:space="preserve"> </w:t>
      </w:r>
      <w:r w:rsidR="00CA6384" w:rsidRPr="00583527">
        <w:rPr>
          <w:rFonts w:ascii="Arial" w:eastAsia="Times New Roman" w:hAnsi="Arial" w:cs="Arial"/>
          <w:b/>
          <w:lang w:val="pl-PL" w:eastAsia="ar-SA"/>
        </w:rPr>
        <w:tab/>
      </w:r>
      <w:r w:rsidR="00CA6384" w:rsidRPr="00583527">
        <w:rPr>
          <w:rFonts w:ascii="Arial" w:eastAsia="Times New Roman" w:hAnsi="Arial" w:cs="Arial"/>
          <w:b/>
          <w:lang w:val="pl-PL" w:eastAsia="ar-SA"/>
        </w:rPr>
        <w:tab/>
        <w:t>brutto: _______________ PLN, w tym ____ % VAT</w:t>
      </w:r>
    </w:p>
    <w:p w14:paraId="02012108" w14:textId="70FAC27F" w:rsidR="00CA6384" w:rsidRPr="00583527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ab/>
      </w:r>
      <w:r w:rsidRPr="00583527">
        <w:rPr>
          <w:rFonts w:ascii="Arial" w:eastAsia="Times New Roman" w:hAnsi="Arial" w:cs="Arial"/>
          <w:b/>
          <w:lang w:val="pl-PL" w:eastAsia="ar-SA"/>
        </w:rPr>
        <w:tab/>
        <w:t>(Słownie złotych brutto: ________________________________________)</w:t>
      </w:r>
    </w:p>
    <w:p w14:paraId="5F047227" w14:textId="5EAF7D64" w:rsidR="00CA6384" w:rsidRPr="00583527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ab/>
      </w:r>
      <w:r w:rsidRPr="00583527">
        <w:rPr>
          <w:rFonts w:ascii="Arial" w:eastAsia="Times New Roman" w:hAnsi="Arial" w:cs="Arial"/>
          <w:b/>
          <w:lang w:val="pl-PL" w:eastAsia="ar-SA"/>
        </w:rPr>
        <w:tab/>
      </w:r>
    </w:p>
    <w:p w14:paraId="0D6A513A" w14:textId="0A5C5468" w:rsidR="00CA6384" w:rsidRPr="00583527" w:rsidRDefault="00CA6384" w:rsidP="00332111">
      <w:pPr>
        <w:tabs>
          <w:tab w:val="left" w:pos="426"/>
        </w:tabs>
        <w:suppressAutoHyphens/>
        <w:spacing w:after="0" w:line="276" w:lineRule="auto"/>
        <w:ind w:left="709" w:hanging="709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ab/>
      </w:r>
      <w:r w:rsidRPr="00583527">
        <w:rPr>
          <w:rFonts w:ascii="Arial" w:eastAsia="Times New Roman" w:hAnsi="Arial" w:cs="Arial"/>
          <w:b/>
          <w:lang w:val="pl-PL" w:eastAsia="ar-SA"/>
        </w:rPr>
        <w:tab/>
      </w:r>
      <w:r w:rsidR="00332111" w:rsidRPr="00583527">
        <w:rPr>
          <w:rFonts w:ascii="Arial" w:eastAsia="Times New Roman" w:hAnsi="Arial" w:cs="Arial"/>
          <w:lang w:val="pl-PL" w:eastAsia="ar-SA"/>
        </w:rPr>
        <w:t>Zgodnie z załącz</w:t>
      </w:r>
      <w:r w:rsidR="005018DC" w:rsidRPr="00583527">
        <w:rPr>
          <w:rFonts w:ascii="Arial" w:eastAsia="Times New Roman" w:hAnsi="Arial" w:cs="Arial"/>
          <w:lang w:val="pl-PL" w:eastAsia="ar-SA"/>
        </w:rPr>
        <w:t xml:space="preserve">onym do </w:t>
      </w:r>
      <w:r w:rsidR="00A537F1" w:rsidRPr="00583527">
        <w:rPr>
          <w:rFonts w:ascii="Arial" w:eastAsia="Times New Roman" w:hAnsi="Arial" w:cs="Arial"/>
          <w:lang w:val="pl-PL" w:eastAsia="ar-SA"/>
        </w:rPr>
        <w:t>oferty Szczegółowym zakresem usług planowanych                do wykonania, kosztorysem ofertowym</w:t>
      </w:r>
      <w:r w:rsidR="00332111" w:rsidRPr="00583527">
        <w:rPr>
          <w:rFonts w:ascii="Arial" w:eastAsia="Times New Roman" w:hAnsi="Arial" w:cs="Arial"/>
          <w:lang w:val="pl-PL" w:eastAsia="ar-SA"/>
        </w:rPr>
        <w:t xml:space="preserve"> (Załącznik</w:t>
      </w:r>
      <w:r w:rsidR="00A537F1" w:rsidRPr="00583527">
        <w:rPr>
          <w:rFonts w:ascii="Arial" w:eastAsia="Times New Roman" w:hAnsi="Arial" w:cs="Arial"/>
          <w:lang w:val="pl-PL" w:eastAsia="ar-SA"/>
        </w:rPr>
        <w:t>iem nr 1 do SWZ</w:t>
      </w:r>
      <w:r w:rsidR="00332111" w:rsidRPr="00583527">
        <w:rPr>
          <w:rFonts w:ascii="Arial" w:eastAsia="Times New Roman" w:hAnsi="Arial" w:cs="Arial"/>
          <w:lang w:val="pl-PL" w:eastAsia="ar-SA"/>
        </w:rPr>
        <w:t>)</w:t>
      </w:r>
      <w:r w:rsidR="00D20989" w:rsidRPr="00583527">
        <w:rPr>
          <w:rFonts w:ascii="Arial" w:eastAsia="Times New Roman" w:hAnsi="Arial" w:cs="Arial"/>
          <w:lang w:val="pl-PL" w:eastAsia="ar-SA"/>
        </w:rPr>
        <w:t>.</w:t>
      </w:r>
    </w:p>
    <w:p w14:paraId="41C7B6E6" w14:textId="25C07B9C" w:rsidR="00CA6384" w:rsidRPr="00583527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</w:p>
    <w:p w14:paraId="7AE735F7" w14:textId="0E0DB057" w:rsidR="00E15174" w:rsidRPr="00583527" w:rsidRDefault="00E15174" w:rsidP="00E15174">
      <w:pPr>
        <w:pStyle w:val="Akapitzlist"/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hanging="436"/>
        <w:jc w:val="both"/>
        <w:rPr>
          <w:rFonts w:ascii="Arial" w:eastAsia="Times New Roman" w:hAnsi="Arial" w:cs="Arial"/>
          <w:b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Deklarujemy wykonać przedmiot zamówienia w zakresie pierwszeg</w:t>
      </w:r>
      <w:r w:rsidRPr="00583527">
        <w:rPr>
          <w:rFonts w:ascii="Arial" w:eastAsia="Times New Roman" w:hAnsi="Arial" w:cs="Arial"/>
          <w:b/>
          <w:lang w:val="pl-PL" w:eastAsia="ar-SA"/>
        </w:rPr>
        <w:t>o mechanicznego zamiatania ulic i dróg rowerowych (powierzchnia 10 000</w:t>
      </w:r>
      <w:r w:rsidRPr="00583527">
        <w:rPr>
          <w:rFonts w:ascii="Arial" w:eastAsia="Times New Roman" w:hAnsi="Arial" w:cs="Arial"/>
          <w:b/>
          <w:lang w:val="pl-PL" w:eastAsia="ar-SA"/>
        </w:rPr>
        <w:t xml:space="preserve"> </w:t>
      </w:r>
      <w:proofErr w:type="spellStart"/>
      <w:r w:rsidRPr="00583527">
        <w:rPr>
          <w:rFonts w:ascii="Arial" w:eastAsia="Times New Roman" w:hAnsi="Arial" w:cs="Arial"/>
          <w:b/>
          <w:lang w:val="pl-PL" w:eastAsia="ar-SA"/>
        </w:rPr>
        <w:t>m</w:t>
      </w:r>
      <w:r w:rsidRPr="00583527">
        <w:rPr>
          <w:rFonts w:ascii="Arial" w:eastAsia="Times New Roman" w:hAnsi="Arial" w:cs="Arial"/>
          <w:b/>
          <w:lang w:val="pl-PL" w:eastAsia="ar-SA"/>
        </w:rPr>
        <w:t>b</w:t>
      </w:r>
      <w:proofErr w:type="spellEnd"/>
      <w:r w:rsidRPr="00583527">
        <w:rPr>
          <w:rFonts w:ascii="Arial" w:eastAsia="Times New Roman" w:hAnsi="Arial" w:cs="Arial"/>
          <w:b/>
          <w:lang w:val="pl-PL" w:eastAsia="ar-SA"/>
        </w:rPr>
        <w:t>) w czasie ____ dni.</w:t>
      </w:r>
    </w:p>
    <w:p w14:paraId="130E3C22" w14:textId="1036FFFD" w:rsidR="00E15174" w:rsidRPr="00583527" w:rsidRDefault="00E15174" w:rsidP="00E15174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lang w:val="pl-PL" w:eastAsia="ar-SA"/>
        </w:rPr>
      </w:pPr>
      <w:r w:rsidRPr="00583527">
        <w:rPr>
          <w:rFonts w:ascii="Arial" w:eastAsia="Times New Roman" w:hAnsi="Arial" w:cs="Arial"/>
          <w:lang w:val="pl-PL" w:eastAsia="ar-SA"/>
        </w:rPr>
        <w:t>(w przypadku nie wypełnienia przyjmuje się maksymalny</w:t>
      </w:r>
      <w:r w:rsidRPr="00583527">
        <w:rPr>
          <w:rFonts w:ascii="Arial" w:eastAsia="Times New Roman" w:hAnsi="Arial" w:cs="Arial"/>
          <w:lang w:val="pl-PL" w:eastAsia="ar-SA"/>
        </w:rPr>
        <w:t xml:space="preserve"> termin wykonania usługi, tj. 21</w:t>
      </w:r>
      <w:r w:rsidRPr="00583527">
        <w:rPr>
          <w:rFonts w:ascii="Arial" w:eastAsia="Times New Roman" w:hAnsi="Arial" w:cs="Arial"/>
          <w:lang w:val="pl-PL" w:eastAsia="ar-SA"/>
        </w:rPr>
        <w:t xml:space="preserve"> dni)</w:t>
      </w:r>
    </w:p>
    <w:p w14:paraId="4B23284E" w14:textId="77777777" w:rsidR="00162B26" w:rsidRPr="00583527" w:rsidRDefault="00162B26" w:rsidP="00162B26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i/>
          <w:sz w:val="20"/>
          <w:lang w:val="pl-PL" w:eastAsia="ar-SA"/>
        </w:rPr>
      </w:pPr>
    </w:p>
    <w:p w14:paraId="46270FF9" w14:textId="769DA03C" w:rsidR="00B13866" w:rsidRPr="00583527" w:rsidRDefault="00B13866" w:rsidP="00E15174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583527">
        <w:rPr>
          <w:rFonts w:ascii="Arial" w:eastAsia="Times New Roman" w:hAnsi="Arial" w:cs="Arial"/>
          <w:lang w:val="pl-PL"/>
        </w:rPr>
        <w:t xml:space="preserve">Wybór oferty prowadzić będzie do </w:t>
      </w:r>
      <w:r w:rsidRPr="00583527">
        <w:rPr>
          <w:rFonts w:ascii="Arial" w:eastAsia="Times New Roman" w:hAnsi="Arial" w:cs="Arial"/>
          <w:b/>
          <w:lang w:val="pl-PL"/>
        </w:rPr>
        <w:t>powstania u Zamawiającego obowiązku podatkowego</w:t>
      </w:r>
      <w:r w:rsidRPr="00583527">
        <w:rPr>
          <w:rFonts w:ascii="Arial" w:eastAsia="Times New Roman" w:hAnsi="Arial" w:cs="Arial"/>
          <w:lang w:val="pl-PL"/>
        </w:rPr>
        <w:t xml:space="preserve"> w zakresie</w:t>
      </w:r>
      <w:r w:rsidR="00D502BA" w:rsidRPr="00583527">
        <w:rPr>
          <w:rFonts w:ascii="Arial" w:eastAsia="Times New Roman" w:hAnsi="Arial" w:cs="Arial"/>
          <w:lang w:val="pl-PL"/>
        </w:rPr>
        <w:t xml:space="preserve"> następujących towarów/usług 1*</w:t>
      </w:r>
      <w:r w:rsidRPr="00583527">
        <w:rPr>
          <w:rFonts w:ascii="Arial" w:eastAsia="Times New Roman" w:hAnsi="Arial" w:cs="Arial"/>
          <w:lang w:val="pl-PL"/>
        </w:rPr>
        <w:t>:</w:t>
      </w:r>
    </w:p>
    <w:p w14:paraId="5FA18A77" w14:textId="23A7F55E" w:rsidR="00D502BA" w:rsidRPr="00583527" w:rsidRDefault="00D502BA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………………………………………………………………………………………………………..</w:t>
      </w:r>
    </w:p>
    <w:p w14:paraId="0AA45A47" w14:textId="77777777" w:rsidR="00B13866" w:rsidRPr="00583527" w:rsidRDefault="00B13866" w:rsidP="00E02DF4">
      <w:pPr>
        <w:autoSpaceDN w:val="0"/>
        <w:adjustRightInd w:val="0"/>
        <w:spacing w:after="0" w:line="276" w:lineRule="auto"/>
        <w:ind w:left="360" w:hanging="76"/>
        <w:jc w:val="both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Wartość ww. towarów lub usług bez kwoty podatku wynosi:</w:t>
      </w:r>
    </w:p>
    <w:p w14:paraId="5E27FC28" w14:textId="401A1FF3" w:rsidR="00B13866" w:rsidRPr="00583527" w:rsidRDefault="00E64DF3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</w:t>
      </w:r>
      <w:r w:rsidR="00E02DF4"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……………………………………………………………………………..</w:t>
      </w:r>
    </w:p>
    <w:p w14:paraId="77CC3921" w14:textId="2A37B4BE" w:rsidR="00E64DF3" w:rsidRPr="00583527" w:rsidRDefault="00E64DF3" w:rsidP="00E02DF4">
      <w:pPr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lastRenderedPageBreak/>
        <w:t>Stawka podatku od ww. towarów</w:t>
      </w:r>
      <w:r w:rsidR="00E02DF4" w:rsidRPr="00583527">
        <w:rPr>
          <w:rFonts w:ascii="Arial" w:eastAsia="Times New Roman" w:hAnsi="Arial" w:cs="Arial"/>
          <w:lang w:val="pl-PL" w:eastAsia="pl-PL"/>
        </w:rPr>
        <w:t xml:space="preserve"> lub usług, która zgodnie z wiedzą Wykonawcy, będzie miała zastosowanie:</w:t>
      </w:r>
    </w:p>
    <w:p w14:paraId="7571A5E0" w14:textId="2CBEC073" w:rsidR="00E64DF3" w:rsidRPr="00583527" w:rsidRDefault="00E02DF4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………………………………………………………………………………………………………..</w:t>
      </w:r>
    </w:p>
    <w:p w14:paraId="3F01645F" w14:textId="0736CC30" w:rsidR="00B13866" w:rsidRPr="00583527" w:rsidRDefault="00B13866" w:rsidP="00E02DF4">
      <w:pPr>
        <w:spacing w:after="0" w:line="276" w:lineRule="auto"/>
        <w:ind w:left="426" w:hanging="142"/>
        <w:jc w:val="both"/>
        <w:rPr>
          <w:rFonts w:ascii="Arial" w:eastAsia="Times New Roman" w:hAnsi="Arial" w:cs="Arial"/>
          <w:i/>
          <w:lang w:val="pl-PL"/>
        </w:rPr>
      </w:pPr>
      <w:r w:rsidRPr="00583527">
        <w:rPr>
          <w:rFonts w:ascii="Arial" w:eastAsia="Times New Roman" w:hAnsi="Arial" w:cs="Arial"/>
          <w:i/>
          <w:vertAlign w:val="superscript"/>
          <w:lang w:val="pl-PL"/>
        </w:rPr>
        <w:t>1</w:t>
      </w:r>
      <w:r w:rsidRPr="00583527">
        <w:rPr>
          <w:rFonts w:ascii="Arial" w:eastAsia="Times New Roman" w:hAnsi="Arial" w:cs="Arial"/>
          <w:i/>
          <w:lang w:val="pl-PL"/>
        </w:rPr>
        <w:t xml:space="preserve"> (Wypełnić, o ile wybór oferty prowadziłby do powstania u Zamawiającego obowiązku podatkowego zgodnie z </w:t>
      </w:r>
      <w:r w:rsidR="00E02DF4" w:rsidRPr="00583527">
        <w:rPr>
          <w:rFonts w:ascii="Arial" w:eastAsia="Times New Roman" w:hAnsi="Arial" w:cs="Arial"/>
          <w:i/>
          <w:lang w:val="pl-PL"/>
        </w:rPr>
        <w:t>ustawą z dnia 11 marca 2004 r. o podatku od towarów i usług</w:t>
      </w:r>
      <w:r w:rsidRPr="00583527">
        <w:rPr>
          <w:rFonts w:ascii="Arial" w:eastAsia="Times New Roman" w:hAnsi="Arial" w:cs="Arial"/>
          <w:i/>
          <w:lang w:val="pl-PL"/>
        </w:rPr>
        <w:t xml:space="preserve">, </w:t>
      </w:r>
      <w:r w:rsidR="00E02DF4" w:rsidRPr="00583527">
        <w:rPr>
          <w:rFonts w:ascii="Arial" w:eastAsia="Times New Roman" w:hAnsi="Arial" w:cs="Arial"/>
          <w:i/>
          <w:lang w:val="pl-PL"/>
        </w:rPr>
        <w:t xml:space="preserve">    </w:t>
      </w:r>
      <w:r w:rsidRPr="00583527">
        <w:rPr>
          <w:rFonts w:ascii="Arial" w:eastAsia="Times New Roman" w:hAnsi="Arial" w:cs="Arial"/>
          <w:i/>
          <w:lang w:val="pl-PL"/>
        </w:rPr>
        <w:t>w przeciwnym razie pozostawić niewypełnione).</w:t>
      </w:r>
    </w:p>
    <w:p w14:paraId="5C4407A8" w14:textId="38E6970B" w:rsidR="006F4379" w:rsidRPr="00583527" w:rsidRDefault="006F4379" w:rsidP="006F4379">
      <w:pPr>
        <w:spacing w:after="0" w:line="240" w:lineRule="auto"/>
        <w:ind w:left="426" w:hanging="142"/>
        <w:jc w:val="both"/>
        <w:rPr>
          <w:rFonts w:ascii="Arial" w:eastAsia="Times New Roman" w:hAnsi="Arial" w:cs="Arial"/>
          <w:lang w:val="pl-PL"/>
        </w:rPr>
      </w:pPr>
    </w:p>
    <w:p w14:paraId="013D40C4" w14:textId="307F19F6" w:rsidR="006F4379" w:rsidRPr="00583527" w:rsidRDefault="006F4379" w:rsidP="00E1517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lang w:val="pl-PL"/>
        </w:rPr>
      </w:pPr>
      <w:r w:rsidRPr="00583527">
        <w:rPr>
          <w:rFonts w:ascii="Arial" w:eastAsia="Times New Roman" w:hAnsi="Arial" w:cs="Arial"/>
          <w:lang w:val="pl-PL"/>
        </w:rPr>
        <w:t>Składając ofert</w:t>
      </w:r>
      <w:r w:rsidR="00032D5C" w:rsidRPr="00583527">
        <w:rPr>
          <w:rFonts w:ascii="Arial" w:eastAsia="Times New Roman" w:hAnsi="Arial" w:cs="Arial"/>
          <w:lang w:val="pl-PL"/>
        </w:rPr>
        <w:t>ę zobowiązujemy się do</w:t>
      </w:r>
      <w:r w:rsidR="00032D5C" w:rsidRPr="00583527">
        <w:t xml:space="preserve"> </w:t>
      </w:r>
      <w:r w:rsidR="00032D5C" w:rsidRPr="00583527">
        <w:rPr>
          <w:rFonts w:ascii="Arial" w:eastAsia="Times New Roman" w:hAnsi="Arial" w:cs="Arial"/>
          <w:lang w:val="pl-PL"/>
        </w:rPr>
        <w:t>re</w:t>
      </w:r>
      <w:r w:rsidR="009570F5" w:rsidRPr="00583527">
        <w:rPr>
          <w:rFonts w:ascii="Arial" w:eastAsia="Times New Roman" w:hAnsi="Arial" w:cs="Arial"/>
          <w:lang w:val="pl-PL"/>
        </w:rPr>
        <w:t>a</w:t>
      </w:r>
      <w:r w:rsidR="00342A04" w:rsidRPr="00583527">
        <w:rPr>
          <w:rFonts w:ascii="Arial" w:eastAsia="Times New Roman" w:hAnsi="Arial" w:cs="Arial"/>
          <w:lang w:val="pl-PL"/>
        </w:rPr>
        <w:t>lizacji zamówienia w terminie 5</w:t>
      </w:r>
      <w:r w:rsidR="00032D5C" w:rsidRPr="00583527">
        <w:rPr>
          <w:rFonts w:ascii="Arial" w:eastAsia="Times New Roman" w:hAnsi="Arial" w:cs="Arial"/>
          <w:lang w:val="pl-PL"/>
        </w:rPr>
        <w:t xml:space="preserve"> miesięcy</w:t>
      </w:r>
      <w:r w:rsidR="009570F5" w:rsidRPr="00583527">
        <w:rPr>
          <w:rFonts w:ascii="Arial" w:eastAsia="Times New Roman" w:hAnsi="Arial" w:cs="Arial"/>
          <w:lang w:val="pl-PL"/>
        </w:rPr>
        <w:t xml:space="preserve">          </w:t>
      </w:r>
      <w:r w:rsidR="00032D5C" w:rsidRPr="00583527">
        <w:rPr>
          <w:rFonts w:ascii="Arial" w:eastAsia="Times New Roman" w:hAnsi="Arial" w:cs="Arial"/>
          <w:lang w:val="pl-PL"/>
        </w:rPr>
        <w:t xml:space="preserve"> od dnia zawarcia umowy.</w:t>
      </w:r>
    </w:p>
    <w:p w14:paraId="6F8FA2DC" w14:textId="42A1420E" w:rsidR="00B13866" w:rsidRPr="00583527" w:rsidRDefault="00B13866" w:rsidP="00032D5C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lang w:val="pl-PL"/>
        </w:rPr>
      </w:pPr>
    </w:p>
    <w:p w14:paraId="4C4E5A4F" w14:textId="5A62ECB0" w:rsidR="00B13866" w:rsidRPr="00583527" w:rsidRDefault="00B13866" w:rsidP="00E15174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u w:val="single"/>
          <w:lang w:val="pl-PL"/>
        </w:rPr>
      </w:pPr>
      <w:r w:rsidRPr="00583527">
        <w:rPr>
          <w:rFonts w:ascii="Arial" w:eastAsia="Times New Roman" w:hAnsi="Arial" w:cs="Arial"/>
          <w:lang w:val="pl-PL"/>
        </w:rPr>
        <w:t xml:space="preserve">Oświadczamy, że w przypadku uznania naszej oferty za najkorzystniejszą, przedmiot zamówienia zamierzamy realizować </w:t>
      </w:r>
      <w:r w:rsidRPr="00583527">
        <w:rPr>
          <w:rFonts w:ascii="Arial" w:eastAsia="Times New Roman" w:hAnsi="Arial" w:cs="Arial"/>
          <w:b/>
          <w:lang w:val="pl-PL"/>
        </w:rPr>
        <w:t>bez udziału podwykonawstwa / przy udziale podwykonawstwa</w:t>
      </w:r>
      <w:r w:rsidRPr="00583527">
        <w:rPr>
          <w:rFonts w:ascii="Arial" w:eastAsia="Times New Roman" w:hAnsi="Arial" w:cs="Arial"/>
          <w:lang w:val="pl-PL"/>
        </w:rPr>
        <w:t xml:space="preserve">* w zakresie </w:t>
      </w:r>
      <w:r w:rsidR="00912560" w:rsidRPr="00583527">
        <w:rPr>
          <w:rFonts w:ascii="Arial" w:eastAsia="Times New Roman" w:hAnsi="Arial" w:cs="Arial"/>
          <w:lang w:val="pl-PL"/>
        </w:rPr>
        <w:t>………</w:t>
      </w:r>
      <w:r w:rsidRPr="00583527">
        <w:rPr>
          <w:rFonts w:ascii="Arial" w:eastAsia="Times New Roman" w:hAnsi="Arial" w:cs="Arial"/>
          <w:lang w:val="pl-PL"/>
        </w:rPr>
        <w:t>…………………………………………………………. Podwykonawcami w zakresie realizacji przedmiotu zamówienia będą następujące firmy: ………………………………………………. .</w:t>
      </w:r>
    </w:p>
    <w:p w14:paraId="29D56EAE" w14:textId="625EEFAE" w:rsidR="00825F8C" w:rsidRPr="00583527" w:rsidRDefault="00825F8C" w:rsidP="00072198">
      <w:pPr>
        <w:pStyle w:val="Akapitzlist"/>
        <w:spacing w:after="0" w:line="276" w:lineRule="auto"/>
        <w:ind w:left="780" w:hanging="496"/>
        <w:jc w:val="both"/>
        <w:rPr>
          <w:rFonts w:ascii="Arial" w:eastAsia="Times New Roman" w:hAnsi="Arial" w:cs="Arial"/>
          <w:i/>
          <w:lang w:val="pl-PL"/>
        </w:rPr>
      </w:pPr>
      <w:r w:rsidRPr="00583527">
        <w:rPr>
          <w:rFonts w:ascii="Arial" w:eastAsia="Times New Roman" w:hAnsi="Arial" w:cs="Arial"/>
          <w:i/>
          <w:lang w:val="pl-PL"/>
        </w:rPr>
        <w:t>*(Wybrać właściwe)</w:t>
      </w:r>
    </w:p>
    <w:p w14:paraId="6F1DE450" w14:textId="68CCC5CC" w:rsidR="00072198" w:rsidRPr="00583527" w:rsidRDefault="00072198" w:rsidP="00072198">
      <w:pPr>
        <w:pStyle w:val="Akapitzlist"/>
        <w:spacing w:after="0" w:line="240" w:lineRule="auto"/>
        <w:ind w:left="780" w:hanging="496"/>
        <w:jc w:val="both"/>
        <w:rPr>
          <w:rFonts w:ascii="Arial" w:eastAsia="Times New Roman" w:hAnsi="Arial" w:cs="Arial"/>
          <w:lang w:val="pl-PL"/>
        </w:rPr>
      </w:pPr>
    </w:p>
    <w:p w14:paraId="1E8A145E" w14:textId="497DD54F" w:rsidR="00AF60C1" w:rsidRPr="00583527" w:rsidRDefault="0082162F" w:rsidP="00E1517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583527">
        <w:rPr>
          <w:rFonts w:ascii="Arial" w:eastAsia="Times New Roman" w:hAnsi="Arial" w:cs="Arial"/>
          <w:b/>
          <w:iCs/>
          <w:lang w:val="pl-PL"/>
        </w:rPr>
        <w:t>WSKAZUJEMY</w:t>
      </w:r>
      <w:r w:rsidR="00AF60C1" w:rsidRPr="00583527">
        <w:rPr>
          <w:rFonts w:ascii="Arial" w:eastAsia="Times New Roman" w:hAnsi="Arial" w:cs="Arial"/>
          <w:b/>
          <w:iCs/>
          <w:lang w:val="pl-PL"/>
        </w:rPr>
        <w:t xml:space="preserve"> </w:t>
      </w:r>
      <w:r w:rsidR="00AF60C1" w:rsidRPr="00583527">
        <w:rPr>
          <w:rFonts w:ascii="Arial" w:eastAsia="Times New Roman" w:hAnsi="Arial" w:cs="Arial"/>
          <w:iCs/>
          <w:lang w:val="pl-PL"/>
        </w:rPr>
        <w:t>dostęp do bezpłatnych i ogólnodostępnych baz danych w celu potwierdzenia, że osoba działająca w imieniu Wykonawcy jest umocowana do jego reprezentowania.</w:t>
      </w:r>
    </w:p>
    <w:p w14:paraId="79D0FE7E" w14:textId="525401B1" w:rsidR="00231635" w:rsidRPr="00583527" w:rsidRDefault="00AF60C1" w:rsidP="00072198">
      <w:pPr>
        <w:widowControl w:val="0"/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iCs/>
          <w:lang w:val="pl-PL"/>
        </w:rPr>
      </w:pPr>
      <w:r w:rsidRPr="00583527">
        <w:rPr>
          <w:rFonts w:ascii="Arial" w:eastAsia="Times New Roman" w:hAnsi="Arial" w:cs="Arial"/>
          <w:iCs/>
          <w:lang w:val="pl-PL"/>
        </w:rPr>
        <w:t xml:space="preserve"> </w:t>
      </w:r>
      <w:r w:rsidRPr="00583527">
        <w:rPr>
          <w:rFonts w:ascii="Arial" w:eastAsia="Times New Roman" w:hAnsi="Arial" w:cs="Arial"/>
          <w:i/>
          <w:iCs/>
          <w:lang w:val="pl-PL"/>
        </w:rPr>
        <w:tab/>
        <w:t>(np. adres strony internetowej Krajowego Rejestru Sądowego, Centralnej Ewidencji                   i Informacji o Działalności Gospodarczej lub innego właściwego rejestru)</w:t>
      </w:r>
    </w:p>
    <w:p w14:paraId="23AAD4EB" w14:textId="4ECA7C33" w:rsidR="00231635" w:rsidRPr="00583527" w:rsidRDefault="00231635" w:rsidP="00072198">
      <w:pPr>
        <w:widowControl w:val="0"/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val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</w:t>
      </w:r>
      <w:r w:rsidR="00EF541C" w:rsidRPr="00583527">
        <w:rPr>
          <w:rFonts w:ascii="Arial" w:eastAsia="Times New Roman" w:hAnsi="Arial" w:cs="Arial"/>
          <w:lang w:val="pl-PL" w:eastAsia="pl-PL"/>
        </w:rPr>
        <w:t>...</w:t>
      </w:r>
    </w:p>
    <w:p w14:paraId="615C9F1D" w14:textId="77777777" w:rsidR="00A62450" w:rsidRPr="00583527" w:rsidRDefault="00A62450" w:rsidP="00B13866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lang w:val="pl-PL"/>
        </w:rPr>
      </w:pPr>
    </w:p>
    <w:p w14:paraId="71EA8E58" w14:textId="4AFF5F45" w:rsidR="00B13866" w:rsidRPr="00583527" w:rsidRDefault="00B13866" w:rsidP="00072198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 xml:space="preserve">AKCEPTUJEMY </w:t>
      </w:r>
      <w:r w:rsidRPr="00583527">
        <w:rPr>
          <w:rFonts w:ascii="Arial" w:eastAsia="Times New Roman" w:hAnsi="Arial" w:cs="Arial"/>
          <w:lang w:val="pl-PL" w:eastAsia="ar-SA"/>
        </w:rPr>
        <w:t xml:space="preserve">warunki płatności określone przez Zamawiającego w </w:t>
      </w:r>
      <w:r w:rsidR="002268F7" w:rsidRPr="00583527">
        <w:rPr>
          <w:rFonts w:ascii="Arial" w:eastAsia="Times New Roman" w:hAnsi="Arial" w:cs="Arial"/>
          <w:lang w:val="pl-PL" w:eastAsia="ar-SA"/>
        </w:rPr>
        <w:t>P</w:t>
      </w:r>
      <w:r w:rsidR="00D04A66" w:rsidRPr="00583527">
        <w:rPr>
          <w:rFonts w:ascii="Arial" w:eastAsia="Times New Roman" w:hAnsi="Arial" w:cs="Arial"/>
          <w:lang w:val="pl-PL" w:eastAsia="ar-SA"/>
        </w:rPr>
        <w:t xml:space="preserve">rojekcie umowy stanowiącym </w:t>
      </w:r>
      <w:r w:rsidR="00C930D9" w:rsidRPr="00583527">
        <w:rPr>
          <w:rFonts w:ascii="Arial" w:eastAsia="Times New Roman" w:hAnsi="Arial" w:cs="Arial"/>
          <w:b/>
          <w:lang w:val="pl-PL" w:eastAsia="ar-SA"/>
        </w:rPr>
        <w:t>Załącznik nr 2</w:t>
      </w:r>
      <w:r w:rsidR="00D04A66" w:rsidRPr="00583527">
        <w:rPr>
          <w:rFonts w:ascii="Arial" w:eastAsia="Times New Roman" w:hAnsi="Arial" w:cs="Arial"/>
          <w:b/>
          <w:lang w:val="pl-PL" w:eastAsia="ar-SA"/>
        </w:rPr>
        <w:t xml:space="preserve"> do Specyfikacji </w:t>
      </w:r>
      <w:r w:rsidRPr="00583527">
        <w:rPr>
          <w:rFonts w:ascii="Arial" w:eastAsia="Times New Roman" w:hAnsi="Arial" w:cs="Arial"/>
          <w:b/>
          <w:lang w:val="pl-PL" w:eastAsia="ar-SA"/>
        </w:rPr>
        <w:t>Warunków Zamówienia.</w:t>
      </w:r>
    </w:p>
    <w:p w14:paraId="4E63B4B6" w14:textId="77777777" w:rsidR="00B13866" w:rsidRPr="00583527" w:rsidRDefault="00B13866" w:rsidP="00B13866">
      <w:pPr>
        <w:widowControl w:val="0"/>
        <w:spacing w:after="0" w:line="240" w:lineRule="auto"/>
        <w:ind w:left="539" w:hanging="427"/>
        <w:jc w:val="both"/>
        <w:rPr>
          <w:rFonts w:ascii="Arial" w:eastAsia="Times New Roman" w:hAnsi="Arial" w:cs="Arial"/>
          <w:lang w:val="pl-PL"/>
        </w:rPr>
      </w:pPr>
    </w:p>
    <w:p w14:paraId="621895F0" w14:textId="65DCDB35" w:rsidR="00B13866" w:rsidRPr="00583527" w:rsidRDefault="00B13866" w:rsidP="00A62450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JESTEŚMY</w:t>
      </w:r>
      <w:r w:rsidRPr="00583527">
        <w:rPr>
          <w:rFonts w:ascii="Arial" w:eastAsia="Times New Roman" w:hAnsi="Arial" w:cs="Arial"/>
          <w:lang w:val="pl-PL" w:eastAsia="ar-SA"/>
        </w:rPr>
        <w:t xml:space="preserve"> związani ofertą przez okres wskazany w Specyfikacji Warunków Zamówienia. </w:t>
      </w:r>
    </w:p>
    <w:p w14:paraId="2BF1E8C4" w14:textId="77777777" w:rsidR="00270751" w:rsidRPr="00583527" w:rsidRDefault="00270751" w:rsidP="00270751">
      <w:pPr>
        <w:spacing w:after="0" w:line="276" w:lineRule="auto"/>
        <w:jc w:val="center"/>
        <w:rPr>
          <w:rFonts w:ascii="Arial" w:eastAsia="Times New Roman" w:hAnsi="Arial" w:cs="Arial"/>
          <w:i/>
          <w:lang w:val="pl-PL" w:eastAsia="pl-PL"/>
        </w:rPr>
      </w:pPr>
    </w:p>
    <w:p w14:paraId="57DDDEA2" w14:textId="6D78C666" w:rsidR="00B13866" w:rsidRPr="00583527" w:rsidRDefault="00B13866" w:rsidP="00072198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OŚWIADCZAMY</w:t>
      </w:r>
      <w:r w:rsidRPr="00583527">
        <w:rPr>
          <w:rFonts w:ascii="Arial" w:eastAsia="Times New Roman" w:hAnsi="Arial" w:cs="Arial"/>
          <w:lang w:val="pl-PL" w:eastAsia="ar-SA"/>
        </w:rPr>
        <w:t>, iż</w:t>
      </w:r>
      <w:r w:rsidR="008570DB" w:rsidRPr="00583527">
        <w:rPr>
          <w:rFonts w:ascii="Arial" w:eastAsia="Times New Roman" w:hAnsi="Arial" w:cs="Arial"/>
          <w:lang w:val="pl-PL" w:eastAsia="ar-SA"/>
        </w:rPr>
        <w:t xml:space="preserve"> do oferty zostały dołączone/nie zostały dołączone* dokumenty stanowiące tajemnicę przedsiębiorstwa </w:t>
      </w:r>
      <w:r w:rsidRPr="00583527">
        <w:rPr>
          <w:rFonts w:ascii="Arial" w:eastAsia="Times New Roman" w:hAnsi="Arial" w:cs="Arial"/>
          <w:lang w:val="pl-PL" w:eastAsia="ar-SA"/>
        </w:rPr>
        <w:t>w rozumieniu przepisów o zwal</w:t>
      </w:r>
      <w:r w:rsidR="008634DE" w:rsidRPr="00583527">
        <w:rPr>
          <w:rFonts w:ascii="Arial" w:eastAsia="Times New Roman" w:hAnsi="Arial" w:cs="Arial"/>
          <w:lang w:val="pl-PL" w:eastAsia="ar-SA"/>
        </w:rPr>
        <w:t>czaniu nieuczci</w:t>
      </w:r>
      <w:r w:rsidR="00801B08" w:rsidRPr="00583527">
        <w:rPr>
          <w:rFonts w:ascii="Arial" w:eastAsia="Times New Roman" w:hAnsi="Arial" w:cs="Arial"/>
          <w:lang w:val="pl-PL" w:eastAsia="ar-SA"/>
        </w:rPr>
        <w:t>wej konkurencji</w:t>
      </w:r>
      <w:r w:rsidR="008634DE" w:rsidRPr="00583527">
        <w:rPr>
          <w:rFonts w:ascii="Arial" w:eastAsia="Times New Roman" w:hAnsi="Arial" w:cs="Arial"/>
          <w:lang w:val="pl-PL" w:eastAsia="ar-SA"/>
        </w:rPr>
        <w:t>.</w:t>
      </w:r>
    </w:p>
    <w:p w14:paraId="60938E56" w14:textId="018501DC" w:rsidR="00F44DF8" w:rsidRPr="00583527" w:rsidRDefault="00F44DF8" w:rsidP="00F44DF8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lang w:val="pl-PL" w:eastAsia="ar-SA"/>
        </w:rPr>
      </w:pPr>
      <w:r w:rsidRPr="00583527">
        <w:rPr>
          <w:rFonts w:ascii="Arial" w:eastAsia="Times New Roman" w:hAnsi="Arial" w:cs="Arial"/>
          <w:i/>
          <w:lang w:val="pl-PL" w:eastAsia="ar-SA"/>
        </w:rPr>
        <w:t>*(Wybrać właściwe)</w:t>
      </w:r>
    </w:p>
    <w:p w14:paraId="75B2D7B2" w14:textId="77777777" w:rsidR="00B13866" w:rsidRPr="00583527" w:rsidRDefault="00B13866" w:rsidP="00B13866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val="pl-PL" w:eastAsia="ar-SA"/>
        </w:rPr>
      </w:pPr>
    </w:p>
    <w:p w14:paraId="6909C89D" w14:textId="1BD0EA87" w:rsidR="00B13866" w:rsidRPr="00583527" w:rsidRDefault="00B13866" w:rsidP="00A62450">
      <w:pPr>
        <w:numPr>
          <w:ilvl w:val="0"/>
          <w:numId w:val="21"/>
        </w:numPr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OŚWIADCZAMY,</w:t>
      </w:r>
      <w:r w:rsidR="00F9626C" w:rsidRPr="00583527">
        <w:rPr>
          <w:rFonts w:ascii="Arial" w:eastAsia="Times New Roman" w:hAnsi="Arial" w:cs="Arial"/>
          <w:lang w:val="pl-PL" w:eastAsia="ar-SA"/>
        </w:rPr>
        <w:t xml:space="preserve"> że zapoznaliśmy się z i</w:t>
      </w:r>
      <w:r w:rsidRPr="00583527">
        <w:rPr>
          <w:rFonts w:ascii="Arial" w:eastAsia="Times New Roman" w:hAnsi="Arial" w:cs="Arial"/>
          <w:lang w:val="pl-PL" w:eastAsia="ar-SA"/>
        </w:rPr>
        <w:t>stotnymi dla Stron postanowieniami umowy zawartymi w</w:t>
      </w:r>
      <w:r w:rsidR="006C6468" w:rsidRPr="00583527">
        <w:rPr>
          <w:rFonts w:ascii="Arial" w:eastAsia="Times New Roman" w:hAnsi="Arial" w:cs="Arial"/>
          <w:lang w:val="pl-PL" w:eastAsia="ar-SA"/>
        </w:rPr>
        <w:t xml:space="preserve"> Załączniku nr 2</w:t>
      </w:r>
      <w:r w:rsidR="002268F7" w:rsidRPr="00583527">
        <w:rPr>
          <w:rFonts w:ascii="Arial" w:eastAsia="Times New Roman" w:hAnsi="Arial" w:cs="Arial"/>
          <w:lang w:val="pl-PL" w:eastAsia="ar-SA"/>
        </w:rPr>
        <w:t xml:space="preserve"> do</w:t>
      </w:r>
      <w:r w:rsidRPr="00583527">
        <w:rPr>
          <w:rFonts w:ascii="Arial" w:eastAsia="Times New Roman" w:hAnsi="Arial" w:cs="Arial"/>
          <w:lang w:val="pl-PL" w:eastAsia="ar-SA"/>
        </w:rPr>
        <w:t xml:space="preserve"> Specyfikacji Warunków Zamówienia i zobowiązujemy się, w przypadku wyboru naszej oferty, do zawarcia umowy zgodnej z niniejszą o</w:t>
      </w:r>
      <w:r w:rsidR="006F3981" w:rsidRPr="00583527">
        <w:rPr>
          <w:rFonts w:ascii="Arial" w:eastAsia="Times New Roman" w:hAnsi="Arial" w:cs="Arial"/>
          <w:lang w:val="pl-PL" w:eastAsia="ar-SA"/>
        </w:rPr>
        <w:t>fertą, na </w:t>
      </w:r>
      <w:r w:rsidR="002268F7" w:rsidRPr="00583527">
        <w:rPr>
          <w:rFonts w:ascii="Arial" w:eastAsia="Times New Roman" w:hAnsi="Arial" w:cs="Arial"/>
          <w:lang w:val="pl-PL" w:eastAsia="ar-SA"/>
        </w:rPr>
        <w:t xml:space="preserve">warunkach określonych </w:t>
      </w:r>
      <w:r w:rsidRPr="00583527">
        <w:rPr>
          <w:rFonts w:ascii="Arial" w:eastAsia="Times New Roman" w:hAnsi="Arial" w:cs="Arial"/>
          <w:lang w:val="pl-PL" w:eastAsia="ar-SA"/>
        </w:rPr>
        <w:t xml:space="preserve">w </w:t>
      </w:r>
      <w:r w:rsidR="006F3981" w:rsidRPr="00583527">
        <w:rPr>
          <w:rFonts w:ascii="Arial" w:eastAsia="Times New Roman" w:hAnsi="Arial" w:cs="Arial"/>
          <w:lang w:val="pl-PL" w:eastAsia="ar-SA"/>
        </w:rPr>
        <w:t xml:space="preserve">Projekcie </w:t>
      </w:r>
      <w:r w:rsidR="006C6468" w:rsidRPr="00583527">
        <w:rPr>
          <w:rFonts w:ascii="Arial" w:eastAsia="Times New Roman" w:hAnsi="Arial" w:cs="Arial"/>
          <w:lang w:val="pl-PL" w:eastAsia="ar-SA"/>
        </w:rPr>
        <w:t>umowy stanowiącym Załącznik nr 2</w:t>
      </w:r>
      <w:r w:rsidR="006F3981" w:rsidRPr="00583527">
        <w:rPr>
          <w:rFonts w:ascii="Arial" w:eastAsia="Times New Roman" w:hAnsi="Arial" w:cs="Arial"/>
          <w:lang w:val="pl-PL" w:eastAsia="ar-SA"/>
        </w:rPr>
        <w:t xml:space="preserve"> do </w:t>
      </w:r>
      <w:r w:rsidRPr="00583527">
        <w:rPr>
          <w:rFonts w:ascii="Arial" w:eastAsia="Times New Roman" w:hAnsi="Arial" w:cs="Arial"/>
          <w:lang w:val="pl-PL" w:eastAsia="ar-SA"/>
        </w:rPr>
        <w:t>Specyfikacji Warunków Zamówienia, w miejscu i terminie wyznaczonym przez Zamawiającego.</w:t>
      </w:r>
    </w:p>
    <w:p w14:paraId="4C510C6C" w14:textId="77777777" w:rsidR="00C05A94" w:rsidRPr="00583527" w:rsidRDefault="00C05A94" w:rsidP="00C05A94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</w:p>
    <w:p w14:paraId="457AB0C9" w14:textId="3DA388BB" w:rsidR="00C05A94" w:rsidRPr="00583527" w:rsidRDefault="00617EC0" w:rsidP="00A62450">
      <w:pPr>
        <w:numPr>
          <w:ilvl w:val="0"/>
          <w:numId w:val="21"/>
        </w:numPr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OŚWIADCZAMY,</w:t>
      </w:r>
      <w:r w:rsidR="00C05A94" w:rsidRPr="00583527">
        <w:rPr>
          <w:rFonts w:ascii="Arial" w:eastAsia="Times New Roman" w:hAnsi="Arial" w:cs="Arial"/>
          <w:lang w:val="pl-PL" w:eastAsia="ar-SA"/>
        </w:rPr>
        <w:t xml:space="preserve"> że do realizacji przedmiotu zamówienia przy czynnościach określonych w SWZ zatrudnione zostaną osoby na podstawie umowy o pracę.</w:t>
      </w:r>
    </w:p>
    <w:p w14:paraId="3ABF1EDB" w14:textId="1A7D96F2" w:rsidR="00B13866" w:rsidRPr="00583527" w:rsidRDefault="00B13866" w:rsidP="00B13866">
      <w:pPr>
        <w:tabs>
          <w:tab w:val="left" w:pos="284"/>
        </w:tabs>
        <w:suppressAutoHyphens/>
        <w:spacing w:after="0" w:line="276" w:lineRule="auto"/>
        <w:ind w:left="425"/>
        <w:jc w:val="both"/>
        <w:rPr>
          <w:rFonts w:ascii="Arial" w:eastAsia="Times New Roman" w:hAnsi="Arial" w:cs="Arial"/>
          <w:lang w:val="pl-PL" w:eastAsia="ar-SA"/>
        </w:rPr>
      </w:pPr>
    </w:p>
    <w:p w14:paraId="15D4115E" w14:textId="77777777" w:rsidR="00F9626C" w:rsidRPr="00583527" w:rsidRDefault="00B13866" w:rsidP="00A6245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iCs/>
          <w:lang w:val="pl-PL" w:eastAsia="pl-PL"/>
        </w:rPr>
        <w:t>O</w:t>
      </w:r>
      <w:r w:rsidRPr="00583527">
        <w:rPr>
          <w:rFonts w:ascii="Arial" w:eastAsia="Times New Roman" w:hAnsi="Arial" w:cs="Arial"/>
          <w:lang w:val="pl-PL" w:eastAsia="pl-PL"/>
        </w:rPr>
        <w:t>świadczenie Wykonawcy w zakresie wypełnienia obowiązków informacyjnych przewidzianych w art. 13 lub art. 14 RODO:</w:t>
      </w:r>
    </w:p>
    <w:p w14:paraId="510F86D5" w14:textId="60EE5BA6" w:rsidR="00B13866" w:rsidRPr="00583527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" w:eastAsia="pl-PL"/>
        </w:rPr>
      </w:pPr>
      <w:r w:rsidRPr="00583527">
        <w:rPr>
          <w:rFonts w:ascii="Arial" w:eastAsia="Times New Roman" w:hAnsi="Arial" w:cs="Arial"/>
          <w:b/>
          <w:lang w:val="pl" w:eastAsia="pl-PL"/>
        </w:rPr>
        <w:t>OŚWIADCZAM</w:t>
      </w:r>
      <w:r w:rsidRPr="00583527">
        <w:rPr>
          <w:rFonts w:ascii="Arial" w:eastAsia="Times New Roman" w:hAnsi="Arial" w:cs="Arial"/>
          <w:lang w:val="pl" w:eastAsia="pl-PL"/>
        </w:rPr>
        <w:t>, że wypełniłem obowiązki informacyjne przewidziane w art. 13 lub art. 14 RODO</w:t>
      </w:r>
      <w:r w:rsidRPr="00583527">
        <w:rPr>
          <w:rFonts w:ascii="Arial" w:eastAsia="Times New Roman" w:hAnsi="Arial" w:cs="Arial"/>
          <w:vertAlign w:val="superscript"/>
          <w:lang w:val="pl" w:eastAsia="pl-PL"/>
        </w:rPr>
        <w:t>1)</w:t>
      </w:r>
      <w:r w:rsidRPr="00583527">
        <w:rPr>
          <w:rFonts w:ascii="Arial" w:eastAsia="Times New Roman" w:hAnsi="Arial" w:cs="Arial"/>
          <w:lang w:val="pl" w:eastAsia="pl-PL"/>
        </w:rPr>
        <w:t xml:space="preserve"> wobec os</w:t>
      </w:r>
      <w:r w:rsidRPr="00583527">
        <w:rPr>
          <w:rFonts w:ascii="Arial" w:eastAsia="Times New Roman" w:hAnsi="Arial" w:cs="Arial"/>
          <w:lang w:val="pl-PL" w:eastAsia="pl-PL"/>
        </w:rPr>
        <w:t>ób fizycznych, od których dane osobowe bezpośrednio lub pośrednio pozyskałem w celu ubiegania się o udzielenie zamówienia publicznego w niniejszym postępowaniu.*</w:t>
      </w:r>
    </w:p>
    <w:p w14:paraId="5BB479F6" w14:textId="77777777" w:rsidR="00B13866" w:rsidRPr="00583527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-PL" w:eastAsia="pl-PL"/>
        </w:rPr>
      </w:pPr>
    </w:p>
    <w:p w14:paraId="35B7B161" w14:textId="53D903E0" w:rsidR="00B13866" w:rsidRPr="00583527" w:rsidRDefault="00B13866" w:rsidP="00F9626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i/>
          <w:lang w:val="pl-PL" w:eastAsia="pl-PL"/>
        </w:rPr>
      </w:pPr>
      <w:r w:rsidRPr="00583527">
        <w:rPr>
          <w:rFonts w:ascii="Arial" w:eastAsia="Times New Roman" w:hAnsi="Arial" w:cs="Arial"/>
          <w:i/>
          <w:vertAlign w:val="superscript"/>
          <w:lang w:val="pl" w:eastAsia="pl-PL"/>
        </w:rPr>
        <w:lastRenderedPageBreak/>
        <w:t xml:space="preserve">1) </w:t>
      </w:r>
      <w:r w:rsidRPr="00583527">
        <w:rPr>
          <w:rFonts w:ascii="Arial" w:eastAsia="Times New Roman" w:hAnsi="Arial" w:cs="Arial"/>
          <w:i/>
          <w:lang w:val="pl" w:eastAsia="pl-PL"/>
        </w:rPr>
        <w:t>rozporządzenie Parlamentu Europejskiego i Rady (UE) 2016/679 z dnia 27 kwietnia 2016 r. w sprawie ochrony os</w:t>
      </w:r>
      <w:r w:rsidRPr="00583527">
        <w:rPr>
          <w:rFonts w:ascii="Arial" w:eastAsia="Times New Roman" w:hAnsi="Arial" w:cs="Arial"/>
          <w:i/>
          <w:lang w:val="pl-PL" w:eastAsia="pl-PL"/>
        </w:rPr>
        <w:t xml:space="preserve">ób fizycznych w związku z </w:t>
      </w:r>
      <w:r w:rsidR="00792F66" w:rsidRPr="00583527">
        <w:rPr>
          <w:rFonts w:ascii="Arial" w:eastAsia="Times New Roman" w:hAnsi="Arial" w:cs="Arial"/>
          <w:i/>
          <w:lang w:val="pl-PL" w:eastAsia="pl-PL"/>
        </w:rPr>
        <w:t xml:space="preserve">przetwarzaniem danych osobowych </w:t>
      </w:r>
      <w:r w:rsidRPr="00583527">
        <w:rPr>
          <w:rFonts w:ascii="Arial" w:eastAsia="Times New Roman" w:hAnsi="Arial" w:cs="Arial"/>
          <w:i/>
          <w:lang w:val="pl-PL" w:eastAsia="pl-PL"/>
        </w:rPr>
        <w:t xml:space="preserve">i w sprawie swobodnego przepływu takich danych oraz uchylenia dyrektywy 95/46/WE (ogólne rozporządzenie o ochronie danych) (Dz. Urz. UE L 119 z 04.05.2016, str. 1). </w:t>
      </w:r>
    </w:p>
    <w:p w14:paraId="631C9600" w14:textId="77777777" w:rsidR="00B13866" w:rsidRPr="00583527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5AB36DF1" w14:textId="17FC8A71" w:rsidR="00B13866" w:rsidRPr="00583527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" w:eastAsia="pl-PL"/>
        </w:rPr>
      </w:pPr>
      <w:r w:rsidRPr="00583527">
        <w:rPr>
          <w:rFonts w:ascii="Arial" w:eastAsia="Times New Roman" w:hAnsi="Arial" w:cs="Arial"/>
          <w:lang w:val="pl" w:eastAsia="pl-PL"/>
        </w:rPr>
        <w:t xml:space="preserve">* W przypadku gdy </w:t>
      </w:r>
      <w:r w:rsidR="00565FC1" w:rsidRPr="00583527">
        <w:rPr>
          <w:rFonts w:ascii="Arial" w:eastAsia="Times New Roman" w:hAnsi="Arial" w:cs="Arial"/>
          <w:lang w:val="pl" w:eastAsia="pl-PL"/>
        </w:rPr>
        <w:t>W</w:t>
      </w:r>
      <w:r w:rsidRPr="00583527">
        <w:rPr>
          <w:rFonts w:ascii="Arial" w:eastAsia="Times New Roman" w:hAnsi="Arial" w:cs="Arial"/>
          <w:lang w:val="pl" w:eastAsia="pl-PL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8D9EA1" w14:textId="77777777" w:rsidR="00B13866" w:rsidRPr="00583527" w:rsidRDefault="00B13866" w:rsidP="00571837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440B456E" w14:textId="58D85E8E" w:rsidR="00B13866" w:rsidRPr="00583527" w:rsidRDefault="00B13866" w:rsidP="0057183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  <w:r w:rsidRPr="00583527">
        <w:rPr>
          <w:rFonts w:ascii="Arial" w:eastAsia="Times New Roman" w:hAnsi="Arial" w:cs="Arial"/>
          <w:b/>
          <w:lang w:val="pl" w:eastAsia="pl-PL"/>
        </w:rPr>
        <w:t xml:space="preserve">OŚWIADCZAMY, </w:t>
      </w:r>
      <w:r w:rsidRPr="00583527">
        <w:rPr>
          <w:rFonts w:ascii="Arial" w:eastAsia="Times New Roman" w:hAnsi="Arial" w:cs="Arial"/>
          <w:lang w:val="pl" w:eastAsia="pl-PL"/>
        </w:rPr>
        <w:t xml:space="preserve">że zapoznaliśmy się z informacjami o </w:t>
      </w:r>
      <w:r w:rsidR="00151620" w:rsidRPr="00583527">
        <w:rPr>
          <w:rFonts w:ascii="Arial" w:eastAsia="Times New Roman" w:hAnsi="Arial" w:cs="Arial"/>
          <w:lang w:val="pl" w:eastAsia="pl-PL"/>
        </w:rPr>
        <w:t>ochronie</w:t>
      </w:r>
      <w:r w:rsidRPr="00583527">
        <w:rPr>
          <w:rFonts w:ascii="Arial" w:eastAsia="Times New Roman" w:hAnsi="Arial" w:cs="Arial"/>
          <w:lang w:val="pl" w:eastAsia="pl-PL"/>
        </w:rPr>
        <w:t xml:space="preserve"> danych osobowych </w:t>
      </w:r>
      <w:r w:rsidR="008570DB" w:rsidRPr="00583527">
        <w:rPr>
          <w:rFonts w:ascii="Arial" w:eastAsia="Times New Roman" w:hAnsi="Arial" w:cs="Arial"/>
          <w:lang w:val="pl" w:eastAsia="pl-PL"/>
        </w:rPr>
        <w:t xml:space="preserve">        zawartymi w rozdziale II</w:t>
      </w:r>
      <w:r w:rsidRPr="00583527">
        <w:rPr>
          <w:rFonts w:ascii="Arial" w:eastAsia="Times New Roman" w:hAnsi="Arial" w:cs="Arial"/>
          <w:lang w:val="pl" w:eastAsia="pl-PL"/>
        </w:rPr>
        <w:t xml:space="preserve"> Specyfikacji Warunków Zamówienia.</w:t>
      </w:r>
    </w:p>
    <w:p w14:paraId="558263DE" w14:textId="063E20E1" w:rsidR="00C01E10" w:rsidRPr="00583527" w:rsidRDefault="00C01E10" w:rsidP="00F9626C">
      <w:p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</w:p>
    <w:p w14:paraId="18801A6D" w14:textId="0671D838" w:rsidR="00C01E10" w:rsidRPr="00583527" w:rsidRDefault="00670266" w:rsidP="00571837">
      <w:pPr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</w:pPr>
      <w:r w:rsidRPr="00583527">
        <w:rPr>
          <w:rFonts w:ascii="Arial" w:eastAsia="Times New Roman" w:hAnsi="Arial" w:cs="Arial"/>
          <w:b/>
          <w:lang w:val="pl" w:eastAsia="pl-PL"/>
        </w:rPr>
        <w:t>15</w:t>
      </w:r>
      <w:r w:rsidR="00C01E10" w:rsidRPr="00583527">
        <w:rPr>
          <w:rFonts w:ascii="Arial" w:eastAsia="Times New Roman" w:hAnsi="Arial" w:cs="Arial"/>
          <w:b/>
          <w:lang w:val="pl" w:eastAsia="pl-PL"/>
        </w:rPr>
        <w:t>.</w:t>
      </w:r>
      <w:r w:rsidR="00C01E10" w:rsidRPr="00583527">
        <w:rPr>
          <w:rFonts w:ascii="Arial" w:eastAsia="Times New Roman" w:hAnsi="Arial" w:cs="Arial"/>
          <w:b/>
          <w:lang w:val="pl" w:eastAsia="pl-PL"/>
        </w:rPr>
        <w:tab/>
      </w:r>
      <w:r w:rsidR="00204771" w:rsidRPr="00583527">
        <w:rPr>
          <w:rFonts w:ascii="Arial" w:eastAsia="Times New Roman" w:hAnsi="Arial" w:cs="Arial"/>
          <w:b/>
          <w:bCs/>
          <w:szCs w:val="24"/>
          <w:lang w:val="pl-PL" w:eastAsia="pl-PL"/>
        </w:rPr>
        <w:t>OŚWIADCZAMY</w:t>
      </w:r>
      <w:r w:rsidR="00204771" w:rsidRPr="00583527">
        <w:rPr>
          <w:rFonts w:ascii="Arial" w:eastAsia="Times New Roman" w:hAnsi="Arial" w:cs="Arial"/>
          <w:szCs w:val="24"/>
          <w:lang w:val="pl-PL" w:eastAsia="pl-PL"/>
        </w:rPr>
        <w:t>, że złożona oferta została sporządzona samodzielnie, niezależnie             od pozostałych uczestników postępowania.</w:t>
      </w:r>
    </w:p>
    <w:p w14:paraId="7F73569D" w14:textId="77777777" w:rsidR="00B13866" w:rsidRPr="00583527" w:rsidRDefault="00B13866" w:rsidP="00571837">
      <w:pPr>
        <w:autoSpaceDE w:val="0"/>
        <w:autoSpaceDN w:val="0"/>
        <w:adjustRightInd w:val="0"/>
        <w:spacing w:after="0" w:line="276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06CEB415" w14:textId="70B9A202" w:rsidR="00B13866" w:rsidRPr="00583527" w:rsidRDefault="00B13866" w:rsidP="00670266">
      <w:pPr>
        <w:numPr>
          <w:ilvl w:val="0"/>
          <w:numId w:val="11"/>
        </w:numPr>
        <w:tabs>
          <w:tab w:val="left" w:pos="284"/>
        </w:tabs>
        <w:suppressAutoHyphens/>
        <w:spacing w:after="0" w:line="276" w:lineRule="auto"/>
        <w:ind w:hanging="562"/>
        <w:jc w:val="both"/>
        <w:rPr>
          <w:rFonts w:ascii="Arial" w:eastAsia="Times New Roman" w:hAnsi="Arial" w:cs="Arial"/>
          <w:lang w:val="pl-PL" w:eastAsia="ar-SA"/>
        </w:rPr>
      </w:pPr>
      <w:r w:rsidRPr="00583527">
        <w:rPr>
          <w:rFonts w:ascii="Arial" w:eastAsia="Times New Roman" w:hAnsi="Arial" w:cs="Arial"/>
          <w:b/>
          <w:lang w:val="pl-PL" w:eastAsia="ar-SA"/>
        </w:rPr>
        <w:t>WRAZ Z OFERTĄ</w:t>
      </w:r>
      <w:r w:rsidRPr="00583527">
        <w:rPr>
          <w:rFonts w:ascii="Arial" w:eastAsia="Times New Roman" w:hAnsi="Arial" w:cs="Arial"/>
          <w:lang w:val="pl-PL" w:eastAsia="ar-SA"/>
        </w:rPr>
        <w:t xml:space="preserve"> składamy następujące oświadcz</w:t>
      </w:r>
      <w:r w:rsidR="008570DB" w:rsidRPr="00583527">
        <w:rPr>
          <w:rFonts w:ascii="Arial" w:eastAsia="Times New Roman" w:hAnsi="Arial" w:cs="Arial"/>
          <w:lang w:val="pl-PL" w:eastAsia="ar-SA"/>
        </w:rPr>
        <w:t>enia i dokumenty</w:t>
      </w:r>
      <w:r w:rsidRPr="00583527">
        <w:rPr>
          <w:rFonts w:ascii="Arial" w:eastAsia="Times New Roman" w:hAnsi="Arial" w:cs="Arial"/>
          <w:lang w:val="pl-PL" w:eastAsia="ar-SA"/>
        </w:rPr>
        <w:t>:</w:t>
      </w:r>
    </w:p>
    <w:p w14:paraId="602C1FA8" w14:textId="331FBAD3" w:rsidR="00151620" w:rsidRPr="00583527" w:rsidRDefault="00151620" w:rsidP="00571837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7756D967" w14:textId="0362FEB6" w:rsidR="00B13866" w:rsidRPr="00583527" w:rsidRDefault="00151620" w:rsidP="00D31470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493FCF52" w14:textId="77777777" w:rsidR="00571837" w:rsidRPr="00583527" w:rsidRDefault="00571837" w:rsidP="00571837">
      <w:pPr>
        <w:pStyle w:val="Akapitzlist"/>
        <w:spacing w:after="0" w:line="276" w:lineRule="auto"/>
        <w:ind w:left="567"/>
        <w:rPr>
          <w:rFonts w:ascii="Arial" w:eastAsia="Times New Roman" w:hAnsi="Arial" w:cs="Arial"/>
          <w:lang w:val="pl-PL" w:eastAsia="pl-PL"/>
        </w:rPr>
      </w:pPr>
    </w:p>
    <w:p w14:paraId="59DF2FA4" w14:textId="77777777" w:rsidR="00B13866" w:rsidRPr="00583527" w:rsidRDefault="00B13866" w:rsidP="00571837">
      <w:pPr>
        <w:numPr>
          <w:ilvl w:val="0"/>
          <w:numId w:val="11"/>
        </w:numPr>
        <w:spacing w:after="0" w:line="276" w:lineRule="auto"/>
        <w:ind w:left="284" w:hanging="426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b/>
          <w:bCs/>
          <w:lang w:val="pl-PL" w:eastAsia="pl-PL"/>
        </w:rPr>
        <w:t>WSZELKĄ KORESPONDENCJĘ</w:t>
      </w:r>
      <w:r w:rsidRPr="00583527">
        <w:rPr>
          <w:rFonts w:ascii="Arial" w:eastAsia="Times New Roman" w:hAnsi="Arial" w:cs="Arial"/>
          <w:lang w:val="pl-PL" w:eastAsia="pl-PL"/>
        </w:rPr>
        <w:t xml:space="preserve"> w sprawie przedmiotowego postępowania należy kierować na poniższy adres:</w:t>
      </w:r>
    </w:p>
    <w:p w14:paraId="62337DB8" w14:textId="6D4D1EC5" w:rsidR="00B13866" w:rsidRPr="00583527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Imię i nazwisko:</w:t>
      </w:r>
      <w:r w:rsidR="00151620" w:rsidRPr="00583527">
        <w:rPr>
          <w:rFonts w:ascii="Arial" w:eastAsia="Times New Roman" w:hAnsi="Arial" w:cs="Arial"/>
          <w:lang w:val="pl-PL" w:eastAsia="pl-PL"/>
        </w:rPr>
        <w:t xml:space="preserve"> ……………………………………………………………………………………</w:t>
      </w:r>
    </w:p>
    <w:p w14:paraId="42A26D6B" w14:textId="0F9B02E2" w:rsidR="00151620" w:rsidRPr="00583527" w:rsidRDefault="00151620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>Adres: ………………………………………………………………………………………………</w:t>
      </w:r>
    </w:p>
    <w:p w14:paraId="62F80E77" w14:textId="35A2570C" w:rsidR="00B13866" w:rsidRPr="00583527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83527">
        <w:rPr>
          <w:rFonts w:ascii="Arial" w:eastAsia="Times New Roman" w:hAnsi="Arial" w:cs="Arial"/>
          <w:lang w:val="pl-PL" w:eastAsia="pl-PL"/>
        </w:rPr>
        <w:t xml:space="preserve">tel. </w:t>
      </w:r>
      <w:r w:rsidR="00151620" w:rsidRPr="00583527">
        <w:rPr>
          <w:rFonts w:ascii="Arial" w:eastAsia="Times New Roman" w:hAnsi="Arial" w:cs="Arial"/>
          <w:lang w:val="pl-PL" w:eastAsia="pl-PL"/>
        </w:rPr>
        <w:t>………………</w:t>
      </w:r>
      <w:r w:rsidRPr="00583527">
        <w:rPr>
          <w:rFonts w:ascii="Arial" w:eastAsia="Times New Roman" w:hAnsi="Arial" w:cs="Arial"/>
          <w:lang w:val="pl-PL" w:eastAsia="pl-PL"/>
        </w:rPr>
        <w:t xml:space="preserve"> </w:t>
      </w:r>
      <w:r w:rsidR="008570DB" w:rsidRPr="00583527">
        <w:rPr>
          <w:rFonts w:ascii="Arial" w:eastAsia="Times New Roman" w:hAnsi="Arial" w:cs="Arial"/>
          <w:lang w:val="pl-PL" w:eastAsia="pl-PL"/>
        </w:rPr>
        <w:t xml:space="preserve"> </w:t>
      </w:r>
      <w:r w:rsidRPr="00583527">
        <w:rPr>
          <w:rFonts w:ascii="Arial" w:eastAsia="Times New Roman" w:hAnsi="Arial" w:cs="Arial"/>
          <w:lang w:val="pl-PL" w:eastAsia="pl-PL"/>
        </w:rPr>
        <w:t xml:space="preserve">e-mail: </w:t>
      </w:r>
      <w:r w:rsidR="00151620" w:rsidRPr="00583527">
        <w:rPr>
          <w:rFonts w:ascii="Arial" w:eastAsia="Times New Roman" w:hAnsi="Arial" w:cs="Arial"/>
          <w:lang w:val="pl-PL" w:eastAsia="pl-PL"/>
        </w:rPr>
        <w:t>…………………………………</w:t>
      </w:r>
    </w:p>
    <w:p w14:paraId="614FC9A3" w14:textId="77777777" w:rsidR="00B13866" w:rsidRPr="00583527" w:rsidRDefault="00B13866" w:rsidP="00B13866">
      <w:pPr>
        <w:spacing w:after="0" w:line="276" w:lineRule="auto"/>
        <w:ind w:left="709"/>
        <w:rPr>
          <w:rFonts w:ascii="Arial" w:eastAsia="Times New Roman" w:hAnsi="Arial" w:cs="Arial"/>
          <w:lang w:val="pl-PL" w:eastAsia="pl-PL"/>
        </w:rPr>
      </w:pPr>
    </w:p>
    <w:p w14:paraId="4CF76D52" w14:textId="77777777" w:rsidR="00B13866" w:rsidRPr="00583527" w:rsidRDefault="00B13866" w:rsidP="00151620">
      <w:pPr>
        <w:numPr>
          <w:ilvl w:val="0"/>
          <w:numId w:val="11"/>
        </w:numPr>
        <w:spacing w:after="0" w:line="240" w:lineRule="auto"/>
        <w:ind w:left="284" w:hanging="426"/>
        <w:rPr>
          <w:rFonts w:ascii="Arial" w:eastAsia="HG Mincho Light J" w:hAnsi="Arial" w:cs="Arial"/>
          <w:b/>
          <w:lang w:val="x-none"/>
        </w:rPr>
      </w:pPr>
      <w:r w:rsidRPr="00583527">
        <w:rPr>
          <w:rFonts w:ascii="Arial" w:eastAsia="HG Mincho Light J" w:hAnsi="Arial" w:cs="Arial"/>
          <w:b/>
          <w:lang w:val="x-none"/>
        </w:rPr>
        <w:t>Rodzaj przedsiębiorstwa jakim jest Wykonawca (zaznaczyć właściwą opcję) *</w:t>
      </w:r>
      <w:r w:rsidRPr="00583527">
        <w:rPr>
          <w:rFonts w:ascii="Arial" w:eastAsia="HG Mincho Light J" w:hAnsi="Arial" w:cs="Arial"/>
          <w:b/>
          <w:vertAlign w:val="superscript"/>
          <w:lang w:val="x-none"/>
        </w:rPr>
        <w:t xml:space="preserve"> </w:t>
      </w:r>
      <w:r w:rsidRPr="00583527">
        <w:rPr>
          <w:rFonts w:ascii="Arial" w:eastAsia="HG Mincho Light J" w:hAnsi="Arial" w:cs="Arial"/>
          <w:b/>
          <w:lang w:val="x-none"/>
        </w:rPr>
        <w:t xml:space="preserve"> </w:t>
      </w:r>
    </w:p>
    <w:p w14:paraId="4B29CD56" w14:textId="77777777" w:rsidR="00B13866" w:rsidRPr="00583527" w:rsidRDefault="00B13866" w:rsidP="000135B4">
      <w:pPr>
        <w:widowControl w:val="0"/>
        <w:suppressAutoHyphens/>
        <w:spacing w:after="120" w:line="240" w:lineRule="auto"/>
        <w:ind w:firstLine="284"/>
        <w:rPr>
          <w:rFonts w:ascii="Arial" w:eastAsia="HG Mincho Light J" w:hAnsi="Arial" w:cs="Arial"/>
          <w:b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583527" w:rsidRPr="00583527" w14:paraId="1A51C1E8" w14:textId="77777777" w:rsidTr="00B13866">
        <w:trPr>
          <w:trHeight w:val="180"/>
        </w:trPr>
        <w:tc>
          <w:tcPr>
            <w:tcW w:w="240" w:type="dxa"/>
          </w:tcPr>
          <w:p w14:paraId="1DB74153" w14:textId="77777777" w:rsidR="00B13866" w:rsidRPr="00583527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4D888FF6" w14:textId="24A4DB5C" w:rsidR="00B13866" w:rsidRPr="00583527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583527">
        <w:rPr>
          <w:rFonts w:ascii="Arial" w:eastAsia="HG Mincho Light J" w:hAnsi="Arial" w:cs="Arial"/>
          <w:lang w:val="x-none"/>
        </w:rPr>
        <w:t xml:space="preserve">Mikroprzedsiębiorstwo </w:t>
      </w:r>
    </w:p>
    <w:p w14:paraId="0B07B06E" w14:textId="77777777" w:rsidR="00B13866" w:rsidRPr="00583527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583527" w:rsidRPr="00583527" w14:paraId="6EE1A669" w14:textId="77777777" w:rsidTr="00B13866">
        <w:trPr>
          <w:trHeight w:val="180"/>
        </w:trPr>
        <w:tc>
          <w:tcPr>
            <w:tcW w:w="240" w:type="dxa"/>
          </w:tcPr>
          <w:p w14:paraId="41081A31" w14:textId="77777777" w:rsidR="00B13866" w:rsidRPr="00583527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61B9F777" w14:textId="22CBFCDB" w:rsidR="00B13866" w:rsidRPr="00583527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583527">
        <w:rPr>
          <w:rFonts w:ascii="Arial" w:eastAsia="HG Mincho Light J" w:hAnsi="Arial" w:cs="Arial"/>
          <w:lang w:val="x-none"/>
        </w:rPr>
        <w:t xml:space="preserve">Małe przedsiębiorstwo </w:t>
      </w:r>
    </w:p>
    <w:p w14:paraId="36576AAB" w14:textId="77777777" w:rsidR="00B13866" w:rsidRPr="00583527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583527" w:rsidRPr="00583527" w14:paraId="79676E21" w14:textId="77777777" w:rsidTr="00B13866">
        <w:trPr>
          <w:trHeight w:val="180"/>
        </w:trPr>
        <w:tc>
          <w:tcPr>
            <w:tcW w:w="240" w:type="dxa"/>
          </w:tcPr>
          <w:p w14:paraId="52A4052D" w14:textId="77777777" w:rsidR="00B13866" w:rsidRPr="00583527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0FF8DF94" w14:textId="636DB598" w:rsidR="00B13866" w:rsidRPr="00583527" w:rsidRDefault="004A0BCC" w:rsidP="004A0BCC">
      <w:pPr>
        <w:autoSpaceDN w:val="0"/>
        <w:adjustRightInd w:val="0"/>
        <w:spacing w:after="0" w:line="240" w:lineRule="auto"/>
        <w:ind w:firstLine="142"/>
        <w:jc w:val="both"/>
        <w:rPr>
          <w:rFonts w:ascii="Arial" w:eastAsia="Times New Roman" w:hAnsi="Arial" w:cs="Arial"/>
          <w:b/>
          <w:lang w:val="pl-PL" w:eastAsia="pl-PL"/>
        </w:rPr>
      </w:pPr>
      <w:r w:rsidRPr="00583527">
        <w:rPr>
          <w:rFonts w:ascii="Arial" w:eastAsia="Times New Roman" w:hAnsi="Arial" w:cs="Arial"/>
          <w:b/>
          <w:lang w:val="pl-PL" w:eastAsia="pl-PL"/>
        </w:rPr>
        <w:t xml:space="preserve">    </w:t>
      </w:r>
      <w:r w:rsidR="000135B4" w:rsidRPr="00583527">
        <w:rPr>
          <w:rFonts w:ascii="Arial" w:eastAsia="Times New Roman" w:hAnsi="Arial" w:cs="Arial"/>
          <w:b/>
          <w:lang w:val="pl-PL" w:eastAsia="pl-PL"/>
        </w:rPr>
        <w:t xml:space="preserve">–  </w:t>
      </w:r>
      <w:r w:rsidR="00B13866" w:rsidRPr="00583527">
        <w:rPr>
          <w:rFonts w:ascii="Arial" w:eastAsia="Times New Roman" w:hAnsi="Arial" w:cs="Arial"/>
          <w:b/>
          <w:lang w:val="pl-PL" w:eastAsia="pl-PL"/>
        </w:rPr>
        <w:t xml:space="preserve"> </w:t>
      </w:r>
      <w:r w:rsidR="00B13866" w:rsidRPr="00583527">
        <w:rPr>
          <w:rFonts w:ascii="Arial" w:eastAsia="Times New Roman" w:hAnsi="Arial" w:cs="Arial"/>
          <w:lang w:val="pl-PL" w:eastAsia="pl-PL"/>
        </w:rPr>
        <w:t xml:space="preserve">Średnie przedsiębiorstwo  </w:t>
      </w:r>
    </w:p>
    <w:p w14:paraId="59A5E058" w14:textId="77777777" w:rsidR="00B13866" w:rsidRPr="00583527" w:rsidRDefault="00B13866" w:rsidP="00B13866">
      <w:pPr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</w:p>
    <w:p w14:paraId="4B9C76EB" w14:textId="7413A85B" w:rsidR="00B13866" w:rsidRPr="00583527" w:rsidRDefault="000135B4" w:rsidP="000135B4">
      <w:pPr>
        <w:widowControl w:val="0"/>
        <w:suppressAutoHyphens/>
        <w:spacing w:after="120" w:line="240" w:lineRule="auto"/>
        <w:ind w:left="142" w:hanging="142"/>
        <w:rPr>
          <w:rFonts w:ascii="Arial" w:eastAsia="HG Mincho Light J" w:hAnsi="Arial" w:cs="Arial"/>
          <w:i/>
          <w:sz w:val="18"/>
          <w:lang w:val="x-none"/>
        </w:rPr>
      </w:pPr>
      <w:r w:rsidRPr="00583527">
        <w:rPr>
          <w:rFonts w:ascii="Arial" w:eastAsia="HG Mincho Light J" w:hAnsi="Arial" w:cs="Arial"/>
          <w:bCs/>
          <w:i/>
          <w:sz w:val="18"/>
          <w:lang w:val="x-none"/>
        </w:rPr>
        <w:t xml:space="preserve">* </w:t>
      </w:r>
      <w:r w:rsidR="00B13866" w:rsidRPr="00583527">
        <w:rPr>
          <w:rFonts w:ascii="Arial" w:eastAsia="HG Mincho Light J" w:hAnsi="Arial" w:cs="Arial"/>
          <w:i/>
          <w:sz w:val="18"/>
          <w:lang w:val="x-none"/>
        </w:rPr>
        <w:t>w przypadku Wykonawców składających ofertę wspólną należy wypełnić dla każdego podmiotu osobno.</w:t>
      </w:r>
    </w:p>
    <w:p w14:paraId="4C8B053D" w14:textId="77777777" w:rsidR="00B13866" w:rsidRPr="00583527" w:rsidRDefault="00B13866" w:rsidP="00E9786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583527">
        <w:rPr>
          <w:rFonts w:ascii="Arial" w:eastAsia="Times New Roman" w:hAnsi="Arial" w:cs="Arial"/>
          <w:i/>
          <w:sz w:val="18"/>
          <w:u w:val="single"/>
          <w:lang w:val="pl-PL" w:eastAsia="pl-PL"/>
        </w:rPr>
        <w:t>Mikroprzedsiębiorstwo</w:t>
      </w:r>
      <w:r w:rsidRPr="00583527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10 osób i którego roczny obrót lub roczna suma bilansowa nie przekracza 2 milionów EUR.</w:t>
      </w:r>
    </w:p>
    <w:p w14:paraId="0C54D645" w14:textId="77777777" w:rsidR="00B13866" w:rsidRPr="00583527" w:rsidRDefault="00B13866" w:rsidP="00E9786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583527">
        <w:rPr>
          <w:rFonts w:ascii="Arial" w:eastAsia="Times New Roman" w:hAnsi="Arial" w:cs="Arial"/>
          <w:i/>
          <w:sz w:val="18"/>
          <w:u w:val="single"/>
          <w:lang w:val="pl-PL" w:eastAsia="pl-PL"/>
        </w:rPr>
        <w:t>Małe przedsiębiorstwo</w:t>
      </w:r>
      <w:r w:rsidRPr="00583527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50 osób i którego roczny obrót lub roczna suma bilansowa nie przekracza 10 milionów EUR.</w:t>
      </w:r>
    </w:p>
    <w:p w14:paraId="4FFDDD3A" w14:textId="1F19D021" w:rsidR="00166CD1" w:rsidRPr="00583527" w:rsidRDefault="00B13866" w:rsidP="006B1ABA">
      <w:pPr>
        <w:widowControl w:val="0"/>
        <w:suppressAutoHyphens/>
        <w:spacing w:after="120" w:line="240" w:lineRule="auto"/>
        <w:rPr>
          <w:rFonts w:ascii="Arial" w:eastAsia="HG Mincho Light J" w:hAnsi="Arial" w:cs="Arial"/>
          <w:bCs/>
          <w:i/>
          <w:sz w:val="18"/>
          <w:lang w:val="x-none"/>
        </w:rPr>
      </w:pPr>
      <w:r w:rsidRPr="00583527">
        <w:rPr>
          <w:rFonts w:ascii="Arial" w:eastAsia="HG Mincho Light J" w:hAnsi="Arial" w:cs="Arial"/>
          <w:i/>
          <w:sz w:val="18"/>
          <w:u w:val="single"/>
          <w:lang w:val="x-none"/>
        </w:rPr>
        <w:t>Średnie przedsiębiorstwa</w:t>
      </w:r>
      <w:r w:rsidRPr="00583527">
        <w:rPr>
          <w:rFonts w:ascii="Arial" w:eastAsia="HG Mincho Light J" w:hAnsi="Arial" w:cs="Arial"/>
          <w:i/>
          <w:sz w:val="18"/>
          <w:lang w:val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DC2AAE9" w14:textId="10732E36" w:rsidR="00C67770" w:rsidRPr="00583527" w:rsidRDefault="00C67770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10FB60FE" w:rsidR="002810FF" w:rsidRPr="00583527" w:rsidRDefault="00376494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583527">
        <w:rPr>
          <w:rFonts w:ascii="Arial" w:eastAsia="Times New Roman" w:hAnsi="Arial" w:cs="Arial"/>
          <w:b/>
          <w:bCs/>
          <w:lang w:val="pl-PL" w:eastAsia="pl-PL"/>
        </w:rPr>
        <w:t>N</w:t>
      </w:r>
      <w:r w:rsidR="000F1DFB" w:rsidRPr="00583527">
        <w:rPr>
          <w:rFonts w:ascii="Arial" w:eastAsia="Times New Roman" w:hAnsi="Arial" w:cs="Arial"/>
          <w:b/>
          <w:bCs/>
          <w:lang w:val="pl-PL" w:eastAsia="pl-PL"/>
        </w:rPr>
        <w:t>iniejszy</w:t>
      </w:r>
      <w:r w:rsidR="008F114B" w:rsidRPr="00583527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="00F13BB1" w:rsidRPr="00583527">
        <w:rPr>
          <w:rFonts w:ascii="Arial" w:eastAsia="Times New Roman" w:hAnsi="Arial" w:cs="Arial"/>
          <w:b/>
          <w:bCs/>
          <w:lang w:val="pl-PL" w:eastAsia="pl-PL"/>
        </w:rPr>
        <w:t>F</w:t>
      </w:r>
      <w:r w:rsidR="000F1DFB" w:rsidRPr="00583527">
        <w:rPr>
          <w:rFonts w:ascii="Arial" w:eastAsia="Times New Roman" w:hAnsi="Arial" w:cs="Arial"/>
          <w:b/>
          <w:bCs/>
          <w:lang w:val="pl-PL" w:eastAsia="pl-PL"/>
        </w:rPr>
        <w:t>ormularz ofertowy</w:t>
      </w:r>
      <w:r w:rsidR="00D31470" w:rsidRPr="00583527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Pr="00583527">
        <w:rPr>
          <w:rFonts w:ascii="Arial" w:eastAsia="Times New Roman" w:hAnsi="Arial" w:cs="Arial"/>
          <w:b/>
          <w:bCs/>
          <w:lang w:val="pl-PL" w:eastAsia="pl-PL"/>
        </w:rPr>
        <w:t xml:space="preserve">należy podpisać elektronicznym kwalifikowanym podpisem lub </w:t>
      </w:r>
      <w:r w:rsidR="008C3E51" w:rsidRPr="00583527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583527">
        <w:rPr>
          <w:rFonts w:ascii="Arial" w:eastAsia="Times New Roman" w:hAnsi="Arial" w:cs="Arial"/>
          <w:b/>
          <w:bCs/>
          <w:lang w:val="pl-PL" w:eastAsia="pl-PL"/>
        </w:rPr>
        <w:t xml:space="preserve">podpisem </w:t>
      </w:r>
      <w:r w:rsidR="006B1ABA" w:rsidRPr="00583527">
        <w:rPr>
          <w:rFonts w:ascii="Arial" w:eastAsia="Times New Roman" w:hAnsi="Arial" w:cs="Arial"/>
          <w:b/>
          <w:bCs/>
          <w:lang w:val="pl-PL" w:eastAsia="pl-PL"/>
        </w:rPr>
        <w:t>zaufanym lub</w:t>
      </w:r>
      <w:r w:rsidR="008C3E51" w:rsidRPr="00583527">
        <w:rPr>
          <w:rFonts w:ascii="Arial" w:eastAsia="Times New Roman" w:hAnsi="Arial" w:cs="Arial"/>
          <w:b/>
          <w:bCs/>
          <w:lang w:val="pl-PL" w:eastAsia="pl-PL"/>
        </w:rPr>
        <w:t> elektronicznym</w:t>
      </w:r>
      <w:r w:rsidR="006B1ABA" w:rsidRPr="00583527">
        <w:rPr>
          <w:rFonts w:ascii="Arial" w:eastAsia="Times New Roman" w:hAnsi="Arial" w:cs="Arial"/>
          <w:b/>
          <w:bCs/>
          <w:lang w:val="pl-PL" w:eastAsia="pl-PL"/>
        </w:rPr>
        <w:t xml:space="preserve"> podpisem osobistym</w:t>
      </w:r>
    </w:p>
    <w:sectPr w:rsidR="002810FF" w:rsidRPr="00583527" w:rsidSect="00DC173A">
      <w:headerReference w:type="default" r:id="rId8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F91C97" w:rsidRDefault="00F91C97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F91C97" w:rsidRDefault="00F91C97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F91C97" w:rsidRDefault="00F91C97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F91C97" w:rsidRDefault="00F91C97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2F895585" w:rsidR="00F91C97" w:rsidRDefault="00F91C97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45B55F7"/>
    <w:multiLevelType w:val="multilevel"/>
    <w:tmpl w:val="49F0EA06"/>
    <w:lvl w:ilvl="0">
      <w:start w:val="1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>
    <w:nsid w:val="0C2A6392"/>
    <w:multiLevelType w:val="hybridMultilevel"/>
    <w:tmpl w:val="363AB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414DA"/>
    <w:multiLevelType w:val="hybridMultilevel"/>
    <w:tmpl w:val="35E89516"/>
    <w:lvl w:ilvl="0" w:tplc="6A8A9C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DD745B1"/>
    <w:multiLevelType w:val="hybridMultilevel"/>
    <w:tmpl w:val="BC5E0F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3FD33BA0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C7786"/>
    <w:multiLevelType w:val="hybridMultilevel"/>
    <w:tmpl w:val="D87EE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83700"/>
    <w:multiLevelType w:val="hybridMultilevel"/>
    <w:tmpl w:val="E95E4B82"/>
    <w:lvl w:ilvl="0" w:tplc="3550950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EC526C6"/>
    <w:multiLevelType w:val="hybridMultilevel"/>
    <w:tmpl w:val="A7C81312"/>
    <w:lvl w:ilvl="0" w:tplc="F724D576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A6226"/>
    <w:multiLevelType w:val="hybridMultilevel"/>
    <w:tmpl w:val="CC02265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>
    <w:nsid w:val="53E820E9"/>
    <w:multiLevelType w:val="multilevel"/>
    <w:tmpl w:val="C2EEC87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5">
    <w:nsid w:val="54C4187C"/>
    <w:multiLevelType w:val="multilevel"/>
    <w:tmpl w:val="3372265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7F45D2"/>
    <w:multiLevelType w:val="hybridMultilevel"/>
    <w:tmpl w:val="D3620056"/>
    <w:lvl w:ilvl="0" w:tplc="DB98E864">
      <w:start w:val="11"/>
      <w:numFmt w:val="bullet"/>
      <w:lvlText w:val="–"/>
      <w:lvlJc w:val="left"/>
      <w:pPr>
        <w:ind w:left="720" w:hanging="360"/>
      </w:pPr>
      <w:rPr>
        <w:rFonts w:ascii="Arial" w:eastAsia="HG Mincho Light J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53467F"/>
    <w:multiLevelType w:val="multilevel"/>
    <w:tmpl w:val="BB6A7BA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9">
    <w:nsid w:val="66C72123"/>
    <w:multiLevelType w:val="hybridMultilevel"/>
    <w:tmpl w:val="F050DE5A"/>
    <w:lvl w:ilvl="0" w:tplc="0415000F">
      <w:start w:val="1"/>
      <w:numFmt w:val="decimal"/>
      <w:lvlText w:val="%1."/>
      <w:lvlJc w:val="left"/>
      <w:pPr>
        <w:ind w:left="998" w:hanging="360"/>
      </w:p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0">
    <w:nsid w:val="675026B6"/>
    <w:multiLevelType w:val="multilevel"/>
    <w:tmpl w:val="516E42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78D6335"/>
    <w:multiLevelType w:val="hybridMultilevel"/>
    <w:tmpl w:val="0B9CADC6"/>
    <w:lvl w:ilvl="0" w:tplc="0902E2C2">
      <w:start w:val="1"/>
      <w:numFmt w:val="decimal"/>
      <w:lvlText w:val="%1."/>
      <w:lvlJc w:val="left"/>
      <w:pPr>
        <w:ind w:left="100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9733865"/>
    <w:multiLevelType w:val="hybridMultilevel"/>
    <w:tmpl w:val="7CFEAD42"/>
    <w:lvl w:ilvl="0" w:tplc="3ABA4304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486448"/>
    <w:multiLevelType w:val="hybridMultilevel"/>
    <w:tmpl w:val="270AF87C"/>
    <w:lvl w:ilvl="0" w:tplc="E09C6C9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1A068B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16"/>
  </w:num>
  <w:num w:numId="5">
    <w:abstractNumId w:val="3"/>
  </w:num>
  <w:num w:numId="6">
    <w:abstractNumId w:val="6"/>
  </w:num>
  <w:num w:numId="7">
    <w:abstractNumId w:val="0"/>
  </w:num>
  <w:num w:numId="8">
    <w:abstractNumId w:val="15"/>
  </w:num>
  <w:num w:numId="9">
    <w:abstractNumId w:val="24"/>
  </w:num>
  <w:num w:numId="10">
    <w:abstractNumId w:val="20"/>
  </w:num>
  <w:num w:numId="11">
    <w:abstractNumId w:val="1"/>
  </w:num>
  <w:num w:numId="12">
    <w:abstractNumId w:val="7"/>
  </w:num>
  <w:num w:numId="13">
    <w:abstractNumId w:val="25"/>
  </w:num>
  <w:num w:numId="14">
    <w:abstractNumId w:val="5"/>
  </w:num>
  <w:num w:numId="15">
    <w:abstractNumId w:val="10"/>
  </w:num>
  <w:num w:numId="16">
    <w:abstractNumId w:val="11"/>
  </w:num>
  <w:num w:numId="17">
    <w:abstractNumId w:val="22"/>
  </w:num>
  <w:num w:numId="18">
    <w:abstractNumId w:val="4"/>
  </w:num>
  <w:num w:numId="19">
    <w:abstractNumId w:val="17"/>
  </w:num>
  <w:num w:numId="20">
    <w:abstractNumId w:val="8"/>
  </w:num>
  <w:num w:numId="21">
    <w:abstractNumId w:val="18"/>
  </w:num>
  <w:num w:numId="22">
    <w:abstractNumId w:val="13"/>
  </w:num>
  <w:num w:numId="23">
    <w:abstractNumId w:val="21"/>
  </w:num>
  <w:num w:numId="24">
    <w:abstractNumId w:val="2"/>
  </w:num>
  <w:num w:numId="25">
    <w:abstractNumId w:val="1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07910"/>
    <w:rsid w:val="000135B4"/>
    <w:rsid w:val="00031626"/>
    <w:rsid w:val="00032D5C"/>
    <w:rsid w:val="00045861"/>
    <w:rsid w:val="00061D3F"/>
    <w:rsid w:val="000620CC"/>
    <w:rsid w:val="00072198"/>
    <w:rsid w:val="000A13A4"/>
    <w:rsid w:val="000A5F5E"/>
    <w:rsid w:val="000A616B"/>
    <w:rsid w:val="000B5FC5"/>
    <w:rsid w:val="000E38C3"/>
    <w:rsid w:val="000E47A9"/>
    <w:rsid w:val="000F1DFB"/>
    <w:rsid w:val="000F4870"/>
    <w:rsid w:val="000F729F"/>
    <w:rsid w:val="00105043"/>
    <w:rsid w:val="00106061"/>
    <w:rsid w:val="0011207D"/>
    <w:rsid w:val="00114920"/>
    <w:rsid w:val="001501CD"/>
    <w:rsid w:val="00151620"/>
    <w:rsid w:val="00162B26"/>
    <w:rsid w:val="00166CD1"/>
    <w:rsid w:val="00195E06"/>
    <w:rsid w:val="001A1A92"/>
    <w:rsid w:val="001B0505"/>
    <w:rsid w:val="001C3DE6"/>
    <w:rsid w:val="001C4B89"/>
    <w:rsid w:val="002030DF"/>
    <w:rsid w:val="00204771"/>
    <w:rsid w:val="002268F7"/>
    <w:rsid w:val="00227F27"/>
    <w:rsid w:val="00231635"/>
    <w:rsid w:val="0024752D"/>
    <w:rsid w:val="00254C3B"/>
    <w:rsid w:val="00255A5C"/>
    <w:rsid w:val="00257C79"/>
    <w:rsid w:val="00262601"/>
    <w:rsid w:val="00270751"/>
    <w:rsid w:val="00271E72"/>
    <w:rsid w:val="00272F65"/>
    <w:rsid w:val="00273244"/>
    <w:rsid w:val="002810FF"/>
    <w:rsid w:val="00283099"/>
    <w:rsid w:val="00290764"/>
    <w:rsid w:val="002B7A00"/>
    <w:rsid w:val="002D119A"/>
    <w:rsid w:val="002D7274"/>
    <w:rsid w:val="002E0815"/>
    <w:rsid w:val="0030038F"/>
    <w:rsid w:val="00303804"/>
    <w:rsid w:val="00332111"/>
    <w:rsid w:val="003334FE"/>
    <w:rsid w:val="00342A04"/>
    <w:rsid w:val="00344167"/>
    <w:rsid w:val="00351D12"/>
    <w:rsid w:val="00376494"/>
    <w:rsid w:val="003C5436"/>
    <w:rsid w:val="003E4DE9"/>
    <w:rsid w:val="003F3EFD"/>
    <w:rsid w:val="00406431"/>
    <w:rsid w:val="004324C3"/>
    <w:rsid w:val="00455B56"/>
    <w:rsid w:val="004652E7"/>
    <w:rsid w:val="00467B91"/>
    <w:rsid w:val="00480D03"/>
    <w:rsid w:val="004A0BCC"/>
    <w:rsid w:val="004C7136"/>
    <w:rsid w:val="004D5265"/>
    <w:rsid w:val="004E7F7F"/>
    <w:rsid w:val="005018DC"/>
    <w:rsid w:val="00504BE1"/>
    <w:rsid w:val="00505419"/>
    <w:rsid w:val="00510940"/>
    <w:rsid w:val="00512BBB"/>
    <w:rsid w:val="0051649C"/>
    <w:rsid w:val="00565FC1"/>
    <w:rsid w:val="00567FD6"/>
    <w:rsid w:val="00571837"/>
    <w:rsid w:val="005769F8"/>
    <w:rsid w:val="00583527"/>
    <w:rsid w:val="00596173"/>
    <w:rsid w:val="005A20AA"/>
    <w:rsid w:val="005A3F3C"/>
    <w:rsid w:val="005C0CC4"/>
    <w:rsid w:val="005D6021"/>
    <w:rsid w:val="006078B7"/>
    <w:rsid w:val="00607D1B"/>
    <w:rsid w:val="00617EC0"/>
    <w:rsid w:val="00620297"/>
    <w:rsid w:val="0065566E"/>
    <w:rsid w:val="006679AD"/>
    <w:rsid w:val="00670266"/>
    <w:rsid w:val="0068516C"/>
    <w:rsid w:val="00686591"/>
    <w:rsid w:val="00693EF5"/>
    <w:rsid w:val="00696C57"/>
    <w:rsid w:val="006A786F"/>
    <w:rsid w:val="006B1ABA"/>
    <w:rsid w:val="006B29C6"/>
    <w:rsid w:val="006C2647"/>
    <w:rsid w:val="006C6468"/>
    <w:rsid w:val="006E31C0"/>
    <w:rsid w:val="006F3981"/>
    <w:rsid w:val="006F4379"/>
    <w:rsid w:val="007253A1"/>
    <w:rsid w:val="0074719A"/>
    <w:rsid w:val="0074766C"/>
    <w:rsid w:val="00773517"/>
    <w:rsid w:val="0078549B"/>
    <w:rsid w:val="00792F66"/>
    <w:rsid w:val="007C1A1F"/>
    <w:rsid w:val="007D6B25"/>
    <w:rsid w:val="007E62A9"/>
    <w:rsid w:val="008015AC"/>
    <w:rsid w:val="00801B08"/>
    <w:rsid w:val="00816573"/>
    <w:rsid w:val="0082162F"/>
    <w:rsid w:val="00825F8C"/>
    <w:rsid w:val="0085177E"/>
    <w:rsid w:val="008570DB"/>
    <w:rsid w:val="008634DE"/>
    <w:rsid w:val="00864ACB"/>
    <w:rsid w:val="00892629"/>
    <w:rsid w:val="008C3E51"/>
    <w:rsid w:val="008D3082"/>
    <w:rsid w:val="008F114B"/>
    <w:rsid w:val="00912560"/>
    <w:rsid w:val="009229B2"/>
    <w:rsid w:val="00926A19"/>
    <w:rsid w:val="00932E9F"/>
    <w:rsid w:val="00953C75"/>
    <w:rsid w:val="009570F5"/>
    <w:rsid w:val="0096735B"/>
    <w:rsid w:val="009806B5"/>
    <w:rsid w:val="00994D53"/>
    <w:rsid w:val="009A7E9F"/>
    <w:rsid w:val="009F01F8"/>
    <w:rsid w:val="009F11C0"/>
    <w:rsid w:val="00A02E5D"/>
    <w:rsid w:val="00A2539E"/>
    <w:rsid w:val="00A35225"/>
    <w:rsid w:val="00A47F53"/>
    <w:rsid w:val="00A51AB5"/>
    <w:rsid w:val="00A537F1"/>
    <w:rsid w:val="00A5629E"/>
    <w:rsid w:val="00A62450"/>
    <w:rsid w:val="00A72359"/>
    <w:rsid w:val="00A7566F"/>
    <w:rsid w:val="00A76787"/>
    <w:rsid w:val="00AA136D"/>
    <w:rsid w:val="00AD4254"/>
    <w:rsid w:val="00AD4917"/>
    <w:rsid w:val="00AE2426"/>
    <w:rsid w:val="00AE3F0A"/>
    <w:rsid w:val="00AF579D"/>
    <w:rsid w:val="00AF57ED"/>
    <w:rsid w:val="00AF60C1"/>
    <w:rsid w:val="00B007B0"/>
    <w:rsid w:val="00B07A36"/>
    <w:rsid w:val="00B128E0"/>
    <w:rsid w:val="00B12DB1"/>
    <w:rsid w:val="00B13866"/>
    <w:rsid w:val="00B2331F"/>
    <w:rsid w:val="00B357AF"/>
    <w:rsid w:val="00B57F47"/>
    <w:rsid w:val="00B663F1"/>
    <w:rsid w:val="00B7048F"/>
    <w:rsid w:val="00BA4419"/>
    <w:rsid w:val="00BA7DA0"/>
    <w:rsid w:val="00BB230F"/>
    <w:rsid w:val="00BC260B"/>
    <w:rsid w:val="00BD3294"/>
    <w:rsid w:val="00BD3EC9"/>
    <w:rsid w:val="00BD48F6"/>
    <w:rsid w:val="00BE385F"/>
    <w:rsid w:val="00BF1469"/>
    <w:rsid w:val="00C01E10"/>
    <w:rsid w:val="00C05A94"/>
    <w:rsid w:val="00C078AF"/>
    <w:rsid w:val="00C26741"/>
    <w:rsid w:val="00C301D2"/>
    <w:rsid w:val="00C349AD"/>
    <w:rsid w:val="00C57AFF"/>
    <w:rsid w:val="00C67770"/>
    <w:rsid w:val="00C755C3"/>
    <w:rsid w:val="00C930D9"/>
    <w:rsid w:val="00CA394C"/>
    <w:rsid w:val="00CA6384"/>
    <w:rsid w:val="00CE1AA7"/>
    <w:rsid w:val="00CF11DE"/>
    <w:rsid w:val="00CF3835"/>
    <w:rsid w:val="00CF4CF9"/>
    <w:rsid w:val="00D04A66"/>
    <w:rsid w:val="00D20989"/>
    <w:rsid w:val="00D24B6C"/>
    <w:rsid w:val="00D2716B"/>
    <w:rsid w:val="00D31470"/>
    <w:rsid w:val="00D33B98"/>
    <w:rsid w:val="00D502BA"/>
    <w:rsid w:val="00D51E1E"/>
    <w:rsid w:val="00D60212"/>
    <w:rsid w:val="00D60B94"/>
    <w:rsid w:val="00D615E3"/>
    <w:rsid w:val="00DA1A72"/>
    <w:rsid w:val="00DA61AC"/>
    <w:rsid w:val="00DB75C1"/>
    <w:rsid w:val="00DC173A"/>
    <w:rsid w:val="00E02DF4"/>
    <w:rsid w:val="00E15174"/>
    <w:rsid w:val="00E16AA1"/>
    <w:rsid w:val="00E413D1"/>
    <w:rsid w:val="00E55084"/>
    <w:rsid w:val="00E62097"/>
    <w:rsid w:val="00E6276C"/>
    <w:rsid w:val="00E64DF3"/>
    <w:rsid w:val="00E84C9F"/>
    <w:rsid w:val="00E878FC"/>
    <w:rsid w:val="00E879EC"/>
    <w:rsid w:val="00E91A90"/>
    <w:rsid w:val="00E9786B"/>
    <w:rsid w:val="00EA140E"/>
    <w:rsid w:val="00EA38EA"/>
    <w:rsid w:val="00EC2949"/>
    <w:rsid w:val="00EF008E"/>
    <w:rsid w:val="00EF541C"/>
    <w:rsid w:val="00EF74A9"/>
    <w:rsid w:val="00F0065D"/>
    <w:rsid w:val="00F00C87"/>
    <w:rsid w:val="00F07B38"/>
    <w:rsid w:val="00F13BB1"/>
    <w:rsid w:val="00F30216"/>
    <w:rsid w:val="00F44DF8"/>
    <w:rsid w:val="00F51922"/>
    <w:rsid w:val="00F91C97"/>
    <w:rsid w:val="00F92B55"/>
    <w:rsid w:val="00F945B4"/>
    <w:rsid w:val="00F9626C"/>
    <w:rsid w:val="00FA1816"/>
    <w:rsid w:val="00FB12EF"/>
    <w:rsid w:val="00FC5711"/>
    <w:rsid w:val="00FD17E8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B2904BCF.dotm</Template>
  <TotalTime>732</TotalTime>
  <Pages>3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310</cp:revision>
  <cp:lastPrinted>2021-02-15T11:36:00Z</cp:lastPrinted>
  <dcterms:created xsi:type="dcterms:W3CDTF">2021-02-04T12:40:00Z</dcterms:created>
  <dcterms:modified xsi:type="dcterms:W3CDTF">2026-04-15T11:24:00Z</dcterms:modified>
</cp:coreProperties>
</file>