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52305DAD" w:rsidR="00114920" w:rsidRPr="00D3234B" w:rsidRDefault="00161055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D3234B">
        <w:rPr>
          <w:rFonts w:ascii="Arial" w:eastAsia="Times New Roman" w:hAnsi="Arial" w:cs="Arial"/>
          <w:bCs/>
          <w:szCs w:val="20"/>
          <w:lang w:val="pl-PL" w:eastAsia="pl-PL"/>
        </w:rPr>
        <w:t xml:space="preserve">Załącznik nr </w:t>
      </w:r>
      <w:r w:rsidR="00890EF5" w:rsidRPr="00D3234B">
        <w:rPr>
          <w:rFonts w:ascii="Arial" w:eastAsia="Times New Roman" w:hAnsi="Arial" w:cs="Arial"/>
          <w:bCs/>
          <w:szCs w:val="20"/>
          <w:lang w:val="pl-PL" w:eastAsia="pl-PL"/>
        </w:rPr>
        <w:t>3</w:t>
      </w:r>
      <w:r w:rsidR="00114920" w:rsidRPr="00D3234B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D3234B" w14:paraId="385FE44D" w14:textId="77777777" w:rsidTr="00D60B94">
        <w:tc>
          <w:tcPr>
            <w:tcW w:w="9062" w:type="dxa"/>
          </w:tcPr>
          <w:p w14:paraId="0B8E302C" w14:textId="77777777" w:rsidR="006848B5" w:rsidRPr="00D3234B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D3234B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D3234B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D3234B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D3234B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D3234B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D3234B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D3234B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D3234B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D3234B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D3234B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ab/>
      </w:r>
      <w:r w:rsidR="00D60B94" w:rsidRPr="00D3234B">
        <w:rPr>
          <w:rFonts w:ascii="Arial" w:eastAsia="Times New Roman" w:hAnsi="Arial" w:cs="Arial"/>
          <w:bCs/>
          <w:lang w:val="pl-PL" w:eastAsia="pl-PL"/>
        </w:rPr>
        <w:tab/>
      </w:r>
      <w:r w:rsidRPr="00D3234B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3A88846B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D3234B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D3234B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D3234B">
        <w:rPr>
          <w:rFonts w:ascii="Arial" w:eastAsia="Times New Roman" w:hAnsi="Arial" w:cs="Arial"/>
          <w:i/>
          <w:lang w:val="pl-PL" w:eastAsia="pl-PL"/>
        </w:rPr>
        <w:t>(nazwy (firmy)</w:t>
      </w:r>
      <w:r w:rsidRPr="00D3234B">
        <w:rPr>
          <w:lang w:val="pl-PL"/>
        </w:rPr>
        <w:t xml:space="preserve"> </w:t>
      </w:r>
      <w:r w:rsidR="00DB108E" w:rsidRPr="00D3234B">
        <w:rPr>
          <w:rFonts w:ascii="Arial" w:eastAsia="Times New Roman" w:hAnsi="Arial" w:cs="Arial"/>
          <w:i/>
          <w:lang w:val="pl-PL" w:eastAsia="pl-PL"/>
        </w:rPr>
        <w:t>i siedziby</w:t>
      </w:r>
      <w:r w:rsidRPr="00D3234B">
        <w:rPr>
          <w:rFonts w:ascii="Arial" w:eastAsia="Times New Roman" w:hAnsi="Arial" w:cs="Arial"/>
          <w:i/>
          <w:lang w:val="pl-PL" w:eastAsia="pl-PL"/>
        </w:rPr>
        <w:t xml:space="preserve"> wszystkich wspólników spółki cywi</w:t>
      </w:r>
      <w:r w:rsidR="0062460E" w:rsidRPr="00D3234B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D3234B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D3234B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D3234B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D3234B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D3234B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D3234B">
        <w:rPr>
          <w:rFonts w:ascii="Arial" w:eastAsia="Times New Roman" w:hAnsi="Arial" w:cs="Arial"/>
          <w:i/>
          <w:lang w:val="pl-PL" w:eastAsia="pl-PL"/>
        </w:rPr>
        <w:t>(imię, n</w:t>
      </w:r>
      <w:r w:rsidR="008020F6" w:rsidRPr="00D3234B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D3234B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D3234B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D3234B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D3234B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D3234B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D3234B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D3234B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D3234B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3234B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76F4B2A4" w:rsidR="00F1415B" w:rsidRPr="00D3234B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D3234B">
        <w:rPr>
          <w:rFonts w:ascii="Arial" w:eastAsia="Times New Roman" w:hAnsi="Arial" w:cs="Arial"/>
          <w:b/>
          <w:u w:val="single"/>
          <w:lang w:val="pl-PL" w:eastAsia="pl-PL"/>
        </w:rPr>
        <w:t xml:space="preserve">Z KTÓREGO BĘDZIE WYNIKAĆ, KTÓRE USŁUGI WYKONAJĄ POSZCZEGÓLNI WYKONAWCY </w:t>
      </w:r>
    </w:p>
    <w:p w14:paraId="2C8D71FE" w14:textId="58655116" w:rsidR="00B57F47" w:rsidRPr="00D3234B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  <w:bookmarkStart w:id="0" w:name="_GoBack"/>
      <w:bookmarkEnd w:id="0"/>
    </w:p>
    <w:p w14:paraId="7BE9E421" w14:textId="71D65636" w:rsidR="00F1415B" w:rsidRPr="00D6568C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D3234B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F84444" w:rsidRPr="00D3234B">
        <w:rPr>
          <w:rFonts w:ascii="Arial" w:eastAsia="Times New Roman" w:hAnsi="Arial" w:cs="Arial"/>
          <w:lang w:val="pl-PL" w:eastAsia="pl-PL"/>
        </w:rPr>
        <w:t xml:space="preserve">na </w:t>
      </w:r>
      <w:r w:rsidR="00161055" w:rsidRPr="00D3234B">
        <w:rPr>
          <w:rFonts w:ascii="Arial" w:eastAsia="Times New Roman" w:hAnsi="Arial" w:cs="Arial"/>
          <w:lang w:val="pl-PL" w:eastAsia="pl-PL"/>
        </w:rPr>
        <w:t>usługę</w:t>
      </w:r>
      <w:r w:rsidR="00F84444" w:rsidRPr="00D3234B">
        <w:rPr>
          <w:rFonts w:ascii="Arial" w:eastAsia="Times New Roman" w:hAnsi="Arial" w:cs="Arial"/>
          <w:lang w:val="pl-PL" w:eastAsia="pl-PL"/>
        </w:rPr>
        <w:t xml:space="preserve"> pn.: </w:t>
      </w:r>
      <w:r w:rsidR="00F6360D" w:rsidRPr="00D3234B">
        <w:rPr>
          <w:rFonts w:ascii="Arial" w:eastAsia="Times New Roman" w:hAnsi="Arial" w:cs="Arial"/>
          <w:lang w:val="pl-PL" w:eastAsia="pl-PL"/>
        </w:rPr>
        <w:t>„</w:t>
      </w:r>
      <w:proofErr w:type="spellStart"/>
      <w:r w:rsidR="00D6568C" w:rsidRPr="00D6568C">
        <w:rPr>
          <w:rFonts w:ascii="Arial" w:hAnsi="Arial" w:cs="Arial"/>
        </w:rPr>
        <w:t>Sprzątanie</w:t>
      </w:r>
      <w:proofErr w:type="spellEnd"/>
      <w:r w:rsidR="00D6568C" w:rsidRPr="00D6568C">
        <w:rPr>
          <w:rFonts w:ascii="Arial" w:hAnsi="Arial" w:cs="Arial"/>
        </w:rPr>
        <w:t xml:space="preserve"> </w:t>
      </w:r>
      <w:proofErr w:type="spellStart"/>
      <w:r w:rsidR="00D6568C" w:rsidRPr="00D6568C">
        <w:rPr>
          <w:rFonts w:ascii="Arial" w:hAnsi="Arial" w:cs="Arial"/>
        </w:rPr>
        <w:t>chodników</w:t>
      </w:r>
      <w:proofErr w:type="spellEnd"/>
      <w:r w:rsidR="00D6568C" w:rsidRPr="00D6568C">
        <w:rPr>
          <w:rFonts w:ascii="Arial" w:hAnsi="Arial" w:cs="Arial"/>
        </w:rPr>
        <w:t xml:space="preserve">, </w:t>
      </w:r>
      <w:proofErr w:type="spellStart"/>
      <w:r w:rsidR="00D6568C" w:rsidRPr="00D6568C">
        <w:rPr>
          <w:rFonts w:ascii="Arial" w:hAnsi="Arial" w:cs="Arial"/>
        </w:rPr>
        <w:t>ulic</w:t>
      </w:r>
      <w:proofErr w:type="spellEnd"/>
      <w:r w:rsidR="00D6568C" w:rsidRPr="00D6568C">
        <w:rPr>
          <w:rFonts w:ascii="Arial" w:hAnsi="Arial" w:cs="Arial"/>
        </w:rPr>
        <w:t xml:space="preserve"> i </w:t>
      </w:r>
      <w:proofErr w:type="spellStart"/>
      <w:r w:rsidR="00D6568C" w:rsidRPr="00D6568C">
        <w:rPr>
          <w:rFonts w:ascii="Arial" w:hAnsi="Arial" w:cs="Arial"/>
        </w:rPr>
        <w:t>poboczy</w:t>
      </w:r>
      <w:proofErr w:type="spellEnd"/>
      <w:r w:rsidR="00F84444" w:rsidRPr="00D6568C">
        <w:rPr>
          <w:rFonts w:ascii="Arial" w:eastAsia="Times New Roman" w:hAnsi="Arial" w:cs="Arial"/>
          <w:lang w:val="pl-PL" w:eastAsia="pl-PL"/>
        </w:rPr>
        <w:t>”</w:t>
      </w:r>
      <w:r w:rsidR="000257B5" w:rsidRPr="00D6568C">
        <w:rPr>
          <w:rFonts w:ascii="Arial" w:eastAsia="Times New Roman" w:hAnsi="Arial" w:cs="Arial"/>
          <w:lang w:val="pl-PL" w:eastAsia="pl-PL"/>
        </w:rPr>
        <w:t>.</w:t>
      </w:r>
    </w:p>
    <w:p w14:paraId="41E4A710" w14:textId="1DC9E718" w:rsidR="00F1415B" w:rsidRPr="00D6568C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4"/>
          <w:lang w:val="pl-PL"/>
        </w:rPr>
      </w:pPr>
    </w:p>
    <w:p w14:paraId="71A20FD2" w14:textId="13FFD538" w:rsidR="00896A4C" w:rsidRPr="00D3234B" w:rsidRDefault="00896A4C" w:rsidP="00896A4C">
      <w:pPr>
        <w:spacing w:after="0" w:line="276" w:lineRule="auto"/>
        <w:jc w:val="center"/>
        <w:rPr>
          <w:rFonts w:ascii="Arial" w:eastAsia="Times New Roman" w:hAnsi="Arial" w:cs="Arial"/>
          <w:szCs w:val="24"/>
          <w:lang w:val="pl-PL" w:eastAsia="pl-PL"/>
        </w:rPr>
      </w:pPr>
      <w:r w:rsidRPr="00D3234B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</w:t>
      </w:r>
      <w:r w:rsidR="00161055" w:rsidRPr="00D3234B">
        <w:rPr>
          <w:rFonts w:ascii="Arial" w:eastAsia="Times New Roman" w:hAnsi="Arial" w:cs="Arial"/>
          <w:szCs w:val="24"/>
          <w:lang w:val="pl-PL" w:eastAsia="pl-PL"/>
        </w:rPr>
        <w:t>iadczamy że</w:t>
      </w:r>
      <w:r w:rsidRPr="00D3234B">
        <w:rPr>
          <w:rFonts w:ascii="Arial" w:eastAsia="Times New Roman" w:hAnsi="Arial" w:cs="Arial"/>
          <w:szCs w:val="24"/>
          <w:lang w:val="pl-PL" w:eastAsia="pl-PL"/>
        </w:rPr>
        <w:t xml:space="preserve"> usługi wykonają poszczególni Wykonawcy wspólnie ubiegający się o udzielenie zamówienia zgodnie </w:t>
      </w:r>
      <w:r w:rsidR="00161055" w:rsidRPr="00D3234B">
        <w:rPr>
          <w:rFonts w:ascii="Arial" w:eastAsia="Times New Roman" w:hAnsi="Arial" w:cs="Arial"/>
          <w:szCs w:val="24"/>
          <w:lang w:val="pl-PL" w:eastAsia="pl-PL"/>
        </w:rPr>
        <w:t xml:space="preserve">            </w:t>
      </w:r>
      <w:r w:rsidRPr="00D3234B">
        <w:rPr>
          <w:rFonts w:ascii="Arial" w:eastAsia="Times New Roman" w:hAnsi="Arial" w:cs="Arial"/>
          <w:szCs w:val="24"/>
          <w:lang w:val="pl-PL" w:eastAsia="pl-PL"/>
        </w:rPr>
        <w:t>z poniższą tabelą: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D3234B" w:rsidRPr="00D3234B" w14:paraId="69BF4741" w14:textId="77777777" w:rsidTr="00896A4C">
        <w:tc>
          <w:tcPr>
            <w:tcW w:w="4111" w:type="dxa"/>
            <w:shd w:val="clear" w:color="auto" w:fill="auto"/>
            <w:vAlign w:val="center"/>
          </w:tcPr>
          <w:p w14:paraId="208DC7F0" w14:textId="0240F70D" w:rsidR="00896A4C" w:rsidRPr="00D3234B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7A3BF8A8" w14:textId="58A37320" w:rsidR="00896A4C" w:rsidRPr="00D3234B" w:rsidRDefault="00F7040B" w:rsidP="00161055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Zakres usług</w:t>
            </w:r>
            <w:r w:rsidR="00896A4C" w:rsidRPr="00D3234B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DA4A37" w:rsidRPr="000257B5" w14:paraId="0966500E" w14:textId="77777777" w:rsidTr="00896A4C">
        <w:tc>
          <w:tcPr>
            <w:tcW w:w="4111" w:type="dxa"/>
            <w:shd w:val="clear" w:color="auto" w:fill="auto"/>
          </w:tcPr>
          <w:p w14:paraId="6A1D7D20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6B0DBF0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DA4A37" w:rsidRPr="000257B5" w14:paraId="4F87858C" w14:textId="77777777" w:rsidTr="00896A4C">
        <w:tc>
          <w:tcPr>
            <w:tcW w:w="4111" w:type="dxa"/>
            <w:shd w:val="clear" w:color="auto" w:fill="auto"/>
          </w:tcPr>
          <w:p w14:paraId="3519DAC4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7CF1C90" w14:textId="77777777" w:rsidR="00896A4C" w:rsidRPr="00DA4A37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DA4A37" w:rsidRPr="000257B5" w14:paraId="4AA7BFDF" w14:textId="77777777" w:rsidTr="00F7040B">
        <w:trPr>
          <w:trHeight w:val="584"/>
        </w:trPr>
        <w:tc>
          <w:tcPr>
            <w:tcW w:w="4111" w:type="dxa"/>
            <w:shd w:val="clear" w:color="auto" w:fill="auto"/>
          </w:tcPr>
          <w:p w14:paraId="1458CA21" w14:textId="77777777" w:rsidR="00F7040B" w:rsidRPr="00DA4A37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D4EFF60" w14:textId="77777777" w:rsidR="00F7040B" w:rsidRPr="00DA4A37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4745A6B0" w14:textId="77777777" w:rsidR="004A03A9" w:rsidRPr="00DA4A3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B6976AE" w14:textId="0860D132" w:rsidR="002F6097" w:rsidRPr="00DA4A37" w:rsidRDefault="002F6097" w:rsidP="00F7040B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sectPr w:rsidR="002F6097" w:rsidRPr="00DA4A37" w:rsidSect="004734FF">
      <w:headerReference w:type="default" r:id="rId8"/>
      <w:footerReference w:type="default" r:id="rId9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0C087" w14:textId="77777777" w:rsidR="00BE5654" w:rsidRDefault="00BE5654" w:rsidP="00114920">
      <w:pPr>
        <w:spacing w:after="0" w:line="240" w:lineRule="auto"/>
      </w:pPr>
      <w:r>
        <w:separator/>
      </w:r>
    </w:p>
  </w:endnote>
  <w:endnote w:type="continuationSeparator" w:id="0">
    <w:p w14:paraId="779D01AB" w14:textId="77777777" w:rsidR="00BE5654" w:rsidRDefault="00BE5654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1ACD7" w14:textId="49727428" w:rsidR="00407AFA" w:rsidRPr="00407AFA" w:rsidRDefault="00407AFA" w:rsidP="00407AF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val="pl-PL"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E413F2" w14:textId="77777777" w:rsidR="00BE5654" w:rsidRDefault="00BE5654" w:rsidP="00114920">
      <w:pPr>
        <w:spacing w:after="0" w:line="240" w:lineRule="auto"/>
      </w:pPr>
      <w:r>
        <w:separator/>
      </w:r>
    </w:p>
  </w:footnote>
  <w:footnote w:type="continuationSeparator" w:id="0">
    <w:p w14:paraId="13616BBA" w14:textId="77777777" w:rsidR="00BE5654" w:rsidRDefault="00BE5654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EA740" w14:textId="68B2CC3D" w:rsidR="00407AFA" w:rsidRDefault="00407AFA" w:rsidP="00407A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257B5"/>
    <w:rsid w:val="00031626"/>
    <w:rsid w:val="00045861"/>
    <w:rsid w:val="00061D3F"/>
    <w:rsid w:val="000620CC"/>
    <w:rsid w:val="000A13A4"/>
    <w:rsid w:val="000A616B"/>
    <w:rsid w:val="000B5FC5"/>
    <w:rsid w:val="000B7AA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1055"/>
    <w:rsid w:val="00166CD1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70499"/>
    <w:rsid w:val="003707D8"/>
    <w:rsid w:val="00376494"/>
    <w:rsid w:val="003C5436"/>
    <w:rsid w:val="003E4DE9"/>
    <w:rsid w:val="00407AFA"/>
    <w:rsid w:val="004528C3"/>
    <w:rsid w:val="00455B56"/>
    <w:rsid w:val="00463D1C"/>
    <w:rsid w:val="004652E7"/>
    <w:rsid w:val="00467B91"/>
    <w:rsid w:val="004734FF"/>
    <w:rsid w:val="004A03A9"/>
    <w:rsid w:val="004C7136"/>
    <w:rsid w:val="00504BE1"/>
    <w:rsid w:val="00505419"/>
    <w:rsid w:val="0051649C"/>
    <w:rsid w:val="0053299B"/>
    <w:rsid w:val="00567FD6"/>
    <w:rsid w:val="00585C26"/>
    <w:rsid w:val="005A20AA"/>
    <w:rsid w:val="005A3F3C"/>
    <w:rsid w:val="006212FA"/>
    <w:rsid w:val="006217E6"/>
    <w:rsid w:val="0062460E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6E427C"/>
    <w:rsid w:val="00707E7D"/>
    <w:rsid w:val="007760A8"/>
    <w:rsid w:val="007761A5"/>
    <w:rsid w:val="007D6B25"/>
    <w:rsid w:val="008015AC"/>
    <w:rsid w:val="008020F6"/>
    <w:rsid w:val="00864ACB"/>
    <w:rsid w:val="00890EF5"/>
    <w:rsid w:val="00892629"/>
    <w:rsid w:val="00896A4C"/>
    <w:rsid w:val="008A43D3"/>
    <w:rsid w:val="008B40FF"/>
    <w:rsid w:val="008F114B"/>
    <w:rsid w:val="009229B2"/>
    <w:rsid w:val="00932E9F"/>
    <w:rsid w:val="00953C75"/>
    <w:rsid w:val="009773A0"/>
    <w:rsid w:val="009806B5"/>
    <w:rsid w:val="00A422F7"/>
    <w:rsid w:val="00A47F53"/>
    <w:rsid w:val="00A5051A"/>
    <w:rsid w:val="00A5629E"/>
    <w:rsid w:val="00A71511"/>
    <w:rsid w:val="00A72359"/>
    <w:rsid w:val="00A72DBC"/>
    <w:rsid w:val="00A7566F"/>
    <w:rsid w:val="00A81C0F"/>
    <w:rsid w:val="00AA136D"/>
    <w:rsid w:val="00AB746B"/>
    <w:rsid w:val="00AD4917"/>
    <w:rsid w:val="00AE2426"/>
    <w:rsid w:val="00AE3F0A"/>
    <w:rsid w:val="00AE5442"/>
    <w:rsid w:val="00AF579D"/>
    <w:rsid w:val="00AF57D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05B3"/>
    <w:rsid w:val="00BE5654"/>
    <w:rsid w:val="00C506A8"/>
    <w:rsid w:val="00C57AFF"/>
    <w:rsid w:val="00C755C3"/>
    <w:rsid w:val="00C91DF3"/>
    <w:rsid w:val="00CF11DE"/>
    <w:rsid w:val="00CF4CF9"/>
    <w:rsid w:val="00D3234B"/>
    <w:rsid w:val="00D33B98"/>
    <w:rsid w:val="00D60B94"/>
    <w:rsid w:val="00D60D06"/>
    <w:rsid w:val="00D6568C"/>
    <w:rsid w:val="00DA1A72"/>
    <w:rsid w:val="00DA4A37"/>
    <w:rsid w:val="00DB108E"/>
    <w:rsid w:val="00E12E65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F008E"/>
    <w:rsid w:val="00F07B38"/>
    <w:rsid w:val="00F1415B"/>
    <w:rsid w:val="00F34631"/>
    <w:rsid w:val="00F4110A"/>
    <w:rsid w:val="00F51922"/>
    <w:rsid w:val="00F6360D"/>
    <w:rsid w:val="00F7040B"/>
    <w:rsid w:val="00F84444"/>
    <w:rsid w:val="00F900D4"/>
    <w:rsid w:val="00F92B55"/>
    <w:rsid w:val="00F945B4"/>
    <w:rsid w:val="00FA1816"/>
    <w:rsid w:val="00FA29F7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1F17E0B1.dotm</Template>
  <TotalTime>536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128</cp:revision>
  <cp:lastPrinted>2021-02-15T11:36:00Z</cp:lastPrinted>
  <dcterms:created xsi:type="dcterms:W3CDTF">2021-02-04T12:40:00Z</dcterms:created>
  <dcterms:modified xsi:type="dcterms:W3CDTF">2026-04-15T10:50:00Z</dcterms:modified>
</cp:coreProperties>
</file>