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530" w:rsidRPr="00AC79C5" w:rsidRDefault="002E0BC7" w:rsidP="00143530">
      <w:pPr>
        <w:tabs>
          <w:tab w:val="center" w:pos="1701"/>
        </w:tabs>
        <w:spacing w:after="0"/>
        <w:ind w:left="284"/>
        <w:jc w:val="both"/>
        <w:rPr>
          <w:rFonts w:cs="Verdana"/>
          <w:i/>
          <w:sz w:val="18"/>
        </w:rPr>
      </w:pPr>
      <w:r>
        <w:rPr>
          <w:i/>
        </w:rPr>
        <w:t xml:space="preserve"> </w:t>
      </w:r>
    </w:p>
    <w:p w:rsidR="002E0BC7" w:rsidRPr="00AC79C5" w:rsidRDefault="002E0BC7" w:rsidP="00143530">
      <w:pPr>
        <w:pStyle w:val="Tekstpodstawowy"/>
        <w:spacing w:after="0" w:line="276" w:lineRule="auto"/>
        <w:ind w:left="720"/>
        <w:jc w:val="center"/>
        <w:rPr>
          <w:rFonts w:asciiTheme="minorHAnsi" w:hAnsiTheme="minorHAnsi"/>
          <w:b/>
          <w:i/>
          <w:sz w:val="22"/>
          <w:szCs w:val="22"/>
        </w:rPr>
      </w:pPr>
      <w:r w:rsidRPr="00AC79C5">
        <w:rPr>
          <w:rFonts w:asciiTheme="minorHAnsi" w:hAnsi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F61CA" w:rsidRPr="00AC79C5">
        <w:rPr>
          <w:rFonts w:asciiTheme="minorHAnsi" w:hAnsiTheme="minorHAnsi"/>
          <w:b/>
          <w:i/>
          <w:sz w:val="22"/>
          <w:szCs w:val="22"/>
        </w:rPr>
        <w:t xml:space="preserve">  </w:t>
      </w:r>
    </w:p>
    <w:p w:rsidR="002E0BC7" w:rsidRPr="00AC79C5" w:rsidRDefault="00EB0600" w:rsidP="00092F65">
      <w:pPr>
        <w:pStyle w:val="Tekstpodstawowy"/>
        <w:spacing w:after="0" w:line="276" w:lineRule="auto"/>
        <w:ind w:left="720" w:right="-314" w:hanging="720"/>
        <w:jc w:val="center"/>
        <w:rPr>
          <w:rFonts w:asciiTheme="minorHAnsi" w:hAnsiTheme="minorHAnsi"/>
          <w:sz w:val="22"/>
          <w:szCs w:val="22"/>
        </w:rPr>
      </w:pPr>
      <w:r w:rsidRPr="00AC79C5">
        <w:rPr>
          <w:rFonts w:asciiTheme="minorHAnsi" w:hAnsiTheme="minorHAnsi"/>
          <w:sz w:val="22"/>
          <w:szCs w:val="22"/>
        </w:rPr>
        <w:t xml:space="preserve">Nr postępowania: </w:t>
      </w:r>
      <w:r w:rsidR="005F41EC" w:rsidRPr="00AC79C5">
        <w:rPr>
          <w:rFonts w:asciiTheme="minorHAnsi" w:hAnsiTheme="minorHAnsi"/>
          <w:sz w:val="22"/>
          <w:szCs w:val="22"/>
        </w:rPr>
        <w:t>A-ZPI.272.2.6</w:t>
      </w:r>
      <w:r w:rsidR="00134C9A" w:rsidRPr="00AC79C5">
        <w:rPr>
          <w:rFonts w:asciiTheme="minorHAnsi" w:hAnsiTheme="minorHAnsi"/>
          <w:sz w:val="22"/>
          <w:szCs w:val="22"/>
        </w:rPr>
        <w:t>.2026.GM1</w:t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</w:r>
      <w:r w:rsidRPr="00AC79C5">
        <w:rPr>
          <w:rFonts w:asciiTheme="minorHAnsi" w:hAnsiTheme="minorHAnsi"/>
          <w:b/>
          <w:i/>
          <w:sz w:val="22"/>
          <w:szCs w:val="22"/>
        </w:rPr>
        <w:tab/>
        <w:t xml:space="preserve">     </w:t>
      </w:r>
      <w:r w:rsidR="00092F65" w:rsidRPr="00AC79C5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092F65" w:rsidRPr="00AC79C5">
        <w:rPr>
          <w:rFonts w:asciiTheme="minorHAnsi" w:hAnsiTheme="minorHAnsi"/>
          <w:sz w:val="22"/>
          <w:szCs w:val="22"/>
        </w:rPr>
        <w:t>Załącznik nr 1 do SWZ</w:t>
      </w:r>
    </w:p>
    <w:tbl>
      <w:tblPr>
        <w:tblW w:w="12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5"/>
      </w:tblGrid>
      <w:tr w:rsidR="00AC79C5" w:rsidRPr="00AC79C5" w:rsidTr="006802AA">
        <w:trPr>
          <w:jc w:val="center"/>
        </w:trPr>
        <w:tc>
          <w:tcPr>
            <w:tcW w:w="12895" w:type="dxa"/>
            <w:shd w:val="clear" w:color="auto" w:fill="auto"/>
          </w:tcPr>
          <w:p w:rsidR="006802AA" w:rsidRPr="00AC79C5" w:rsidRDefault="00BE36D5" w:rsidP="001C6621">
            <w:pPr>
              <w:tabs>
                <w:tab w:val="left" w:pos="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Cs w:val="24"/>
                <w:u w:val="single"/>
              </w:rPr>
            </w:pPr>
            <w:r w:rsidRPr="00AC79C5">
              <w:rPr>
                <w:rFonts w:eastAsia="Times New Roman" w:cstheme="minorHAnsi"/>
                <w:b/>
                <w:bCs/>
                <w:szCs w:val="24"/>
              </w:rPr>
              <w:t xml:space="preserve">     </w:t>
            </w:r>
            <w:r w:rsidR="006802AA" w:rsidRPr="00AC79C5">
              <w:rPr>
                <w:rFonts w:eastAsia="Times New Roman" w:cstheme="minorHAnsi"/>
                <w:b/>
                <w:bCs/>
                <w:szCs w:val="24"/>
                <w:u w:val="single"/>
              </w:rPr>
              <w:t>Uwaga!</w:t>
            </w:r>
          </w:p>
          <w:p w:rsidR="006802AA" w:rsidRPr="00AC79C5" w:rsidRDefault="00BE36D5" w:rsidP="001C662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Cs w:val="24"/>
              </w:rPr>
            </w:pPr>
            <w:r w:rsidRPr="00AC79C5">
              <w:rPr>
                <w:rFonts w:eastAsia="Times New Roman" w:cstheme="minorHAnsi"/>
                <w:b/>
                <w:bCs/>
                <w:szCs w:val="24"/>
              </w:rPr>
              <w:t xml:space="preserve">    </w:t>
            </w:r>
            <w:r w:rsidR="006802AA" w:rsidRPr="00AC79C5">
              <w:rPr>
                <w:rFonts w:eastAsia="Times New Roman" w:cstheme="minorHAnsi"/>
                <w:b/>
                <w:bCs/>
                <w:szCs w:val="24"/>
              </w:rPr>
              <w:t xml:space="preserve">Niniejszy dokument należy podpisać elektronicznym kwalifikowanym podpisem lub elektronicznym podpisem zaufanym </w:t>
            </w:r>
          </w:p>
          <w:p w:rsidR="006802AA" w:rsidRPr="00AC79C5" w:rsidRDefault="00BE36D5" w:rsidP="001C66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C79C5">
              <w:rPr>
                <w:rFonts w:eastAsia="Times New Roman" w:cstheme="minorHAnsi"/>
                <w:b/>
                <w:bCs/>
                <w:szCs w:val="24"/>
              </w:rPr>
              <w:t xml:space="preserve">     </w:t>
            </w:r>
            <w:r w:rsidR="006802AA" w:rsidRPr="00AC79C5">
              <w:rPr>
                <w:rFonts w:eastAsia="Times New Roman" w:cstheme="minorHAnsi"/>
                <w:b/>
                <w:bCs/>
                <w:szCs w:val="24"/>
              </w:rPr>
              <w:t>lub elektronicznym podpisem osobistym</w:t>
            </w:r>
          </w:p>
        </w:tc>
      </w:tr>
    </w:tbl>
    <w:p w:rsidR="001C6621" w:rsidRPr="00AC79C5" w:rsidRDefault="001C6621" w:rsidP="001C6621">
      <w:pPr>
        <w:spacing w:after="0" w:line="240" w:lineRule="auto"/>
        <w:jc w:val="center"/>
        <w:rPr>
          <w:rFonts w:eastAsia="Times New Roman" w:cstheme="minorHAnsi"/>
          <w:b/>
          <w:bCs/>
        </w:rPr>
      </w:pP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Pr="00AC79C5">
        <w:rPr>
          <w:rFonts w:ascii="Arial" w:eastAsia="Times New Roman" w:hAnsi="Arial" w:cs="Arial"/>
          <w:b/>
          <w:bCs/>
        </w:rPr>
        <w:tab/>
      </w:r>
      <w:r w:rsidR="00A27FC7" w:rsidRPr="00AC79C5">
        <w:rPr>
          <w:rFonts w:eastAsia="Times New Roman" w:cstheme="minorHAnsi"/>
          <w:b/>
          <w:bCs/>
        </w:rPr>
        <w:t>Zamawiający:</w:t>
      </w:r>
    </w:p>
    <w:p w:rsidR="00A27FC7" w:rsidRPr="00AC79C5" w:rsidRDefault="001C6621" w:rsidP="001C6621">
      <w:pPr>
        <w:spacing w:after="0" w:line="240" w:lineRule="auto"/>
        <w:jc w:val="center"/>
        <w:rPr>
          <w:rFonts w:eastAsia="Times New Roman" w:cstheme="minorHAnsi"/>
          <w:b/>
          <w:bCs/>
        </w:rPr>
      </w:pP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</w:r>
      <w:r w:rsidRPr="00AC79C5">
        <w:rPr>
          <w:rFonts w:eastAsia="Times New Roman" w:cstheme="minorHAnsi"/>
          <w:b/>
          <w:bCs/>
        </w:rPr>
        <w:tab/>
        <w:t xml:space="preserve">      </w:t>
      </w:r>
      <w:r w:rsidR="00A27FC7" w:rsidRPr="00AC79C5">
        <w:rPr>
          <w:rFonts w:eastAsia="Times New Roman" w:cstheme="minorHAnsi"/>
          <w:bCs/>
        </w:rPr>
        <w:t>Powiat Jarociński</w:t>
      </w:r>
    </w:p>
    <w:p w:rsidR="00A27FC7" w:rsidRPr="00AC79C5" w:rsidRDefault="00A27FC7" w:rsidP="001C6621">
      <w:pPr>
        <w:spacing w:after="0" w:line="240" w:lineRule="auto"/>
        <w:jc w:val="center"/>
        <w:rPr>
          <w:rFonts w:eastAsia="Times New Roman" w:cstheme="minorHAnsi"/>
          <w:bCs/>
        </w:rPr>
      </w:pP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  <w:t xml:space="preserve">        </w:t>
      </w:r>
      <w:r w:rsidR="001C6621" w:rsidRPr="00AC79C5">
        <w:rPr>
          <w:rFonts w:eastAsia="Times New Roman" w:cstheme="minorHAnsi"/>
          <w:bCs/>
        </w:rPr>
        <w:t xml:space="preserve">            </w:t>
      </w:r>
      <w:r w:rsidR="001C6621" w:rsidRPr="00AC79C5">
        <w:rPr>
          <w:rFonts w:eastAsia="Times New Roman" w:cstheme="minorHAnsi"/>
          <w:bCs/>
        </w:rPr>
        <w:tab/>
      </w:r>
      <w:r w:rsidR="001C6621" w:rsidRPr="00AC79C5">
        <w:rPr>
          <w:rFonts w:eastAsia="Times New Roman" w:cstheme="minorHAnsi"/>
          <w:bCs/>
        </w:rPr>
        <w:tab/>
        <w:t xml:space="preserve">             </w:t>
      </w:r>
      <w:r w:rsidRPr="00AC79C5">
        <w:rPr>
          <w:rFonts w:eastAsia="Times New Roman" w:cstheme="minorHAnsi"/>
          <w:bCs/>
        </w:rPr>
        <w:t>Al. Niepodległości 10</w:t>
      </w:r>
    </w:p>
    <w:p w:rsidR="00A27FC7" w:rsidRPr="00AC79C5" w:rsidRDefault="00A27FC7" w:rsidP="001C6621">
      <w:pPr>
        <w:spacing w:after="0" w:line="240" w:lineRule="auto"/>
        <w:jc w:val="center"/>
        <w:rPr>
          <w:rFonts w:eastAsia="Times New Roman" w:cstheme="minorHAnsi"/>
          <w:bCs/>
        </w:rPr>
      </w:pP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ab/>
        <w:t xml:space="preserve">                                  </w:t>
      </w:r>
      <w:r w:rsidR="001C6621" w:rsidRPr="00AC79C5">
        <w:rPr>
          <w:rFonts w:eastAsia="Times New Roman" w:cstheme="minorHAnsi"/>
          <w:bCs/>
        </w:rPr>
        <w:tab/>
      </w:r>
      <w:r w:rsidRPr="00AC79C5">
        <w:rPr>
          <w:rFonts w:eastAsia="Times New Roman" w:cstheme="minorHAnsi"/>
          <w:bCs/>
        </w:rPr>
        <w:t xml:space="preserve">  63-200 Jarocin</w:t>
      </w:r>
    </w:p>
    <w:p w:rsidR="00A27FC7" w:rsidRPr="00AC79C5" w:rsidRDefault="00A27FC7" w:rsidP="00BE36D5">
      <w:pPr>
        <w:spacing w:after="0" w:line="240" w:lineRule="auto"/>
        <w:ind w:right="-597" w:hanging="284"/>
        <w:jc w:val="center"/>
        <w:rPr>
          <w:rFonts w:eastAsia="Times New Roman" w:cstheme="minorHAnsi"/>
          <w:b/>
        </w:rPr>
      </w:pPr>
      <w:r w:rsidRPr="00AC79C5">
        <w:rPr>
          <w:rFonts w:eastAsia="Times New Roman" w:cstheme="minorHAnsi"/>
          <w:b/>
        </w:rPr>
        <w:t>Wykonawca:</w:t>
      </w:r>
    </w:p>
    <w:p w:rsidR="00A27FC7" w:rsidRPr="00AC79C5" w:rsidRDefault="00A27FC7" w:rsidP="007C5C46">
      <w:pPr>
        <w:spacing w:after="0" w:line="240" w:lineRule="auto"/>
        <w:ind w:right="-597" w:hanging="426"/>
        <w:jc w:val="center"/>
        <w:rPr>
          <w:rFonts w:eastAsia="Times New Roman" w:cstheme="minorHAnsi"/>
        </w:rPr>
      </w:pPr>
      <w:r w:rsidRPr="00AC79C5">
        <w:rPr>
          <w:rFonts w:eastAsia="Times New Roman" w:cstheme="minorHAnsi"/>
        </w:rPr>
        <w:t>……………………………………………………………………………………………………………</w:t>
      </w:r>
    </w:p>
    <w:p w:rsidR="00A27FC7" w:rsidRPr="00AC79C5" w:rsidRDefault="00A27FC7" w:rsidP="007C5C46">
      <w:pPr>
        <w:spacing w:after="0" w:line="240" w:lineRule="auto"/>
        <w:ind w:right="-597" w:hanging="426"/>
        <w:jc w:val="center"/>
        <w:rPr>
          <w:rFonts w:eastAsia="Times New Roman" w:cstheme="minorHAnsi"/>
        </w:rPr>
      </w:pPr>
      <w:r w:rsidRPr="00AC79C5">
        <w:rPr>
          <w:rFonts w:eastAsia="Times New Roman" w:cstheme="minorHAnsi"/>
        </w:rPr>
        <w:t>(należy uzupełnić o pełną nazwę/firmę, siedzibę, w zależności od podmiotu: NIP/PESEL, KRS/CEiDG)</w:t>
      </w:r>
    </w:p>
    <w:p w:rsidR="00A27FC7" w:rsidRPr="00AC79C5" w:rsidRDefault="00A27FC7" w:rsidP="007C5C46">
      <w:pPr>
        <w:spacing w:after="0" w:line="240" w:lineRule="auto"/>
        <w:ind w:right="-597" w:hanging="426"/>
        <w:jc w:val="center"/>
        <w:rPr>
          <w:rFonts w:eastAsia="Times New Roman" w:cstheme="minorHAnsi"/>
        </w:rPr>
      </w:pPr>
      <w:r w:rsidRPr="00AC79C5">
        <w:rPr>
          <w:rFonts w:eastAsia="Times New Roman" w:cstheme="minorHAnsi"/>
        </w:rPr>
        <w:t>reprezentowany przez:</w:t>
      </w:r>
    </w:p>
    <w:p w:rsidR="00A27FC7" w:rsidRPr="00AC79C5" w:rsidRDefault="00A27FC7" w:rsidP="007C5C46">
      <w:pPr>
        <w:spacing w:after="0" w:line="240" w:lineRule="auto"/>
        <w:ind w:right="-597" w:hanging="426"/>
        <w:jc w:val="center"/>
        <w:rPr>
          <w:rFonts w:eastAsia="Times New Roman" w:cstheme="minorHAnsi"/>
        </w:rPr>
      </w:pPr>
      <w:r w:rsidRPr="00AC79C5">
        <w:rPr>
          <w:rFonts w:eastAsia="Times New Roman" w:cstheme="minorHAnsi"/>
        </w:rPr>
        <w:t>……………………………………………………………………………………………………………</w:t>
      </w:r>
    </w:p>
    <w:p w:rsidR="00A27FC7" w:rsidRPr="00AC79C5" w:rsidRDefault="00A27FC7" w:rsidP="007C5C46">
      <w:pPr>
        <w:spacing w:after="0" w:line="240" w:lineRule="auto"/>
        <w:ind w:right="-597" w:hanging="426"/>
        <w:jc w:val="center"/>
        <w:rPr>
          <w:rFonts w:eastAsia="Times New Roman" w:cstheme="minorHAnsi"/>
        </w:rPr>
      </w:pPr>
      <w:r w:rsidRPr="00AC79C5">
        <w:rPr>
          <w:rFonts w:eastAsia="Times New Roman" w:cstheme="minorHAnsi"/>
        </w:rPr>
        <w:t>(należy uzupełnić o imię, nazwisko, stanowisko/podstawa do reprezentacji)</w:t>
      </w:r>
    </w:p>
    <w:p w:rsidR="002E0BC7" w:rsidRPr="00AC79C5" w:rsidRDefault="002E0BC7" w:rsidP="00143530">
      <w:pPr>
        <w:pStyle w:val="Tekstpodstawowy"/>
        <w:spacing w:after="0" w:line="276" w:lineRule="auto"/>
        <w:ind w:left="720"/>
        <w:jc w:val="center"/>
        <w:rPr>
          <w:rFonts w:asciiTheme="minorHAnsi" w:hAnsiTheme="minorHAnsi"/>
          <w:b/>
          <w:i/>
          <w:sz w:val="22"/>
          <w:szCs w:val="22"/>
        </w:rPr>
      </w:pPr>
    </w:p>
    <w:p w:rsidR="00BE36D5" w:rsidRPr="00AC79C5" w:rsidRDefault="00BE36D5" w:rsidP="00BE36D5">
      <w:pPr>
        <w:spacing w:after="0" w:line="240" w:lineRule="auto"/>
        <w:ind w:right="-455" w:hanging="426"/>
        <w:jc w:val="center"/>
        <w:rPr>
          <w:rFonts w:eastAsia="Times New Roman" w:cstheme="minorHAnsi"/>
          <w:bCs/>
        </w:rPr>
      </w:pPr>
      <w:r w:rsidRPr="00AC79C5">
        <w:rPr>
          <w:rFonts w:eastAsia="Times New Roman" w:cstheme="minorHAnsi"/>
          <w:bCs/>
        </w:rPr>
        <w:t xml:space="preserve">Postępowanie o udzielenie zamówienia publicznego prowadzone w trybie podstawowym o jakim stanowi art. 275 pkt 2 ustawy </w:t>
      </w:r>
    </w:p>
    <w:p w:rsidR="00BE36D5" w:rsidRPr="00AC79C5" w:rsidRDefault="00BE36D5" w:rsidP="00BE36D5">
      <w:pPr>
        <w:spacing w:after="0" w:line="240" w:lineRule="auto"/>
        <w:ind w:right="-597" w:hanging="426"/>
        <w:jc w:val="center"/>
        <w:rPr>
          <w:rFonts w:eastAsia="Times New Roman" w:cstheme="minorHAnsi"/>
          <w:bCs/>
        </w:rPr>
      </w:pPr>
      <w:r w:rsidRPr="00AC79C5">
        <w:rPr>
          <w:rFonts w:eastAsia="Times New Roman" w:cstheme="minorHAnsi"/>
          <w:bCs/>
        </w:rPr>
        <w:t>z dnia 11 września 2019 r.  – Prawo zamówień publicznych (</w:t>
      </w:r>
      <w:r w:rsidR="000D5387" w:rsidRPr="00AC79C5">
        <w:rPr>
          <w:rFonts w:eastAsia="Times New Roman" w:cstheme="minorHAnsi"/>
          <w:bCs/>
        </w:rPr>
        <w:t>Dz. U. z 2024 r., poz. 1320 ze zm.</w:t>
      </w:r>
      <w:r w:rsidRPr="00AC79C5">
        <w:rPr>
          <w:rFonts w:eastAsia="Times New Roman" w:cstheme="minorHAnsi"/>
          <w:bCs/>
        </w:rPr>
        <w:t xml:space="preserve">) na usługę pn.: </w:t>
      </w:r>
    </w:p>
    <w:p w:rsidR="00BE36D5" w:rsidRPr="00AC79C5" w:rsidRDefault="005F41EC" w:rsidP="00BE36D5">
      <w:pPr>
        <w:spacing w:after="0" w:line="240" w:lineRule="auto"/>
        <w:ind w:right="-597" w:hanging="426"/>
        <w:jc w:val="center"/>
        <w:rPr>
          <w:rFonts w:eastAsia="Times New Roman" w:cstheme="minorHAnsi"/>
          <w:bCs/>
        </w:rPr>
      </w:pPr>
      <w:r w:rsidRPr="00AC79C5">
        <w:rPr>
          <w:rFonts w:eastAsia="Times New Roman" w:cstheme="minorHAnsi"/>
          <w:bCs/>
        </w:rPr>
        <w:t>„Sprzątanie chodników, ulic i poboczy</w:t>
      </w:r>
      <w:r w:rsidR="00BE36D5" w:rsidRPr="00AC79C5">
        <w:rPr>
          <w:rFonts w:eastAsia="Times New Roman" w:cstheme="minorHAnsi"/>
          <w:bCs/>
        </w:rPr>
        <w:t>”</w:t>
      </w:r>
    </w:p>
    <w:p w:rsidR="00724EAD" w:rsidRPr="00AC79C5" w:rsidRDefault="00724EAD" w:rsidP="006802AA">
      <w:pPr>
        <w:pStyle w:val="Tekstpodstawowy"/>
        <w:spacing w:after="0" w:line="276" w:lineRule="auto"/>
        <w:jc w:val="center"/>
        <w:rPr>
          <w:rFonts w:asciiTheme="minorHAnsi" w:hAnsiTheme="minorHAnsi"/>
          <w:b/>
          <w:i/>
          <w:sz w:val="22"/>
          <w:szCs w:val="22"/>
        </w:rPr>
      </w:pPr>
      <w:r w:rsidRPr="00AC79C5">
        <w:rPr>
          <w:rFonts w:asciiTheme="minorHAnsi" w:hAnsiTheme="minorHAnsi"/>
          <w:b/>
          <w:i/>
          <w:sz w:val="22"/>
          <w:szCs w:val="22"/>
        </w:rPr>
        <w:t>SZCZEGÓŁOWY ZAKRES USŁUG PLANOWANYCH DO WYKONANIA</w:t>
      </w:r>
    </w:p>
    <w:p w:rsidR="00724EAD" w:rsidRPr="00AC79C5" w:rsidRDefault="00E543A2" w:rsidP="006802AA">
      <w:pPr>
        <w:pStyle w:val="Tekstpodstawowy"/>
        <w:spacing w:after="0" w:line="276" w:lineRule="auto"/>
        <w:ind w:left="720" w:hanging="720"/>
        <w:jc w:val="center"/>
        <w:rPr>
          <w:rFonts w:asciiTheme="minorHAnsi" w:hAnsiTheme="minorHAnsi"/>
          <w:b/>
          <w:i/>
          <w:sz w:val="22"/>
          <w:szCs w:val="22"/>
        </w:rPr>
      </w:pPr>
      <w:r w:rsidRPr="00AC79C5">
        <w:rPr>
          <w:rFonts w:asciiTheme="minorHAnsi" w:hAnsiTheme="minorHAnsi"/>
          <w:b/>
          <w:i/>
          <w:sz w:val="22"/>
          <w:szCs w:val="22"/>
        </w:rPr>
        <w:t xml:space="preserve">  </w:t>
      </w:r>
      <w:r w:rsidR="00724EAD" w:rsidRPr="00AC79C5">
        <w:rPr>
          <w:rFonts w:asciiTheme="minorHAnsi" w:hAnsiTheme="minorHAnsi"/>
          <w:b/>
          <w:i/>
          <w:sz w:val="22"/>
          <w:szCs w:val="22"/>
        </w:rPr>
        <w:t>KOSZTORYS OFERTOWY</w:t>
      </w:r>
    </w:p>
    <w:p w:rsidR="00BE36D5" w:rsidRPr="00AC79C5" w:rsidRDefault="00BE36D5" w:rsidP="006802AA">
      <w:pPr>
        <w:pStyle w:val="Tekstpodstawowy"/>
        <w:spacing w:after="0" w:line="276" w:lineRule="auto"/>
        <w:ind w:left="720" w:hanging="720"/>
        <w:jc w:val="center"/>
        <w:rPr>
          <w:rFonts w:asciiTheme="minorHAnsi" w:hAnsiTheme="minorHAnsi"/>
          <w:b/>
          <w:i/>
          <w:sz w:val="22"/>
          <w:szCs w:val="22"/>
        </w:rPr>
      </w:pPr>
      <w:r w:rsidRPr="00AC79C5">
        <w:rPr>
          <w:rFonts w:asciiTheme="minorHAnsi" w:hAnsiTheme="minorHAnsi"/>
          <w:b/>
          <w:i/>
          <w:sz w:val="22"/>
          <w:szCs w:val="22"/>
        </w:rPr>
        <w:t>Wykonawca zobowiązany jest wypełnić wszystkie wymagane wiersze i kolumny w poniższych tabelach</w:t>
      </w:r>
    </w:p>
    <w:tbl>
      <w:tblPr>
        <w:tblStyle w:val="Tabela-Siatka"/>
        <w:tblpPr w:leftFromText="141" w:rightFromText="141" w:vertAnchor="text" w:horzAnchor="margin" w:tblpXSpec="center" w:tblpY="112"/>
        <w:tblW w:w="0" w:type="auto"/>
        <w:tblLook w:val="04A0" w:firstRow="1" w:lastRow="0" w:firstColumn="1" w:lastColumn="0" w:noHBand="0" w:noVBand="1"/>
      </w:tblPr>
      <w:tblGrid>
        <w:gridCol w:w="726"/>
        <w:gridCol w:w="4024"/>
        <w:gridCol w:w="1096"/>
        <w:gridCol w:w="1948"/>
        <w:gridCol w:w="1950"/>
        <w:gridCol w:w="1950"/>
      </w:tblGrid>
      <w:tr w:rsidR="00AC79C5" w:rsidRPr="00AC79C5" w:rsidTr="005F41EC">
        <w:trPr>
          <w:trHeight w:val="72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>Lp.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>Rodzaj robót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>j.m.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 xml:space="preserve">Ilość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>Cena jedn. netto zł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</w:rPr>
            </w:pPr>
            <w:r w:rsidRPr="00AC79C5">
              <w:rPr>
                <w:b/>
              </w:rPr>
              <w:t>Cena netto</w:t>
            </w:r>
          </w:p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>zł</w:t>
            </w:r>
          </w:p>
        </w:tc>
      </w:tr>
      <w:tr w:rsidR="00AC79C5" w:rsidRPr="00AC79C5" w:rsidTr="000C6DAA">
        <w:trPr>
          <w:trHeight w:val="81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1.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952426" w:rsidP="005F41EC">
            <w:pPr>
              <w:spacing w:after="0" w:line="240" w:lineRule="auto"/>
              <w:rPr>
                <w:lang w:eastAsia="en-US"/>
              </w:rPr>
            </w:pPr>
            <w:r w:rsidRPr="00AC79C5">
              <w:t>Zamiatanie mechaniczne ulic</w:t>
            </w:r>
            <w:r w:rsidRPr="00AC79C5">
              <w:br/>
            </w:r>
            <w:r w:rsidR="005F41EC" w:rsidRPr="00AC79C5">
              <w:t xml:space="preserve">i dróg rowerowych wraz </w:t>
            </w:r>
            <w:r w:rsidR="005F41EC" w:rsidRPr="00AC79C5">
              <w:br/>
              <w:t>z utylizacją urobku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proofErr w:type="spellStart"/>
            <w:r w:rsidRPr="00AC79C5">
              <w:t>mb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35 000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         </w:t>
            </w:r>
          </w:p>
        </w:tc>
      </w:tr>
      <w:tr w:rsidR="00AC79C5" w:rsidRPr="00AC79C5" w:rsidTr="000C6DAA">
        <w:trPr>
          <w:trHeight w:val="55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2.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rPr>
                <w:lang w:eastAsia="en-US"/>
              </w:rPr>
            </w:pPr>
            <w:r w:rsidRPr="00AC79C5">
              <w:t>Zamiatanie ręczne chodników wraz z utylizacją urobku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m</w:t>
            </w:r>
            <w:r w:rsidRPr="00AC79C5">
              <w:rPr>
                <w:rFonts w:cstheme="minorHAnsi"/>
              </w:rPr>
              <w:t>²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10 000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       </w:t>
            </w:r>
          </w:p>
        </w:tc>
      </w:tr>
      <w:tr w:rsidR="00AC79C5" w:rsidRPr="00AC79C5" w:rsidTr="005F41EC">
        <w:trPr>
          <w:trHeight w:val="36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3.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rPr>
                <w:lang w:eastAsia="en-US"/>
              </w:rPr>
            </w:pPr>
            <w:r w:rsidRPr="00AC79C5">
              <w:t>Usuwanie śmieci z poboczy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km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7E4E7D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20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      </w:t>
            </w:r>
          </w:p>
        </w:tc>
      </w:tr>
      <w:tr w:rsidR="00AC79C5" w:rsidRPr="00AC79C5" w:rsidTr="005F41EC">
        <w:trPr>
          <w:trHeight w:val="36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4.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rPr>
                <w:lang w:eastAsia="en-US"/>
              </w:rPr>
            </w:pPr>
            <w:r w:rsidRPr="00AC79C5">
              <w:t>Utylizacja śmieci z pobocza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>t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20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  <w:r w:rsidRPr="00AC79C5">
              <w:t xml:space="preserve">       </w:t>
            </w:r>
          </w:p>
        </w:tc>
      </w:tr>
      <w:tr w:rsidR="00AC79C5" w:rsidRPr="00AC79C5" w:rsidTr="005F41EC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right"/>
              <w:rPr>
                <w:b/>
                <w:lang w:eastAsia="en-US"/>
              </w:rPr>
            </w:pPr>
            <w:r w:rsidRPr="00AC79C5">
              <w:rPr>
                <w:b/>
              </w:rPr>
              <w:t>Razem netto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 xml:space="preserve">         </w:t>
            </w:r>
          </w:p>
        </w:tc>
      </w:tr>
      <w:tr w:rsidR="00AC79C5" w:rsidRPr="00AC79C5" w:rsidTr="005F41EC">
        <w:trPr>
          <w:trHeight w:val="36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right"/>
              <w:rPr>
                <w:b/>
                <w:lang w:eastAsia="en-US"/>
              </w:rPr>
            </w:pPr>
            <w:r w:rsidRPr="00AC79C5">
              <w:rPr>
                <w:b/>
              </w:rPr>
              <w:t>Podatek VAT 8 %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 xml:space="preserve">         </w:t>
            </w:r>
          </w:p>
        </w:tc>
      </w:tr>
      <w:tr w:rsidR="00AC79C5" w:rsidRPr="00AC79C5" w:rsidTr="005F41EC">
        <w:trPr>
          <w:trHeight w:val="36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right"/>
              <w:rPr>
                <w:b/>
                <w:lang w:eastAsia="en-US"/>
              </w:rPr>
            </w:pPr>
            <w:r w:rsidRPr="00AC79C5">
              <w:rPr>
                <w:b/>
              </w:rPr>
              <w:t>Razem brutto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1EC" w:rsidRPr="00AC79C5" w:rsidRDefault="005F41EC" w:rsidP="005F41E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AC79C5">
              <w:rPr>
                <w:b/>
              </w:rPr>
              <w:t xml:space="preserve">         </w:t>
            </w:r>
          </w:p>
        </w:tc>
      </w:tr>
    </w:tbl>
    <w:p w:rsidR="00143530" w:rsidRPr="00AC79C5" w:rsidRDefault="00143530" w:rsidP="00143530">
      <w:pPr>
        <w:spacing w:after="0" w:line="240" w:lineRule="auto"/>
        <w:rPr>
          <w:rFonts w:ascii="Calibri" w:eastAsia="Arial Unicode MS" w:hAnsi="Calibri" w:cs="Mangal"/>
          <w:kern w:val="2"/>
          <w:lang w:eastAsia="hi-IN" w:bidi="hi-IN"/>
        </w:rPr>
      </w:pPr>
    </w:p>
    <w:p w:rsidR="005F41EC" w:rsidRPr="00AC79C5" w:rsidRDefault="005F41EC" w:rsidP="00143530">
      <w:pPr>
        <w:spacing w:after="0" w:line="240" w:lineRule="auto"/>
        <w:rPr>
          <w:rFonts w:ascii="Calibri" w:eastAsia="Arial Unicode MS" w:hAnsi="Calibri" w:cs="Mangal"/>
          <w:kern w:val="2"/>
          <w:lang w:eastAsia="hi-IN" w:bidi="hi-IN"/>
        </w:rPr>
        <w:sectPr w:rsidR="005F41EC" w:rsidRPr="00AC79C5" w:rsidSect="001A2AF6">
          <w:pgSz w:w="16838" w:h="11906" w:orient="landscape"/>
          <w:pgMar w:top="142" w:right="678" w:bottom="142" w:left="567" w:header="708" w:footer="708" w:gutter="0"/>
          <w:cols w:space="708"/>
        </w:sectPr>
      </w:pPr>
    </w:p>
    <w:p w:rsidR="0033102F" w:rsidRPr="00AC79C5" w:rsidRDefault="00C43C64" w:rsidP="005F41EC">
      <w:pPr>
        <w:pStyle w:val="Tekstpodstawowy"/>
        <w:tabs>
          <w:tab w:val="left" w:pos="4345"/>
          <w:tab w:val="center" w:pos="6021"/>
        </w:tabs>
        <w:jc w:val="both"/>
        <w:rPr>
          <w:rFonts w:ascii="Calibri" w:hAnsi="Calibri"/>
          <w:b/>
          <w:sz w:val="22"/>
          <w:szCs w:val="22"/>
        </w:rPr>
      </w:pPr>
      <w:r w:rsidRPr="00AC79C5">
        <w:rPr>
          <w:rFonts w:ascii="Calibri" w:hAnsi="Calibri"/>
          <w:sz w:val="22"/>
          <w:szCs w:val="22"/>
        </w:rPr>
        <w:lastRenderedPageBreak/>
        <w:t xml:space="preserve">Ilości </w:t>
      </w:r>
      <w:r w:rsidR="00F14CA8">
        <w:rPr>
          <w:rFonts w:ascii="Calibri" w:hAnsi="Calibri"/>
          <w:sz w:val="22"/>
          <w:szCs w:val="22"/>
        </w:rPr>
        <w:t>pl</w:t>
      </w:r>
      <w:r w:rsidR="0066505A">
        <w:rPr>
          <w:rFonts w:ascii="Calibri" w:hAnsi="Calibri"/>
          <w:sz w:val="22"/>
          <w:szCs w:val="22"/>
        </w:rPr>
        <w:t>anowanych do zlecenia usług mogą</w:t>
      </w:r>
      <w:bookmarkStart w:id="0" w:name="_GoBack"/>
      <w:bookmarkEnd w:id="0"/>
      <w:r w:rsidRPr="00AC79C5">
        <w:rPr>
          <w:rFonts w:ascii="Calibri" w:hAnsi="Calibri"/>
          <w:sz w:val="22"/>
          <w:szCs w:val="22"/>
        </w:rPr>
        <w:t xml:space="preserve"> się różnić w zależności od bieżących potrzeb. Przedstawione</w:t>
      </w:r>
      <w:r w:rsidR="00CE6FCB">
        <w:rPr>
          <w:rFonts w:ascii="Calibri" w:hAnsi="Calibri"/>
          <w:sz w:val="22"/>
          <w:szCs w:val="22"/>
        </w:rPr>
        <w:t xml:space="preserve"> ilości poszczególnych prac</w:t>
      </w:r>
      <w:r w:rsidRPr="00AC79C5">
        <w:rPr>
          <w:rFonts w:ascii="Calibri" w:hAnsi="Calibri"/>
          <w:sz w:val="22"/>
          <w:szCs w:val="22"/>
        </w:rPr>
        <w:t xml:space="preserve"> oszacowano w celu umożliwienia porównania złożonych ofert.</w:t>
      </w:r>
    </w:p>
    <w:p w:rsidR="003B5C0C" w:rsidRPr="00AC79C5" w:rsidRDefault="00215442">
      <w:r w:rsidRPr="00AC79C5">
        <w:t xml:space="preserve"> </w:t>
      </w:r>
    </w:p>
    <w:p w:rsidR="00143530" w:rsidRPr="0033102F" w:rsidRDefault="00143530" w:rsidP="0033102F">
      <w:pPr>
        <w:tabs>
          <w:tab w:val="left" w:pos="1110"/>
        </w:tabs>
      </w:pPr>
    </w:p>
    <w:sectPr w:rsidR="00143530" w:rsidRPr="0033102F" w:rsidSect="001435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86F"/>
    <w:rsid w:val="00005D77"/>
    <w:rsid w:val="000161B3"/>
    <w:rsid w:val="000243FC"/>
    <w:rsid w:val="0005336A"/>
    <w:rsid w:val="0006696B"/>
    <w:rsid w:val="000707FD"/>
    <w:rsid w:val="00092F65"/>
    <w:rsid w:val="000A2E41"/>
    <w:rsid w:val="000C3EF4"/>
    <w:rsid w:val="000C6DAA"/>
    <w:rsid w:val="000D0C23"/>
    <w:rsid w:val="000D5387"/>
    <w:rsid w:val="000E0B27"/>
    <w:rsid w:val="001000DD"/>
    <w:rsid w:val="001141A6"/>
    <w:rsid w:val="0012479F"/>
    <w:rsid w:val="00134C9A"/>
    <w:rsid w:val="00143530"/>
    <w:rsid w:val="00145F7A"/>
    <w:rsid w:val="00151D2A"/>
    <w:rsid w:val="00157B52"/>
    <w:rsid w:val="0016531C"/>
    <w:rsid w:val="00166D59"/>
    <w:rsid w:val="0017286F"/>
    <w:rsid w:val="0017353A"/>
    <w:rsid w:val="00175A8E"/>
    <w:rsid w:val="0018337C"/>
    <w:rsid w:val="001A2AF6"/>
    <w:rsid w:val="001B228B"/>
    <w:rsid w:val="001B5C86"/>
    <w:rsid w:val="001C1740"/>
    <w:rsid w:val="001C3362"/>
    <w:rsid w:val="001C6621"/>
    <w:rsid w:val="001E67D1"/>
    <w:rsid w:val="001E6B48"/>
    <w:rsid w:val="001E6FE1"/>
    <w:rsid w:val="00215442"/>
    <w:rsid w:val="0021588B"/>
    <w:rsid w:val="0022220A"/>
    <w:rsid w:val="00223863"/>
    <w:rsid w:val="00236833"/>
    <w:rsid w:val="002523A6"/>
    <w:rsid w:val="002B4D68"/>
    <w:rsid w:val="002C17D4"/>
    <w:rsid w:val="002C5D22"/>
    <w:rsid w:val="002E0BC7"/>
    <w:rsid w:val="00304534"/>
    <w:rsid w:val="0033102F"/>
    <w:rsid w:val="003575DD"/>
    <w:rsid w:val="003A548F"/>
    <w:rsid w:val="003B249F"/>
    <w:rsid w:val="003B3838"/>
    <w:rsid w:val="003B5C0C"/>
    <w:rsid w:val="003B6875"/>
    <w:rsid w:val="003B7D76"/>
    <w:rsid w:val="003C6CF6"/>
    <w:rsid w:val="00407EC2"/>
    <w:rsid w:val="00412DBD"/>
    <w:rsid w:val="00414A71"/>
    <w:rsid w:val="004259DF"/>
    <w:rsid w:val="004C2078"/>
    <w:rsid w:val="004C4E6D"/>
    <w:rsid w:val="004E06EA"/>
    <w:rsid w:val="004E1A12"/>
    <w:rsid w:val="004F0A8C"/>
    <w:rsid w:val="00511B31"/>
    <w:rsid w:val="00530B1D"/>
    <w:rsid w:val="00534FED"/>
    <w:rsid w:val="0056400E"/>
    <w:rsid w:val="00584BB5"/>
    <w:rsid w:val="00585BE6"/>
    <w:rsid w:val="005D4935"/>
    <w:rsid w:val="005E1CA3"/>
    <w:rsid w:val="005E50A0"/>
    <w:rsid w:val="005F01D5"/>
    <w:rsid w:val="005F02AE"/>
    <w:rsid w:val="005F41EC"/>
    <w:rsid w:val="00620576"/>
    <w:rsid w:val="00641A70"/>
    <w:rsid w:val="0064484A"/>
    <w:rsid w:val="00646EF1"/>
    <w:rsid w:val="00655A8A"/>
    <w:rsid w:val="00663778"/>
    <w:rsid w:val="0066505A"/>
    <w:rsid w:val="006802AA"/>
    <w:rsid w:val="0069307E"/>
    <w:rsid w:val="00693B7C"/>
    <w:rsid w:val="006E3859"/>
    <w:rsid w:val="00724EAD"/>
    <w:rsid w:val="0074133D"/>
    <w:rsid w:val="007470F9"/>
    <w:rsid w:val="0075032C"/>
    <w:rsid w:val="0075710D"/>
    <w:rsid w:val="007652DF"/>
    <w:rsid w:val="00775753"/>
    <w:rsid w:val="0078596E"/>
    <w:rsid w:val="007B28FB"/>
    <w:rsid w:val="007C5C46"/>
    <w:rsid w:val="007E4DBD"/>
    <w:rsid w:val="007E4E7D"/>
    <w:rsid w:val="007E5DD5"/>
    <w:rsid w:val="007E74EE"/>
    <w:rsid w:val="0080226F"/>
    <w:rsid w:val="0080516C"/>
    <w:rsid w:val="0081697D"/>
    <w:rsid w:val="0083027F"/>
    <w:rsid w:val="00853DFA"/>
    <w:rsid w:val="00855232"/>
    <w:rsid w:val="008C17F8"/>
    <w:rsid w:val="008C393B"/>
    <w:rsid w:val="008E4027"/>
    <w:rsid w:val="008E48D0"/>
    <w:rsid w:val="00903A82"/>
    <w:rsid w:val="009109C3"/>
    <w:rsid w:val="00943E82"/>
    <w:rsid w:val="00945839"/>
    <w:rsid w:val="00951B06"/>
    <w:rsid w:val="00952426"/>
    <w:rsid w:val="00967914"/>
    <w:rsid w:val="00973FC5"/>
    <w:rsid w:val="00991280"/>
    <w:rsid w:val="00991BF8"/>
    <w:rsid w:val="009A0FA1"/>
    <w:rsid w:val="009A134A"/>
    <w:rsid w:val="009D3B3F"/>
    <w:rsid w:val="009F287E"/>
    <w:rsid w:val="009F61CA"/>
    <w:rsid w:val="00A01DE0"/>
    <w:rsid w:val="00A1300E"/>
    <w:rsid w:val="00A27FC7"/>
    <w:rsid w:val="00A44AE8"/>
    <w:rsid w:val="00A73642"/>
    <w:rsid w:val="00A835A8"/>
    <w:rsid w:val="00A85184"/>
    <w:rsid w:val="00A9040C"/>
    <w:rsid w:val="00A942B7"/>
    <w:rsid w:val="00AA75D2"/>
    <w:rsid w:val="00AB6431"/>
    <w:rsid w:val="00AB6A56"/>
    <w:rsid w:val="00AC79C5"/>
    <w:rsid w:val="00AD3CB5"/>
    <w:rsid w:val="00B15586"/>
    <w:rsid w:val="00B753BA"/>
    <w:rsid w:val="00B911E4"/>
    <w:rsid w:val="00B975E4"/>
    <w:rsid w:val="00BA0A6A"/>
    <w:rsid w:val="00BC5BE7"/>
    <w:rsid w:val="00BC7F1D"/>
    <w:rsid w:val="00BD0472"/>
    <w:rsid w:val="00BE36D5"/>
    <w:rsid w:val="00C03C0C"/>
    <w:rsid w:val="00C101DE"/>
    <w:rsid w:val="00C14C9C"/>
    <w:rsid w:val="00C25999"/>
    <w:rsid w:val="00C4329E"/>
    <w:rsid w:val="00C43C64"/>
    <w:rsid w:val="00C46F90"/>
    <w:rsid w:val="00C64E6F"/>
    <w:rsid w:val="00C93069"/>
    <w:rsid w:val="00CD1DB3"/>
    <w:rsid w:val="00CE586D"/>
    <w:rsid w:val="00CE6FCB"/>
    <w:rsid w:val="00CF3954"/>
    <w:rsid w:val="00D02622"/>
    <w:rsid w:val="00D25343"/>
    <w:rsid w:val="00D62266"/>
    <w:rsid w:val="00DA0EF2"/>
    <w:rsid w:val="00DC2AA5"/>
    <w:rsid w:val="00DC30E6"/>
    <w:rsid w:val="00E07731"/>
    <w:rsid w:val="00E15570"/>
    <w:rsid w:val="00E21D50"/>
    <w:rsid w:val="00E51114"/>
    <w:rsid w:val="00E543A2"/>
    <w:rsid w:val="00E8661C"/>
    <w:rsid w:val="00EA51B3"/>
    <w:rsid w:val="00EB0600"/>
    <w:rsid w:val="00EE6640"/>
    <w:rsid w:val="00F14CA8"/>
    <w:rsid w:val="00F647B3"/>
    <w:rsid w:val="00F84A1E"/>
    <w:rsid w:val="00F9441C"/>
    <w:rsid w:val="00FA70E1"/>
    <w:rsid w:val="00FF1C49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353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143530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143530"/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4C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353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143530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143530"/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4C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46630DF7.dotm</Template>
  <TotalTime>75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Ratajczak</dc:creator>
  <cp:keywords/>
  <dc:description/>
  <cp:lastModifiedBy>Monika Gola</cp:lastModifiedBy>
  <cp:revision>73</cp:revision>
  <dcterms:created xsi:type="dcterms:W3CDTF">2025-01-27T08:17:00Z</dcterms:created>
  <dcterms:modified xsi:type="dcterms:W3CDTF">2026-04-15T11:42:00Z</dcterms:modified>
</cp:coreProperties>
</file>