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292A08B" w14:textId="479AC3C6" w:rsidR="002930D5" w:rsidRPr="000A7BD5" w:rsidRDefault="00C51CAD" w:rsidP="002B7D4B">
      <w:pPr>
        <w:ind w:left="7788"/>
        <w:rPr>
          <w:rFonts w:ascii="Verdana" w:hAnsi="Verdana"/>
          <w:sz w:val="20"/>
          <w:szCs w:val="20"/>
        </w:rPr>
      </w:pPr>
      <w:r w:rsidRPr="000A7BD5">
        <w:rPr>
          <w:rFonts w:ascii="Verdana" w:hAnsi="Verdana"/>
          <w:sz w:val="20"/>
          <w:szCs w:val="20"/>
        </w:rPr>
        <w:t xml:space="preserve">Załącznik nr </w:t>
      </w:r>
      <w:r w:rsidR="00A7243D" w:rsidRPr="000A7BD5">
        <w:rPr>
          <w:rFonts w:ascii="Verdana" w:hAnsi="Verdana"/>
          <w:sz w:val="20"/>
          <w:szCs w:val="20"/>
        </w:rPr>
        <w:t>4</w:t>
      </w:r>
    </w:p>
    <w:p w14:paraId="35B03AF6" w14:textId="77777777" w:rsidR="00EC0CB1" w:rsidRPr="000A7BD5" w:rsidRDefault="00EC0CB1" w:rsidP="00EC0CB1">
      <w:pPr>
        <w:jc w:val="center"/>
        <w:rPr>
          <w:rFonts w:ascii="Verdana" w:hAnsi="Verdana"/>
          <w:b/>
          <w:sz w:val="22"/>
          <w:szCs w:val="22"/>
        </w:rPr>
      </w:pPr>
    </w:p>
    <w:p w14:paraId="04762E49" w14:textId="77777777" w:rsidR="002B7D4B" w:rsidRPr="000A7BD5" w:rsidRDefault="002B7D4B" w:rsidP="00EC0CB1">
      <w:pPr>
        <w:jc w:val="center"/>
        <w:rPr>
          <w:rFonts w:ascii="Verdana" w:hAnsi="Verdana"/>
          <w:b/>
          <w:sz w:val="22"/>
          <w:szCs w:val="22"/>
        </w:rPr>
      </w:pPr>
    </w:p>
    <w:p w14:paraId="04C47F74" w14:textId="77777777" w:rsidR="002B7D4B" w:rsidRPr="000A7BD5" w:rsidRDefault="002B7D4B" w:rsidP="00EC0CB1">
      <w:pPr>
        <w:jc w:val="center"/>
        <w:rPr>
          <w:rFonts w:ascii="Verdana" w:hAnsi="Verdana"/>
          <w:b/>
          <w:sz w:val="22"/>
          <w:szCs w:val="22"/>
        </w:rPr>
      </w:pPr>
    </w:p>
    <w:p w14:paraId="1810F175" w14:textId="44DA4637" w:rsidR="00236227" w:rsidRPr="000A7BD5" w:rsidRDefault="00236227" w:rsidP="00EC0CB1">
      <w:pPr>
        <w:jc w:val="center"/>
        <w:rPr>
          <w:rFonts w:ascii="Verdana" w:hAnsi="Verdana"/>
          <w:b/>
          <w:sz w:val="22"/>
          <w:szCs w:val="22"/>
        </w:rPr>
      </w:pPr>
      <w:r w:rsidRPr="000A7BD5">
        <w:rPr>
          <w:rFonts w:ascii="Verdana" w:hAnsi="Verdana"/>
          <w:b/>
          <w:sz w:val="22"/>
          <w:szCs w:val="22"/>
        </w:rPr>
        <w:t>WYKAZ OSÓB</w:t>
      </w:r>
    </w:p>
    <w:p w14:paraId="538DA7D2" w14:textId="77777777" w:rsidR="00EC0CB1" w:rsidRPr="000A7BD5" w:rsidRDefault="00EC0CB1" w:rsidP="00EC0CB1">
      <w:pPr>
        <w:jc w:val="center"/>
        <w:rPr>
          <w:rFonts w:ascii="Verdana" w:hAnsi="Verdana"/>
          <w:bCs/>
          <w:sz w:val="20"/>
          <w:szCs w:val="20"/>
        </w:rPr>
      </w:pPr>
    </w:p>
    <w:p w14:paraId="511995A7" w14:textId="122A8152" w:rsidR="006E0CFB" w:rsidRPr="000A7BD5" w:rsidRDefault="006E0CFB" w:rsidP="00A7243D">
      <w:pPr>
        <w:rPr>
          <w:rFonts w:ascii="Verdana" w:hAnsi="Verdana"/>
          <w:bCs/>
          <w:i/>
          <w:iCs/>
          <w:sz w:val="12"/>
          <w:szCs w:val="12"/>
        </w:rPr>
      </w:pPr>
    </w:p>
    <w:p w14:paraId="7821E52E" w14:textId="77777777" w:rsidR="00EC0CB1" w:rsidRPr="000A7BD5" w:rsidRDefault="00EC0CB1" w:rsidP="006E0CFB">
      <w:pPr>
        <w:jc w:val="center"/>
        <w:rPr>
          <w:rFonts w:ascii="Verdana" w:hAnsi="Verdana" w:cs="Verdana"/>
          <w:b/>
          <w:sz w:val="20"/>
        </w:rPr>
      </w:pPr>
    </w:p>
    <w:p w14:paraId="5D8F0840" w14:textId="77777777" w:rsidR="002930D5" w:rsidRPr="000A7BD5" w:rsidRDefault="002930D5" w:rsidP="00A721FA">
      <w:pPr>
        <w:rPr>
          <w:rFonts w:ascii="Verdana" w:hAnsi="Verdana"/>
          <w:b/>
        </w:rPr>
      </w:pPr>
    </w:p>
    <w:tbl>
      <w:tblPr>
        <w:tblW w:w="972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0"/>
        <w:gridCol w:w="2700"/>
        <w:gridCol w:w="2340"/>
        <w:gridCol w:w="2160"/>
        <w:gridCol w:w="2160"/>
      </w:tblGrid>
      <w:tr w:rsidR="000A7BD5" w:rsidRPr="000A7BD5" w14:paraId="7A786B93" w14:textId="77777777" w:rsidTr="00715536"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28EF5" w14:textId="77777777" w:rsidR="00EC0CB1" w:rsidRPr="000A7BD5" w:rsidRDefault="00EC0CB1" w:rsidP="00715536">
            <w:pPr>
              <w:ind w:left="-108" w:right="-108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  <w:p w14:paraId="7CC1E532" w14:textId="77777777" w:rsidR="00EC0CB1" w:rsidRPr="000A7BD5" w:rsidRDefault="00EC0CB1" w:rsidP="00715536">
            <w:pPr>
              <w:ind w:left="-108" w:right="-108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  <w:p w14:paraId="6E4720A8" w14:textId="77777777" w:rsidR="00EC0CB1" w:rsidRPr="000A7BD5" w:rsidRDefault="00EC0CB1" w:rsidP="00715536">
            <w:pPr>
              <w:ind w:left="-108" w:right="-108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  <w:p w14:paraId="18710746" w14:textId="77777777" w:rsidR="00EC0CB1" w:rsidRPr="000A7BD5" w:rsidRDefault="00EC0CB1" w:rsidP="00715536">
            <w:pPr>
              <w:ind w:left="-108" w:right="-108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  <w:p w14:paraId="3E8EB180" w14:textId="77777777" w:rsidR="00EC0CB1" w:rsidRPr="000A7BD5" w:rsidRDefault="00EC0CB1" w:rsidP="00715536">
            <w:pPr>
              <w:ind w:left="-108" w:right="-108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  <w:p w14:paraId="533C5E42" w14:textId="4330B4A3" w:rsidR="00FB0035" w:rsidRPr="000A7BD5" w:rsidRDefault="00FB0035" w:rsidP="00715536">
            <w:pPr>
              <w:ind w:left="-108" w:right="-108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0A7BD5">
              <w:rPr>
                <w:rFonts w:ascii="Verdana" w:hAnsi="Verdana"/>
                <w:b/>
                <w:sz w:val="16"/>
                <w:szCs w:val="16"/>
              </w:rPr>
              <w:t>Lp</w:t>
            </w:r>
            <w:r w:rsidR="00EC0CB1" w:rsidRPr="000A7BD5">
              <w:rPr>
                <w:rFonts w:ascii="Verdana" w:hAnsi="Verdana"/>
                <w:b/>
                <w:sz w:val="16"/>
                <w:szCs w:val="16"/>
              </w:rPr>
              <w:t>.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BC377" w14:textId="77777777" w:rsidR="00EC0CB1" w:rsidRPr="000A7BD5" w:rsidRDefault="00EC0CB1" w:rsidP="00715536">
            <w:pPr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  <w:p w14:paraId="0C6907DE" w14:textId="77777777" w:rsidR="00EC0CB1" w:rsidRPr="000A7BD5" w:rsidRDefault="00EC0CB1" w:rsidP="00715536">
            <w:pPr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  <w:p w14:paraId="506CA654" w14:textId="77777777" w:rsidR="00EC0CB1" w:rsidRPr="000A7BD5" w:rsidRDefault="00EC0CB1" w:rsidP="00715536">
            <w:pPr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  <w:p w14:paraId="720DA11F" w14:textId="77777777" w:rsidR="00EC0CB1" w:rsidRPr="000A7BD5" w:rsidRDefault="00EC0CB1" w:rsidP="00715536">
            <w:pPr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  <w:p w14:paraId="48F8139A" w14:textId="77777777" w:rsidR="00EC0CB1" w:rsidRPr="000A7BD5" w:rsidRDefault="00EC0CB1" w:rsidP="00715536">
            <w:pPr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  <w:p w14:paraId="4DF8F01A" w14:textId="0FEB17AD" w:rsidR="00FB0035" w:rsidRPr="000A7BD5" w:rsidRDefault="00FB0035" w:rsidP="00715536">
            <w:pPr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0A7BD5">
              <w:rPr>
                <w:rFonts w:ascii="Verdana" w:hAnsi="Verdana"/>
                <w:b/>
                <w:sz w:val="16"/>
                <w:szCs w:val="16"/>
              </w:rPr>
              <w:t xml:space="preserve">Imię </w:t>
            </w:r>
            <w:r w:rsidRPr="000A7BD5">
              <w:rPr>
                <w:rFonts w:ascii="Verdana" w:hAnsi="Verdana"/>
                <w:b/>
                <w:sz w:val="16"/>
                <w:szCs w:val="16"/>
              </w:rPr>
              <w:br/>
              <w:t>i nazwisko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CDF8D" w14:textId="77777777" w:rsidR="00EC0CB1" w:rsidRPr="000A7BD5" w:rsidRDefault="00EC0CB1" w:rsidP="00715536">
            <w:pPr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  <w:p w14:paraId="57F69107" w14:textId="77777777" w:rsidR="00EC0CB1" w:rsidRPr="000A7BD5" w:rsidRDefault="00EC0CB1" w:rsidP="00715536">
            <w:pPr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  <w:p w14:paraId="4A244EED" w14:textId="77777777" w:rsidR="00EC0CB1" w:rsidRPr="000A7BD5" w:rsidRDefault="00EC0CB1" w:rsidP="00715536">
            <w:pPr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  <w:p w14:paraId="5F461441" w14:textId="77777777" w:rsidR="00EC0CB1" w:rsidRPr="000A7BD5" w:rsidRDefault="00EC0CB1" w:rsidP="00715536">
            <w:pPr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  <w:p w14:paraId="47359865" w14:textId="77777777" w:rsidR="00EC0CB1" w:rsidRPr="000A7BD5" w:rsidRDefault="00EC0CB1" w:rsidP="00715536">
            <w:pPr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  <w:p w14:paraId="62200563" w14:textId="1E83F408" w:rsidR="00FB0035" w:rsidRPr="000A7BD5" w:rsidRDefault="00FB0035" w:rsidP="00715536">
            <w:pPr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0A7BD5">
              <w:rPr>
                <w:rFonts w:ascii="Verdana" w:hAnsi="Verdana"/>
                <w:b/>
                <w:sz w:val="16"/>
                <w:szCs w:val="16"/>
              </w:rPr>
              <w:t>Zakres wykonywanych czynności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763A1" w14:textId="77777777" w:rsidR="00EC0CB1" w:rsidRPr="000A7BD5" w:rsidRDefault="00EC0CB1" w:rsidP="00EC0CB1">
            <w:pPr>
              <w:jc w:val="center"/>
              <w:rPr>
                <w:rFonts w:ascii="Verdana" w:hAnsi="Verdana"/>
                <w:b/>
                <w:sz w:val="16"/>
                <w:szCs w:val="16"/>
                <w:highlight w:val="cyan"/>
              </w:rPr>
            </w:pPr>
          </w:p>
          <w:p w14:paraId="22C39BE6" w14:textId="67931A37" w:rsidR="00EC0CB1" w:rsidRPr="000A7BD5" w:rsidRDefault="00236227" w:rsidP="00EC0CB1">
            <w:pPr>
              <w:jc w:val="center"/>
              <w:rPr>
                <w:rFonts w:ascii="Verdana" w:hAnsi="Verdana"/>
                <w:b/>
                <w:sz w:val="16"/>
                <w:szCs w:val="16"/>
                <w:highlight w:val="cyan"/>
              </w:rPr>
            </w:pPr>
            <w:r w:rsidRPr="000A7BD5">
              <w:rPr>
                <w:rFonts w:ascii="Verdana" w:hAnsi="Verdana"/>
                <w:b/>
                <w:sz w:val="16"/>
                <w:szCs w:val="16"/>
                <w:highlight w:val="cyan"/>
              </w:rPr>
              <w:t>Dane</w:t>
            </w:r>
            <w:r w:rsidR="00EC0CB1" w:rsidRPr="000A7BD5">
              <w:rPr>
                <w:rFonts w:ascii="Verdana" w:hAnsi="Verdana"/>
                <w:b/>
                <w:sz w:val="16"/>
                <w:szCs w:val="16"/>
                <w:highlight w:val="cyan"/>
              </w:rPr>
              <w:t xml:space="preserve"> </w:t>
            </w:r>
            <w:r w:rsidRPr="000A7BD5">
              <w:rPr>
                <w:rFonts w:ascii="Verdana" w:hAnsi="Verdana"/>
                <w:b/>
                <w:sz w:val="16"/>
                <w:szCs w:val="16"/>
                <w:highlight w:val="cyan"/>
              </w:rPr>
              <w:t>o kwalifikacjach osoby</w:t>
            </w:r>
          </w:p>
          <w:p w14:paraId="1161A073" w14:textId="695527E7" w:rsidR="00EC0CB1" w:rsidRPr="000A7BD5" w:rsidRDefault="00EC0CB1" w:rsidP="00EC0CB1">
            <w:pPr>
              <w:jc w:val="center"/>
              <w:rPr>
                <w:rFonts w:ascii="Verdana" w:hAnsi="Verdana"/>
                <w:b/>
                <w:sz w:val="16"/>
                <w:szCs w:val="16"/>
                <w:highlight w:val="cyan"/>
              </w:rPr>
            </w:pPr>
          </w:p>
          <w:p w14:paraId="02E8B7BE" w14:textId="7D3DC92A" w:rsidR="00EC0CB1" w:rsidRPr="000A7BD5" w:rsidRDefault="00EC0CB1" w:rsidP="00EC0CB1">
            <w:pPr>
              <w:jc w:val="center"/>
              <w:rPr>
                <w:rFonts w:ascii="Verdana" w:hAnsi="Verdana"/>
                <w:b/>
                <w:sz w:val="16"/>
                <w:szCs w:val="16"/>
                <w:highlight w:val="cyan"/>
              </w:rPr>
            </w:pPr>
          </w:p>
          <w:p w14:paraId="465B44B2" w14:textId="77777777" w:rsidR="00EC0CB1" w:rsidRPr="000A7BD5" w:rsidRDefault="00EC0CB1" w:rsidP="00EC0CB1">
            <w:pPr>
              <w:jc w:val="center"/>
              <w:rPr>
                <w:rFonts w:ascii="Verdana" w:hAnsi="Verdana"/>
                <w:b/>
                <w:sz w:val="16"/>
                <w:szCs w:val="16"/>
                <w:highlight w:val="cyan"/>
              </w:rPr>
            </w:pPr>
          </w:p>
          <w:p w14:paraId="7C2B57EF" w14:textId="2BD8445E" w:rsidR="00236227" w:rsidRPr="000A7BD5" w:rsidRDefault="00EC0CB1" w:rsidP="00EC0CB1">
            <w:pPr>
              <w:rPr>
                <w:rFonts w:ascii="Verdana" w:hAnsi="Verdana"/>
                <w:b/>
                <w:sz w:val="12"/>
                <w:szCs w:val="12"/>
                <w:highlight w:val="yellow"/>
              </w:rPr>
            </w:pPr>
            <w:r w:rsidRPr="000A7BD5">
              <w:rPr>
                <w:rFonts w:ascii="Verdana" w:hAnsi="Verdana"/>
                <w:b/>
                <w:sz w:val="12"/>
                <w:szCs w:val="12"/>
                <w:highlight w:val="yellow"/>
              </w:rPr>
              <w:t xml:space="preserve">(pełny opis zakresu </w:t>
            </w:r>
            <w:r w:rsidR="00236227" w:rsidRPr="000A7BD5">
              <w:rPr>
                <w:rFonts w:ascii="Verdana" w:hAnsi="Verdana"/>
                <w:b/>
                <w:sz w:val="12"/>
                <w:szCs w:val="12"/>
                <w:highlight w:val="yellow"/>
              </w:rPr>
              <w:t>uprawnień,</w:t>
            </w:r>
          </w:p>
          <w:p w14:paraId="44D8BCF1" w14:textId="3A9D1C70" w:rsidR="00FB0035" w:rsidRPr="000A7BD5" w:rsidRDefault="00236227" w:rsidP="00EC0CB1">
            <w:pPr>
              <w:rPr>
                <w:rFonts w:ascii="Verdana" w:hAnsi="Verdana"/>
                <w:b/>
                <w:sz w:val="12"/>
                <w:szCs w:val="12"/>
                <w:highlight w:val="yellow"/>
              </w:rPr>
            </w:pPr>
            <w:r w:rsidRPr="000A7BD5">
              <w:rPr>
                <w:rFonts w:ascii="Verdana" w:hAnsi="Verdana"/>
                <w:b/>
                <w:sz w:val="12"/>
                <w:szCs w:val="12"/>
                <w:highlight w:val="yellow"/>
              </w:rPr>
              <w:t>podać informacje niezbędne dla oceny warunku dyspo</w:t>
            </w:r>
            <w:r w:rsidR="005477D6" w:rsidRPr="000A7BD5">
              <w:rPr>
                <w:rFonts w:ascii="Verdana" w:hAnsi="Verdana"/>
                <w:b/>
                <w:sz w:val="12"/>
                <w:szCs w:val="12"/>
                <w:highlight w:val="yellow"/>
              </w:rPr>
              <w:t xml:space="preserve">nowania osobami </w:t>
            </w:r>
            <w:r w:rsidRPr="000A7BD5">
              <w:rPr>
                <w:rFonts w:ascii="Verdana" w:hAnsi="Verdana"/>
                <w:b/>
                <w:sz w:val="12"/>
                <w:szCs w:val="12"/>
                <w:highlight w:val="yellow"/>
              </w:rPr>
              <w:t>z ogłoszenia o zamówieniu)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540D4" w14:textId="77777777" w:rsidR="00EC0CB1" w:rsidRPr="000A7BD5" w:rsidRDefault="00EC0CB1" w:rsidP="00EC0CB1">
            <w:pPr>
              <w:jc w:val="center"/>
              <w:textAlignment w:val="center"/>
              <w:rPr>
                <w:rFonts w:ascii="Verdana" w:hAnsi="Verdana" w:cs="Verdana"/>
                <w:b/>
                <w:bCs/>
                <w:sz w:val="16"/>
                <w:szCs w:val="16"/>
                <w:highlight w:val="cyan"/>
              </w:rPr>
            </w:pPr>
          </w:p>
          <w:p w14:paraId="433CB41A" w14:textId="34DD99F0" w:rsidR="00EC0CB1" w:rsidRPr="000A7BD5" w:rsidRDefault="00F27594" w:rsidP="00EC0CB1">
            <w:pPr>
              <w:jc w:val="center"/>
              <w:textAlignment w:val="center"/>
              <w:rPr>
                <w:rFonts w:ascii="Verdana" w:hAnsi="Verdana" w:cs="Verdana"/>
                <w:sz w:val="16"/>
                <w:szCs w:val="16"/>
              </w:rPr>
            </w:pPr>
            <w:r w:rsidRPr="000A7BD5">
              <w:rPr>
                <w:rFonts w:ascii="Verdana" w:hAnsi="Verdana" w:cs="Verdana"/>
                <w:b/>
                <w:bCs/>
                <w:sz w:val="16"/>
                <w:szCs w:val="16"/>
                <w:highlight w:val="cyan"/>
              </w:rPr>
              <w:t>Informacją                     o podstawie                   do dysponowania osobą</w:t>
            </w:r>
            <w:r w:rsidRPr="000A7BD5">
              <w:rPr>
                <w:rFonts w:ascii="Verdana" w:hAnsi="Verdana" w:cs="Verdana"/>
                <w:sz w:val="16"/>
                <w:szCs w:val="16"/>
                <w:highlight w:val="cyan"/>
              </w:rPr>
              <w:t>*</w:t>
            </w:r>
          </w:p>
          <w:p w14:paraId="34676295" w14:textId="77777777" w:rsidR="00EC0CB1" w:rsidRPr="000A7BD5" w:rsidRDefault="00EC0CB1" w:rsidP="00EC0CB1">
            <w:pPr>
              <w:jc w:val="center"/>
              <w:textAlignment w:val="center"/>
              <w:rPr>
                <w:rFonts w:ascii="Verdana" w:hAnsi="Verdana" w:cs="Verdana"/>
                <w:sz w:val="16"/>
                <w:szCs w:val="16"/>
              </w:rPr>
            </w:pPr>
          </w:p>
          <w:p w14:paraId="152B2924" w14:textId="1CD93650" w:rsidR="00F27594" w:rsidRPr="000A7BD5" w:rsidRDefault="00F27594" w:rsidP="00EC0CB1">
            <w:pPr>
              <w:snapToGrid w:val="0"/>
              <w:textAlignment w:val="center"/>
              <w:rPr>
                <w:rFonts w:ascii="Verdana" w:hAnsi="Verdana" w:cs="Verdana"/>
                <w:b/>
                <w:bCs/>
                <w:sz w:val="12"/>
                <w:szCs w:val="12"/>
                <w:highlight w:val="yellow"/>
              </w:rPr>
            </w:pPr>
            <w:r w:rsidRPr="000A7BD5">
              <w:rPr>
                <w:rFonts w:ascii="Verdana" w:hAnsi="Verdana" w:cs="Verdana"/>
                <w:sz w:val="12"/>
                <w:szCs w:val="12"/>
                <w:highlight w:val="yellow"/>
              </w:rPr>
              <w:t>(</w:t>
            </w:r>
            <w:r w:rsidRPr="000A7BD5">
              <w:rPr>
                <w:rFonts w:ascii="Verdana" w:hAnsi="Verdana" w:cs="Verdana"/>
                <w:b/>
                <w:bCs/>
                <w:sz w:val="12"/>
                <w:szCs w:val="12"/>
                <w:highlight w:val="yellow"/>
                <w:u w:val="single"/>
              </w:rPr>
              <w:t>UMOWA BEZPOŚREDNIA</w:t>
            </w:r>
            <w:r w:rsidR="00EC0CB1" w:rsidRPr="000A7BD5">
              <w:rPr>
                <w:rFonts w:ascii="Verdana" w:hAnsi="Verdana" w:cs="Verdana"/>
                <w:b/>
                <w:bCs/>
                <w:sz w:val="12"/>
                <w:szCs w:val="12"/>
                <w:highlight w:val="yellow"/>
              </w:rPr>
              <w:t>: umowa</w:t>
            </w:r>
            <w:r w:rsidRPr="000A7BD5">
              <w:rPr>
                <w:rFonts w:ascii="Verdana" w:hAnsi="Verdana" w:cs="Verdana"/>
                <w:b/>
                <w:bCs/>
                <w:sz w:val="12"/>
                <w:szCs w:val="12"/>
                <w:highlight w:val="yellow"/>
              </w:rPr>
              <w:t xml:space="preserve"> o pracę, um</w:t>
            </w:r>
            <w:r w:rsidR="00EC0CB1" w:rsidRPr="000A7BD5">
              <w:rPr>
                <w:rFonts w:ascii="Verdana" w:hAnsi="Verdana" w:cs="Verdana"/>
                <w:b/>
                <w:bCs/>
                <w:sz w:val="12"/>
                <w:szCs w:val="12"/>
                <w:highlight w:val="yellow"/>
              </w:rPr>
              <w:t>owa zlecenie, umowa</w:t>
            </w:r>
            <w:r w:rsidRPr="000A7BD5">
              <w:rPr>
                <w:rFonts w:ascii="Verdana" w:hAnsi="Verdana" w:cs="Verdana"/>
                <w:b/>
                <w:bCs/>
                <w:sz w:val="12"/>
                <w:szCs w:val="12"/>
                <w:highlight w:val="yellow"/>
              </w:rPr>
              <w:t xml:space="preserve"> o dzieło, </w:t>
            </w:r>
          </w:p>
          <w:p w14:paraId="33D60DE4" w14:textId="77777777" w:rsidR="00F27594" w:rsidRPr="000A7BD5" w:rsidRDefault="00F27594" w:rsidP="00EC0CB1">
            <w:pPr>
              <w:snapToGrid w:val="0"/>
              <w:textAlignment w:val="center"/>
              <w:rPr>
                <w:rFonts w:ascii="Verdana" w:hAnsi="Verdana" w:cs="Verdana"/>
                <w:b/>
                <w:bCs/>
                <w:sz w:val="12"/>
                <w:szCs w:val="12"/>
                <w:highlight w:val="yellow"/>
              </w:rPr>
            </w:pPr>
            <w:r w:rsidRPr="000A7BD5">
              <w:rPr>
                <w:rFonts w:ascii="Verdana" w:hAnsi="Verdana" w:cs="Verdana"/>
                <w:b/>
                <w:bCs/>
                <w:sz w:val="12"/>
                <w:szCs w:val="12"/>
                <w:highlight w:val="yellow"/>
                <w:u w:val="single"/>
              </w:rPr>
              <w:t>UMOWA POŚREDNIA</w:t>
            </w:r>
            <w:r w:rsidRPr="000A7BD5">
              <w:rPr>
                <w:rFonts w:ascii="Verdana" w:hAnsi="Verdana" w:cs="Verdana"/>
                <w:b/>
                <w:bCs/>
                <w:sz w:val="12"/>
                <w:szCs w:val="12"/>
                <w:highlight w:val="yellow"/>
              </w:rPr>
              <w:t xml:space="preserve">: </w:t>
            </w:r>
          </w:p>
          <w:p w14:paraId="5FF2A387" w14:textId="620779C0" w:rsidR="00FB0035" w:rsidRPr="000A7BD5" w:rsidRDefault="00F27594" w:rsidP="00EC0CB1">
            <w:pPr>
              <w:snapToGrid w:val="0"/>
              <w:textAlignment w:val="center"/>
              <w:rPr>
                <w:rFonts w:ascii="Verdana" w:hAnsi="Verdana" w:cs="Verdana"/>
                <w:b/>
                <w:bCs/>
                <w:sz w:val="16"/>
                <w:szCs w:val="16"/>
                <w:highlight w:val="yellow"/>
              </w:rPr>
            </w:pPr>
            <w:r w:rsidRPr="000A7BD5">
              <w:rPr>
                <w:rFonts w:ascii="Verdana" w:hAnsi="Verdana" w:cs="Verdana"/>
                <w:b/>
                <w:bCs/>
                <w:sz w:val="12"/>
                <w:szCs w:val="12"/>
                <w:highlight w:val="yellow"/>
              </w:rPr>
              <w:t>zobowiązanie innych podmiotów</w:t>
            </w:r>
            <w:r w:rsidR="00EC0CB1" w:rsidRPr="000A7BD5">
              <w:rPr>
                <w:rFonts w:ascii="Verdana" w:hAnsi="Verdana" w:cs="Verdana"/>
                <w:b/>
                <w:bCs/>
                <w:sz w:val="12"/>
                <w:szCs w:val="12"/>
                <w:highlight w:val="yellow"/>
              </w:rPr>
              <w:t xml:space="preserve"> do oddania osoby do dyspozycji </w:t>
            </w:r>
            <w:r w:rsidRPr="000A7BD5">
              <w:rPr>
                <w:rFonts w:ascii="Verdana" w:hAnsi="Verdana" w:cs="Verdana"/>
                <w:b/>
                <w:bCs/>
                <w:sz w:val="12"/>
                <w:szCs w:val="12"/>
                <w:highlight w:val="yellow"/>
              </w:rPr>
              <w:t>wykonawcy</w:t>
            </w:r>
            <w:r w:rsidRPr="000A7BD5">
              <w:rPr>
                <w:rFonts w:ascii="Verdana" w:hAnsi="Verdana" w:cs="Verdana"/>
                <w:sz w:val="16"/>
                <w:szCs w:val="16"/>
              </w:rPr>
              <w:t>)</w:t>
            </w:r>
          </w:p>
        </w:tc>
      </w:tr>
      <w:tr w:rsidR="000A7BD5" w:rsidRPr="000A7BD5" w14:paraId="7E2710B1" w14:textId="77777777" w:rsidTr="00715536"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3D811" w14:textId="77777777" w:rsidR="00FB0035" w:rsidRPr="000A7BD5" w:rsidRDefault="00FB0035" w:rsidP="00715536">
            <w:pPr>
              <w:jc w:val="center"/>
              <w:rPr>
                <w:rFonts w:ascii="Verdana" w:hAnsi="Verdana"/>
                <w:b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4F326" w14:textId="77777777" w:rsidR="00FB0035" w:rsidRPr="000A7BD5" w:rsidRDefault="00FB0035" w:rsidP="00715536">
            <w:pPr>
              <w:jc w:val="center"/>
              <w:rPr>
                <w:rFonts w:ascii="Verdana" w:hAnsi="Verdana"/>
                <w:b/>
              </w:rPr>
            </w:pPr>
          </w:p>
          <w:p w14:paraId="4C30ACBB" w14:textId="77777777" w:rsidR="00FB0035" w:rsidRPr="000A7BD5" w:rsidRDefault="00FB0035" w:rsidP="00715536">
            <w:pPr>
              <w:jc w:val="center"/>
              <w:rPr>
                <w:rFonts w:ascii="Verdana" w:hAnsi="Verdana"/>
                <w:b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F570E" w14:textId="77777777" w:rsidR="00FB0035" w:rsidRPr="000A7BD5" w:rsidRDefault="00FB0035" w:rsidP="00715536">
            <w:pPr>
              <w:jc w:val="center"/>
              <w:rPr>
                <w:rFonts w:ascii="Verdana" w:hAnsi="Verdana"/>
                <w:b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B74C0" w14:textId="77777777" w:rsidR="00FB0035" w:rsidRPr="000A7BD5" w:rsidRDefault="00FB0035" w:rsidP="00715536">
            <w:pPr>
              <w:jc w:val="center"/>
              <w:rPr>
                <w:rFonts w:ascii="Verdana" w:hAnsi="Verdana"/>
                <w:b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ABA3A" w14:textId="77777777" w:rsidR="00FB0035" w:rsidRPr="000A7BD5" w:rsidRDefault="00FB0035" w:rsidP="00715536">
            <w:pPr>
              <w:jc w:val="center"/>
              <w:rPr>
                <w:rFonts w:ascii="Verdana" w:hAnsi="Verdana"/>
                <w:b/>
              </w:rPr>
            </w:pPr>
          </w:p>
        </w:tc>
      </w:tr>
      <w:tr w:rsidR="000A7BD5" w:rsidRPr="000A7BD5" w14:paraId="0B71F422" w14:textId="77777777" w:rsidTr="00715536"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85D66" w14:textId="77777777" w:rsidR="00FB0035" w:rsidRPr="000A7BD5" w:rsidRDefault="00FB0035" w:rsidP="00715536">
            <w:pPr>
              <w:jc w:val="center"/>
              <w:rPr>
                <w:rFonts w:ascii="Verdana" w:hAnsi="Verdana"/>
                <w:b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3D8B7" w14:textId="77777777" w:rsidR="00FB0035" w:rsidRPr="000A7BD5" w:rsidRDefault="00FB0035" w:rsidP="00715536">
            <w:pPr>
              <w:jc w:val="center"/>
              <w:rPr>
                <w:rFonts w:ascii="Verdana" w:hAnsi="Verdana"/>
                <w:b/>
              </w:rPr>
            </w:pPr>
          </w:p>
          <w:p w14:paraId="01FDA2FA" w14:textId="77777777" w:rsidR="00FB0035" w:rsidRPr="000A7BD5" w:rsidRDefault="00FB0035" w:rsidP="00715536">
            <w:pPr>
              <w:jc w:val="center"/>
              <w:rPr>
                <w:rFonts w:ascii="Verdana" w:hAnsi="Verdana"/>
                <w:b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1F0A9" w14:textId="77777777" w:rsidR="00FB0035" w:rsidRPr="000A7BD5" w:rsidRDefault="00FB0035" w:rsidP="00715536">
            <w:pPr>
              <w:jc w:val="center"/>
              <w:rPr>
                <w:rFonts w:ascii="Verdana" w:hAnsi="Verdana"/>
                <w:b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A8B2B" w14:textId="77777777" w:rsidR="00FB0035" w:rsidRPr="000A7BD5" w:rsidRDefault="00FB0035" w:rsidP="00715536">
            <w:pPr>
              <w:jc w:val="center"/>
              <w:rPr>
                <w:rFonts w:ascii="Verdana" w:hAnsi="Verdana"/>
                <w:b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9C046" w14:textId="77777777" w:rsidR="00FB0035" w:rsidRPr="000A7BD5" w:rsidRDefault="00FB0035" w:rsidP="00715536">
            <w:pPr>
              <w:jc w:val="center"/>
              <w:rPr>
                <w:rFonts w:ascii="Verdana" w:hAnsi="Verdana"/>
                <w:b/>
              </w:rPr>
            </w:pPr>
          </w:p>
        </w:tc>
      </w:tr>
      <w:tr w:rsidR="000A7BD5" w:rsidRPr="000A7BD5" w14:paraId="2B429422" w14:textId="77777777" w:rsidTr="00715536"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F6065" w14:textId="77777777" w:rsidR="00FB0035" w:rsidRPr="000A7BD5" w:rsidRDefault="00FB0035" w:rsidP="00715536">
            <w:pPr>
              <w:jc w:val="center"/>
              <w:rPr>
                <w:rFonts w:ascii="Verdana" w:hAnsi="Verdana"/>
                <w:b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1C454" w14:textId="77777777" w:rsidR="00FB0035" w:rsidRPr="000A7BD5" w:rsidRDefault="00FB0035" w:rsidP="00715536">
            <w:pPr>
              <w:jc w:val="center"/>
              <w:rPr>
                <w:rFonts w:ascii="Verdana" w:hAnsi="Verdana"/>
                <w:b/>
              </w:rPr>
            </w:pPr>
          </w:p>
          <w:p w14:paraId="10A5A8DB" w14:textId="77777777" w:rsidR="00FB0035" w:rsidRPr="000A7BD5" w:rsidRDefault="00FB0035" w:rsidP="00715536">
            <w:pPr>
              <w:jc w:val="center"/>
              <w:rPr>
                <w:rFonts w:ascii="Verdana" w:hAnsi="Verdana"/>
                <w:b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B80F9" w14:textId="77777777" w:rsidR="00FB0035" w:rsidRPr="000A7BD5" w:rsidRDefault="00FB0035" w:rsidP="00715536">
            <w:pPr>
              <w:jc w:val="center"/>
              <w:rPr>
                <w:rFonts w:ascii="Verdana" w:hAnsi="Verdana"/>
                <w:b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F98C3" w14:textId="77777777" w:rsidR="00FB0035" w:rsidRPr="000A7BD5" w:rsidRDefault="00FB0035" w:rsidP="00715536">
            <w:pPr>
              <w:jc w:val="center"/>
              <w:rPr>
                <w:rFonts w:ascii="Verdana" w:hAnsi="Verdana"/>
                <w:b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4558C" w14:textId="77777777" w:rsidR="00FB0035" w:rsidRPr="000A7BD5" w:rsidRDefault="00FB0035" w:rsidP="00715536">
            <w:pPr>
              <w:jc w:val="center"/>
              <w:rPr>
                <w:rFonts w:ascii="Verdana" w:hAnsi="Verdana"/>
                <w:b/>
              </w:rPr>
            </w:pPr>
          </w:p>
        </w:tc>
      </w:tr>
      <w:tr w:rsidR="000A7BD5" w:rsidRPr="000A7BD5" w14:paraId="258CB48B" w14:textId="77777777" w:rsidTr="00715536"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99FA3" w14:textId="77777777" w:rsidR="00236227" w:rsidRPr="000A7BD5" w:rsidRDefault="00236227" w:rsidP="00715536">
            <w:pPr>
              <w:jc w:val="center"/>
              <w:rPr>
                <w:rFonts w:ascii="Verdana" w:hAnsi="Verdana"/>
                <w:b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E0E67" w14:textId="77777777" w:rsidR="00236227" w:rsidRPr="000A7BD5" w:rsidRDefault="00236227" w:rsidP="00715536">
            <w:pPr>
              <w:jc w:val="center"/>
              <w:rPr>
                <w:rFonts w:ascii="Verdana" w:hAnsi="Verdana"/>
                <w:b/>
              </w:rPr>
            </w:pPr>
          </w:p>
          <w:p w14:paraId="2D6B4542" w14:textId="77777777" w:rsidR="00236227" w:rsidRPr="000A7BD5" w:rsidRDefault="00236227" w:rsidP="00715536">
            <w:pPr>
              <w:jc w:val="center"/>
              <w:rPr>
                <w:rFonts w:ascii="Verdana" w:hAnsi="Verdana"/>
                <w:b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CC587" w14:textId="77777777" w:rsidR="00236227" w:rsidRPr="000A7BD5" w:rsidRDefault="00236227" w:rsidP="00715536">
            <w:pPr>
              <w:jc w:val="center"/>
              <w:rPr>
                <w:rFonts w:ascii="Verdana" w:hAnsi="Verdana"/>
                <w:b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289A3" w14:textId="77777777" w:rsidR="00236227" w:rsidRPr="000A7BD5" w:rsidRDefault="00236227" w:rsidP="00715536">
            <w:pPr>
              <w:jc w:val="center"/>
              <w:rPr>
                <w:rFonts w:ascii="Verdana" w:hAnsi="Verdana"/>
                <w:b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6F188" w14:textId="77777777" w:rsidR="00236227" w:rsidRPr="000A7BD5" w:rsidRDefault="00236227" w:rsidP="00715536">
            <w:pPr>
              <w:jc w:val="center"/>
              <w:rPr>
                <w:rFonts w:ascii="Verdana" w:hAnsi="Verdana"/>
                <w:b/>
              </w:rPr>
            </w:pPr>
          </w:p>
        </w:tc>
      </w:tr>
      <w:tr w:rsidR="000A7BD5" w:rsidRPr="000A7BD5" w14:paraId="79AD64CB" w14:textId="77777777" w:rsidTr="00715536"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6EC93" w14:textId="77777777" w:rsidR="00236227" w:rsidRPr="000A7BD5" w:rsidRDefault="00236227" w:rsidP="00715536">
            <w:pPr>
              <w:jc w:val="center"/>
              <w:rPr>
                <w:rFonts w:ascii="Verdana" w:hAnsi="Verdana"/>
                <w:b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E8019" w14:textId="77777777" w:rsidR="00236227" w:rsidRPr="000A7BD5" w:rsidRDefault="00236227" w:rsidP="00715536">
            <w:pPr>
              <w:jc w:val="center"/>
              <w:rPr>
                <w:rFonts w:ascii="Verdana" w:hAnsi="Verdana"/>
                <w:b/>
              </w:rPr>
            </w:pPr>
          </w:p>
          <w:p w14:paraId="2AE4F781" w14:textId="77777777" w:rsidR="00236227" w:rsidRPr="000A7BD5" w:rsidRDefault="00236227" w:rsidP="00715536">
            <w:pPr>
              <w:jc w:val="center"/>
              <w:rPr>
                <w:rFonts w:ascii="Verdana" w:hAnsi="Verdana"/>
                <w:b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7E116" w14:textId="77777777" w:rsidR="00236227" w:rsidRPr="000A7BD5" w:rsidRDefault="00236227" w:rsidP="00715536">
            <w:pPr>
              <w:jc w:val="center"/>
              <w:rPr>
                <w:rFonts w:ascii="Verdana" w:hAnsi="Verdana"/>
                <w:b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2DEEF" w14:textId="77777777" w:rsidR="00236227" w:rsidRPr="000A7BD5" w:rsidRDefault="00236227" w:rsidP="00715536">
            <w:pPr>
              <w:jc w:val="center"/>
              <w:rPr>
                <w:rFonts w:ascii="Verdana" w:hAnsi="Verdana"/>
                <w:b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F5DC8" w14:textId="77777777" w:rsidR="00236227" w:rsidRPr="000A7BD5" w:rsidRDefault="00236227" w:rsidP="00715536">
            <w:pPr>
              <w:jc w:val="center"/>
              <w:rPr>
                <w:rFonts w:ascii="Verdana" w:hAnsi="Verdana"/>
                <w:b/>
              </w:rPr>
            </w:pPr>
          </w:p>
        </w:tc>
      </w:tr>
    </w:tbl>
    <w:p w14:paraId="44C8B3B1" w14:textId="779E77C6" w:rsidR="00236227" w:rsidRPr="000A7BD5" w:rsidRDefault="00236227" w:rsidP="00EC0CB1">
      <w:pPr>
        <w:spacing w:line="200" w:lineRule="atLeast"/>
        <w:jc w:val="both"/>
        <w:rPr>
          <w:rFonts w:ascii="Verdana" w:eastAsia="Verdana" w:hAnsi="Verdana" w:cs="Verdana"/>
          <w:sz w:val="18"/>
          <w:szCs w:val="20"/>
        </w:rPr>
      </w:pPr>
    </w:p>
    <w:p w14:paraId="69DFA324" w14:textId="1565EF61" w:rsidR="00EC0CB1" w:rsidRPr="000A7BD5" w:rsidRDefault="00EC0CB1" w:rsidP="00EC0CB1">
      <w:pPr>
        <w:rPr>
          <w:rFonts w:ascii="Verdana" w:hAnsi="Verdana"/>
          <w:sz w:val="20"/>
        </w:rPr>
      </w:pPr>
    </w:p>
    <w:p w14:paraId="029D126A" w14:textId="5ED82C7F" w:rsidR="00EC0CB1" w:rsidRPr="000A7BD5" w:rsidRDefault="00EC0CB1" w:rsidP="00EC0CB1">
      <w:pPr>
        <w:rPr>
          <w:rFonts w:ascii="Verdana" w:hAnsi="Verdana"/>
          <w:sz w:val="20"/>
        </w:rPr>
      </w:pPr>
    </w:p>
    <w:p w14:paraId="262FE2A0" w14:textId="77777777" w:rsidR="00EC0CB1" w:rsidRPr="000A7BD5" w:rsidRDefault="00EC0CB1" w:rsidP="00EC0CB1">
      <w:pPr>
        <w:rPr>
          <w:rFonts w:ascii="Verdana" w:hAnsi="Verdana"/>
          <w:sz w:val="20"/>
        </w:rPr>
      </w:pPr>
    </w:p>
    <w:p w14:paraId="43829A1C" w14:textId="219F1549" w:rsidR="00EC0CB1" w:rsidRPr="000A7BD5" w:rsidRDefault="00EC0CB1" w:rsidP="00EC0CB1">
      <w:pPr>
        <w:ind w:left="5387" w:hanging="5103"/>
        <w:rPr>
          <w:rFonts w:ascii="Verdana" w:eastAsia="Calibri" w:hAnsi="Verdana" w:cs="Arial"/>
          <w:sz w:val="10"/>
          <w:szCs w:val="10"/>
          <w:lang w:eastAsia="en-US"/>
        </w:rPr>
      </w:pPr>
      <w:r w:rsidRPr="000A7BD5">
        <w:rPr>
          <w:rFonts w:ascii="Verdana" w:eastAsia="Calibri" w:hAnsi="Verdana" w:cs="Arial"/>
          <w:sz w:val="18"/>
          <w:szCs w:val="18"/>
          <w:lang w:eastAsia="en-US"/>
        </w:rPr>
        <w:t>………………………………</w:t>
      </w:r>
      <w:r w:rsidRPr="000A7BD5">
        <w:rPr>
          <w:rFonts w:ascii="Verdana" w:eastAsia="Calibri" w:hAnsi="Verdana" w:cs="Arial"/>
          <w:i/>
          <w:sz w:val="18"/>
          <w:szCs w:val="18"/>
          <w:lang w:eastAsia="en-US"/>
        </w:rPr>
        <w:t xml:space="preserve">, </w:t>
      </w:r>
      <w:r w:rsidRPr="000A7BD5">
        <w:rPr>
          <w:rFonts w:ascii="Verdana" w:eastAsia="Calibri" w:hAnsi="Verdana" w:cs="Arial"/>
          <w:sz w:val="18"/>
          <w:szCs w:val="18"/>
          <w:lang w:eastAsia="en-US"/>
        </w:rPr>
        <w:t xml:space="preserve">dnia …………………       </w:t>
      </w:r>
      <w:r w:rsidRPr="000A7BD5">
        <w:rPr>
          <w:rFonts w:ascii="Verdana" w:eastAsia="Calibri" w:hAnsi="Verdana" w:cs="Arial"/>
          <w:sz w:val="18"/>
          <w:szCs w:val="18"/>
          <w:lang w:eastAsia="en-US"/>
        </w:rPr>
        <w:tab/>
      </w:r>
      <w:r w:rsidRPr="000A7BD5">
        <w:rPr>
          <w:rFonts w:ascii="Verdana" w:eastAsia="Calibri" w:hAnsi="Verdana" w:cs="Arial"/>
          <w:sz w:val="18"/>
          <w:szCs w:val="18"/>
          <w:lang w:eastAsia="en-US"/>
        </w:rPr>
        <w:tab/>
      </w:r>
      <w:r w:rsidRPr="000A7BD5">
        <w:rPr>
          <w:rFonts w:ascii="Verdana" w:eastAsia="Calibri" w:hAnsi="Verdana" w:cs="Arial"/>
          <w:sz w:val="18"/>
          <w:szCs w:val="18"/>
          <w:lang w:eastAsia="en-US"/>
        </w:rPr>
        <w:tab/>
      </w:r>
      <w:r w:rsidR="00111753" w:rsidRPr="000A7BD5">
        <w:rPr>
          <w:rFonts w:ascii="Verdana" w:eastAsia="Calibri" w:hAnsi="Verdana" w:cs="Arial"/>
          <w:sz w:val="18"/>
          <w:szCs w:val="18"/>
          <w:lang w:eastAsia="en-US"/>
        </w:rPr>
        <w:t xml:space="preserve">   </w:t>
      </w:r>
      <w:r w:rsidRPr="000A7BD5">
        <w:rPr>
          <w:rFonts w:ascii="Verdana" w:eastAsia="Calibri" w:hAnsi="Verdana" w:cs="Arial"/>
          <w:sz w:val="18"/>
          <w:szCs w:val="18"/>
          <w:lang w:eastAsia="en-US"/>
        </w:rPr>
        <w:t>…………………………………………</w:t>
      </w:r>
    </w:p>
    <w:p w14:paraId="44D5EE76" w14:textId="2923E4B6" w:rsidR="00111753" w:rsidRPr="000A7BD5" w:rsidRDefault="00EC0CB1" w:rsidP="00EC0CB1">
      <w:pPr>
        <w:rPr>
          <w:rFonts w:ascii="Verdana" w:eastAsia="Calibri" w:hAnsi="Verdana" w:cs="Arial"/>
          <w:iCs/>
          <w:sz w:val="10"/>
          <w:szCs w:val="10"/>
          <w:lang w:eastAsia="en-US"/>
        </w:rPr>
      </w:pPr>
      <w:r w:rsidRPr="000A7BD5">
        <w:rPr>
          <w:rFonts w:ascii="Verdana" w:eastAsia="Calibri" w:hAnsi="Verdana" w:cs="Arial"/>
          <w:sz w:val="18"/>
          <w:szCs w:val="18"/>
          <w:lang w:eastAsia="en-US"/>
        </w:rPr>
        <w:t xml:space="preserve">             </w:t>
      </w:r>
      <w:r w:rsidRPr="000A7BD5">
        <w:rPr>
          <w:rFonts w:ascii="Verdana" w:eastAsia="Calibri" w:hAnsi="Verdana" w:cs="Arial"/>
          <w:i/>
          <w:sz w:val="10"/>
          <w:szCs w:val="10"/>
          <w:lang w:eastAsia="en-US"/>
        </w:rPr>
        <w:t>(miejscowoś</w:t>
      </w:r>
      <w:r w:rsidR="00111753" w:rsidRPr="000A7BD5">
        <w:rPr>
          <w:rFonts w:ascii="Verdana" w:eastAsia="Calibri" w:hAnsi="Verdana" w:cs="Arial"/>
          <w:i/>
          <w:sz w:val="10"/>
          <w:szCs w:val="10"/>
          <w:lang w:eastAsia="en-US"/>
        </w:rPr>
        <w:t>ć)</w:t>
      </w:r>
      <w:r w:rsidR="00111753" w:rsidRPr="000A7BD5">
        <w:rPr>
          <w:rFonts w:ascii="Verdana" w:eastAsia="Calibri" w:hAnsi="Verdana" w:cs="Arial"/>
          <w:i/>
          <w:sz w:val="10"/>
          <w:szCs w:val="10"/>
          <w:lang w:eastAsia="en-US"/>
        </w:rPr>
        <w:tab/>
      </w:r>
      <w:r w:rsidR="00111753" w:rsidRPr="000A7BD5">
        <w:rPr>
          <w:rFonts w:ascii="Verdana" w:eastAsia="Calibri" w:hAnsi="Verdana" w:cs="Arial"/>
          <w:i/>
          <w:sz w:val="10"/>
          <w:szCs w:val="10"/>
          <w:lang w:eastAsia="en-US"/>
        </w:rPr>
        <w:tab/>
      </w:r>
      <w:r w:rsidR="00111753" w:rsidRPr="000A7BD5">
        <w:rPr>
          <w:rFonts w:ascii="Verdana" w:eastAsia="Calibri" w:hAnsi="Verdana" w:cs="Arial"/>
          <w:i/>
          <w:sz w:val="10"/>
          <w:szCs w:val="10"/>
          <w:lang w:eastAsia="en-US"/>
        </w:rPr>
        <w:tab/>
      </w:r>
      <w:r w:rsidR="00111753" w:rsidRPr="000A7BD5">
        <w:rPr>
          <w:rFonts w:ascii="Verdana" w:eastAsia="Calibri" w:hAnsi="Verdana" w:cs="Arial"/>
          <w:i/>
          <w:sz w:val="10"/>
          <w:szCs w:val="10"/>
          <w:lang w:eastAsia="en-US"/>
        </w:rPr>
        <w:tab/>
      </w:r>
      <w:r w:rsidR="00111753" w:rsidRPr="000A7BD5">
        <w:rPr>
          <w:rFonts w:ascii="Verdana" w:eastAsia="Calibri" w:hAnsi="Verdana" w:cs="Arial"/>
          <w:i/>
          <w:sz w:val="10"/>
          <w:szCs w:val="10"/>
          <w:lang w:eastAsia="en-US"/>
        </w:rPr>
        <w:tab/>
      </w:r>
      <w:r w:rsidR="00111753" w:rsidRPr="000A7BD5">
        <w:rPr>
          <w:rFonts w:ascii="Verdana" w:eastAsia="Calibri" w:hAnsi="Verdana" w:cs="Arial"/>
          <w:i/>
          <w:sz w:val="10"/>
          <w:szCs w:val="10"/>
          <w:lang w:eastAsia="en-US"/>
        </w:rPr>
        <w:tab/>
      </w:r>
      <w:r w:rsidR="00111753" w:rsidRPr="000A7BD5">
        <w:rPr>
          <w:rFonts w:ascii="Verdana" w:eastAsia="Calibri" w:hAnsi="Verdana" w:cs="Arial"/>
          <w:i/>
          <w:sz w:val="10"/>
          <w:szCs w:val="10"/>
          <w:lang w:eastAsia="en-US"/>
        </w:rPr>
        <w:tab/>
      </w:r>
      <w:r w:rsidRPr="000A7BD5">
        <w:rPr>
          <w:rFonts w:ascii="Verdana" w:eastAsia="Calibri" w:hAnsi="Verdana" w:cs="Arial"/>
          <w:sz w:val="10"/>
          <w:szCs w:val="10"/>
          <w:lang w:eastAsia="en-US"/>
        </w:rPr>
        <w:t xml:space="preserve">Podpisy </w:t>
      </w:r>
      <w:r w:rsidR="00111753" w:rsidRPr="000A7BD5">
        <w:rPr>
          <w:rFonts w:ascii="Verdana" w:eastAsia="Calibri" w:hAnsi="Verdana" w:cs="Arial"/>
          <w:iCs/>
          <w:sz w:val="10"/>
          <w:szCs w:val="10"/>
          <w:lang w:eastAsia="en-US"/>
        </w:rPr>
        <w:t xml:space="preserve">osób uprawnionych do składania oświadczeń </w:t>
      </w:r>
    </w:p>
    <w:p w14:paraId="045EEB95" w14:textId="524E83D2" w:rsidR="00EC0CB1" w:rsidRPr="000A7BD5" w:rsidRDefault="00111753" w:rsidP="00111753">
      <w:pPr>
        <w:ind w:left="6372" w:firstLine="708"/>
        <w:rPr>
          <w:rFonts w:ascii="Verdana" w:eastAsia="Calibri" w:hAnsi="Verdana" w:cs="Arial"/>
          <w:sz w:val="18"/>
          <w:szCs w:val="18"/>
          <w:lang w:eastAsia="en-US"/>
        </w:rPr>
      </w:pPr>
      <w:r w:rsidRPr="000A7BD5">
        <w:rPr>
          <w:rFonts w:ascii="Verdana" w:eastAsia="Calibri" w:hAnsi="Verdana" w:cs="Arial"/>
          <w:iCs/>
          <w:sz w:val="10"/>
          <w:szCs w:val="10"/>
          <w:lang w:eastAsia="en-US"/>
        </w:rPr>
        <w:t>woli w imieniu</w:t>
      </w:r>
      <w:r w:rsidRPr="000A7BD5">
        <w:rPr>
          <w:rFonts w:ascii="Verdana" w:eastAsia="Calibri" w:hAnsi="Verdana" w:cs="Arial"/>
          <w:sz w:val="10"/>
          <w:szCs w:val="10"/>
          <w:lang w:eastAsia="en-US"/>
        </w:rPr>
        <w:t xml:space="preserve"> </w:t>
      </w:r>
      <w:r w:rsidR="00EC0CB1" w:rsidRPr="000A7BD5">
        <w:rPr>
          <w:rFonts w:ascii="Verdana" w:eastAsia="Calibri" w:hAnsi="Verdana" w:cs="Arial"/>
          <w:iCs/>
          <w:sz w:val="10"/>
          <w:szCs w:val="10"/>
          <w:lang w:eastAsia="en-US"/>
        </w:rPr>
        <w:t>Wykonawcy</w:t>
      </w:r>
    </w:p>
    <w:p w14:paraId="48806A93" w14:textId="77777777" w:rsidR="00EC0CB1" w:rsidRPr="000A7BD5" w:rsidRDefault="00EC0CB1" w:rsidP="00EC0CB1">
      <w:r w:rsidRPr="000A7BD5">
        <w:tab/>
      </w:r>
    </w:p>
    <w:p w14:paraId="62A25FDF" w14:textId="77777777" w:rsidR="00534167" w:rsidRPr="000A7BD5" w:rsidRDefault="00534167" w:rsidP="00236227">
      <w:pPr>
        <w:spacing w:line="200" w:lineRule="atLeast"/>
        <w:ind w:left="-13"/>
        <w:jc w:val="both"/>
        <w:rPr>
          <w:rFonts w:ascii="Verdana" w:eastAsia="Verdana" w:hAnsi="Verdana" w:cs="Verdana"/>
          <w:sz w:val="18"/>
          <w:szCs w:val="20"/>
        </w:rPr>
      </w:pPr>
    </w:p>
    <w:p w14:paraId="0A44CE4C" w14:textId="77777777" w:rsidR="00534167" w:rsidRPr="000A7BD5" w:rsidRDefault="00534167" w:rsidP="00236227">
      <w:pPr>
        <w:spacing w:line="200" w:lineRule="atLeast"/>
        <w:ind w:left="-13"/>
        <w:jc w:val="both"/>
        <w:rPr>
          <w:rFonts w:ascii="Verdana" w:eastAsia="Verdana" w:hAnsi="Verdana" w:cs="Verdana"/>
          <w:sz w:val="18"/>
          <w:szCs w:val="20"/>
        </w:rPr>
      </w:pPr>
    </w:p>
    <w:p w14:paraId="0CAAFCC0" w14:textId="75FC5023" w:rsidR="00534167" w:rsidRPr="000A7BD5" w:rsidRDefault="00534167" w:rsidP="00236227">
      <w:pPr>
        <w:spacing w:line="200" w:lineRule="atLeast"/>
        <w:ind w:left="-13"/>
        <w:jc w:val="both"/>
        <w:rPr>
          <w:rFonts w:ascii="Verdana" w:eastAsia="Verdana" w:hAnsi="Verdana" w:cs="Verdana"/>
          <w:sz w:val="18"/>
          <w:szCs w:val="20"/>
        </w:rPr>
      </w:pPr>
    </w:p>
    <w:p w14:paraId="6B9B5403" w14:textId="40F2E1DD" w:rsidR="00EC0CB1" w:rsidRPr="000A7BD5" w:rsidRDefault="00EC0CB1" w:rsidP="00236227">
      <w:pPr>
        <w:spacing w:line="200" w:lineRule="atLeast"/>
        <w:ind w:left="-13"/>
        <w:jc w:val="both"/>
        <w:rPr>
          <w:rFonts w:ascii="Verdana" w:eastAsia="Verdana" w:hAnsi="Verdana" w:cs="Verdana"/>
          <w:sz w:val="18"/>
          <w:szCs w:val="20"/>
        </w:rPr>
      </w:pPr>
    </w:p>
    <w:p w14:paraId="40CFAEFB" w14:textId="7A78A8E6" w:rsidR="00EC0CB1" w:rsidRPr="000A7BD5" w:rsidRDefault="00EC0CB1" w:rsidP="00236227">
      <w:pPr>
        <w:spacing w:line="200" w:lineRule="atLeast"/>
        <w:ind w:left="-13"/>
        <w:jc w:val="both"/>
        <w:rPr>
          <w:rFonts w:ascii="Verdana" w:eastAsia="Verdana" w:hAnsi="Verdana" w:cs="Verdana"/>
          <w:sz w:val="18"/>
          <w:szCs w:val="20"/>
        </w:rPr>
      </w:pPr>
    </w:p>
    <w:p w14:paraId="01F477F8" w14:textId="1AAB14AD" w:rsidR="00EC0CB1" w:rsidRPr="000A7BD5" w:rsidRDefault="00EC0CB1" w:rsidP="00236227">
      <w:pPr>
        <w:spacing w:line="200" w:lineRule="atLeast"/>
        <w:ind w:left="-13"/>
        <w:jc w:val="both"/>
        <w:rPr>
          <w:rFonts w:ascii="Verdana" w:eastAsia="Verdana" w:hAnsi="Verdana" w:cs="Verdana"/>
          <w:sz w:val="18"/>
          <w:szCs w:val="20"/>
        </w:rPr>
      </w:pPr>
    </w:p>
    <w:p w14:paraId="7984EFAC" w14:textId="77777777" w:rsidR="009F3910" w:rsidRPr="00C1627A" w:rsidRDefault="009F3910" w:rsidP="00DC23C3">
      <w:pPr>
        <w:pStyle w:val="Zwykytekst"/>
        <w:rPr>
          <w:color w:val="FF0000"/>
        </w:rPr>
      </w:pPr>
      <w:bookmarkStart w:id="0" w:name="_GoBack"/>
      <w:bookmarkEnd w:id="0"/>
    </w:p>
    <w:sectPr w:rsidR="009F3910" w:rsidRPr="00C1627A" w:rsidSect="00D71DC1">
      <w:headerReference w:type="default" r:id="rId7"/>
      <w:pgSz w:w="11906" w:h="16838"/>
      <w:pgMar w:top="567" w:right="1151" w:bottom="1418" w:left="11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892F588" w14:textId="77777777" w:rsidR="00443F62" w:rsidRDefault="00443F62" w:rsidP="006311F8">
      <w:r>
        <w:separator/>
      </w:r>
    </w:p>
  </w:endnote>
  <w:endnote w:type="continuationSeparator" w:id="0">
    <w:p w14:paraId="4FDC8D1E" w14:textId="77777777" w:rsidR="00443F62" w:rsidRDefault="00443F62" w:rsidP="006311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F244DD8" w14:textId="77777777" w:rsidR="00443F62" w:rsidRDefault="00443F62" w:rsidP="006311F8">
      <w:r>
        <w:separator/>
      </w:r>
    </w:p>
  </w:footnote>
  <w:footnote w:type="continuationSeparator" w:id="0">
    <w:p w14:paraId="169699B3" w14:textId="77777777" w:rsidR="00443F62" w:rsidRDefault="00443F62" w:rsidP="006311F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712151E" w14:textId="14B225CD" w:rsidR="006311F8" w:rsidRPr="00841162" w:rsidRDefault="00D71DC1">
    <w:pPr>
      <w:pStyle w:val="Nagwek"/>
      <w:rPr>
        <w:rFonts w:ascii="Verdana" w:hAnsi="Verdana"/>
        <w:sz w:val="22"/>
        <w:szCs w:val="22"/>
      </w:rPr>
    </w:pPr>
    <w:r w:rsidRPr="00841162">
      <w:rPr>
        <w:rFonts w:ascii="Verdana" w:hAnsi="Verdana"/>
        <w:sz w:val="22"/>
        <w:szCs w:val="22"/>
      </w:rPr>
      <w:t>ZP.26.2.</w:t>
    </w:r>
    <w:r w:rsidR="00A7243D">
      <w:rPr>
        <w:rFonts w:ascii="Verdana" w:hAnsi="Verdana"/>
        <w:b/>
        <w:sz w:val="22"/>
        <w:szCs w:val="22"/>
      </w:rPr>
      <w:t>8</w:t>
    </w:r>
    <w:r w:rsidR="000A7BD5">
      <w:rPr>
        <w:rFonts w:ascii="Verdana" w:hAnsi="Verdana"/>
        <w:b/>
        <w:sz w:val="22"/>
        <w:szCs w:val="22"/>
      </w:rPr>
      <w:t>5</w:t>
    </w:r>
    <w:r w:rsidRPr="00841162">
      <w:rPr>
        <w:rFonts w:ascii="Verdana" w:hAnsi="Verdana"/>
        <w:sz w:val="22"/>
        <w:szCs w:val="22"/>
      </w:rPr>
      <w:t>.2026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Verdana" w:eastAsia="Times New Roman" w:hAnsi="Verdana" w:cs="Verdana"/>
        <w:b/>
        <w:bCs/>
        <w:i/>
        <w:iCs/>
        <w:strike w:val="0"/>
        <w:dstrike w:val="0"/>
        <w:color w:val="auto"/>
        <w:position w:val="0"/>
        <w:sz w:val="20"/>
        <w:szCs w:val="20"/>
        <w:u w:val="none"/>
        <w:effect w:val="none"/>
        <w:vertAlign w:val="baseline"/>
        <w:em w:val="none"/>
        <w:lang w:val="pl-PL" w:eastAsia="ar-SA" w:bidi="ar-SA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Verdana" w:hAnsi="Verdana" w:cs="Verdana"/>
        <w:b w:val="0"/>
        <w:bCs w:val="0"/>
        <w:i w:val="0"/>
        <w:iCs w:val="0"/>
        <w:color w:val="auto"/>
        <w:sz w:val="17"/>
        <w:szCs w:val="17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Verdana" w:hAnsi="Verdana" w:cs="Verdana"/>
        <w:b w:val="0"/>
        <w:bCs w:val="0"/>
        <w:i w:val="0"/>
        <w:iCs w:val="0"/>
        <w:color w:val="auto"/>
        <w:sz w:val="17"/>
        <w:szCs w:val="17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32867801"/>
    <w:multiLevelType w:val="hybridMultilevel"/>
    <w:tmpl w:val="42F4DFF4"/>
    <w:lvl w:ilvl="0" w:tplc="0415000F">
      <w:start w:val="1"/>
      <w:numFmt w:val="decimal"/>
      <w:lvlText w:val="%1."/>
      <w:lvlJc w:val="left"/>
      <w:pPr>
        <w:tabs>
          <w:tab w:val="num" w:pos="427"/>
        </w:tabs>
        <w:ind w:left="427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507"/>
        </w:tabs>
        <w:ind w:left="1507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227"/>
        </w:tabs>
        <w:ind w:left="2227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947"/>
        </w:tabs>
        <w:ind w:left="2947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67"/>
        </w:tabs>
        <w:ind w:left="3667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87"/>
        </w:tabs>
        <w:ind w:left="4387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107"/>
        </w:tabs>
        <w:ind w:left="5107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827"/>
        </w:tabs>
        <w:ind w:left="5827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547"/>
        </w:tabs>
        <w:ind w:left="6547" w:hanging="1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74C2"/>
    <w:rsid w:val="00020CD9"/>
    <w:rsid w:val="000A7BD5"/>
    <w:rsid w:val="00102645"/>
    <w:rsid w:val="00111753"/>
    <w:rsid w:val="00124F7F"/>
    <w:rsid w:val="0014619C"/>
    <w:rsid w:val="001537A0"/>
    <w:rsid w:val="001B259A"/>
    <w:rsid w:val="001E1360"/>
    <w:rsid w:val="001F23D1"/>
    <w:rsid w:val="00236227"/>
    <w:rsid w:val="00240867"/>
    <w:rsid w:val="00243A22"/>
    <w:rsid w:val="002930D5"/>
    <w:rsid w:val="002B7D4B"/>
    <w:rsid w:val="00314529"/>
    <w:rsid w:val="003C4D5C"/>
    <w:rsid w:val="003C78A0"/>
    <w:rsid w:val="003D799D"/>
    <w:rsid w:val="003E2E45"/>
    <w:rsid w:val="003F3E5A"/>
    <w:rsid w:val="00443F62"/>
    <w:rsid w:val="004B2507"/>
    <w:rsid w:val="004B38D2"/>
    <w:rsid w:val="004C4E64"/>
    <w:rsid w:val="004D3A59"/>
    <w:rsid w:val="00534167"/>
    <w:rsid w:val="005374C2"/>
    <w:rsid w:val="005477D6"/>
    <w:rsid w:val="00566B3B"/>
    <w:rsid w:val="00570452"/>
    <w:rsid w:val="00595784"/>
    <w:rsid w:val="005D1A6E"/>
    <w:rsid w:val="006311F8"/>
    <w:rsid w:val="006E0CFB"/>
    <w:rsid w:val="006F0E68"/>
    <w:rsid w:val="00715536"/>
    <w:rsid w:val="00737463"/>
    <w:rsid w:val="00750033"/>
    <w:rsid w:val="00771ED3"/>
    <w:rsid w:val="00841162"/>
    <w:rsid w:val="00905672"/>
    <w:rsid w:val="00914874"/>
    <w:rsid w:val="00951114"/>
    <w:rsid w:val="009F3910"/>
    <w:rsid w:val="009F4CF0"/>
    <w:rsid w:val="00A4234B"/>
    <w:rsid w:val="00A53004"/>
    <w:rsid w:val="00A535B9"/>
    <w:rsid w:val="00A721FA"/>
    <w:rsid w:val="00A7243D"/>
    <w:rsid w:val="00B2184B"/>
    <w:rsid w:val="00B25167"/>
    <w:rsid w:val="00B70EBA"/>
    <w:rsid w:val="00B972D5"/>
    <w:rsid w:val="00BC7D8F"/>
    <w:rsid w:val="00BD78AD"/>
    <w:rsid w:val="00BE6671"/>
    <w:rsid w:val="00BF2578"/>
    <w:rsid w:val="00C1627A"/>
    <w:rsid w:val="00C22BAB"/>
    <w:rsid w:val="00C51CAD"/>
    <w:rsid w:val="00C65A24"/>
    <w:rsid w:val="00CD5D88"/>
    <w:rsid w:val="00D33A73"/>
    <w:rsid w:val="00D71DC1"/>
    <w:rsid w:val="00D86ECC"/>
    <w:rsid w:val="00DC23C3"/>
    <w:rsid w:val="00DD77E1"/>
    <w:rsid w:val="00E60633"/>
    <w:rsid w:val="00E629E5"/>
    <w:rsid w:val="00EC0CB1"/>
    <w:rsid w:val="00ED31CC"/>
    <w:rsid w:val="00F27594"/>
    <w:rsid w:val="00F4736A"/>
    <w:rsid w:val="00F67B9A"/>
    <w:rsid w:val="00F96AD4"/>
    <w:rsid w:val="00FA2C13"/>
    <w:rsid w:val="00FB0035"/>
    <w:rsid w:val="00FD4FBD"/>
    <w:rsid w:val="00FE58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21D5B2C"/>
  <w15:docId w15:val="{4695C552-6369-4DB6-BE94-1099250B03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2930D5"/>
    <w:rPr>
      <w:sz w:val="24"/>
      <w:szCs w:val="24"/>
    </w:rPr>
  </w:style>
  <w:style w:type="paragraph" w:styleId="Nagwek3">
    <w:name w:val="heading 3"/>
    <w:basedOn w:val="Normalny"/>
    <w:next w:val="Normalny"/>
    <w:link w:val="Nagwek3Znak"/>
    <w:semiHidden/>
    <w:unhideWhenUsed/>
    <w:qFormat/>
    <w:rsid w:val="00236227"/>
    <w:pPr>
      <w:keepNext/>
      <w:ind w:firstLine="4536"/>
      <w:outlineLvl w:val="2"/>
    </w:pPr>
    <w:rPr>
      <w:b/>
      <w:i/>
      <w:kern w:val="2"/>
      <w:sz w:val="26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Zwykytekst">
    <w:name w:val="Plain Text"/>
    <w:basedOn w:val="Normalny"/>
    <w:rsid w:val="00DC23C3"/>
    <w:rPr>
      <w:rFonts w:ascii="Courier New" w:hAnsi="Courier New" w:cs="Courier New"/>
      <w:sz w:val="20"/>
      <w:szCs w:val="20"/>
    </w:rPr>
  </w:style>
  <w:style w:type="table" w:styleId="Tabela-Siatka">
    <w:name w:val="Table Grid"/>
    <w:basedOn w:val="Standardowy"/>
    <w:rsid w:val="002930D5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3Znak">
    <w:name w:val="Nagłówek 3 Znak"/>
    <w:link w:val="Nagwek3"/>
    <w:semiHidden/>
    <w:rsid w:val="00236227"/>
    <w:rPr>
      <w:b/>
      <w:i/>
      <w:kern w:val="2"/>
      <w:sz w:val="26"/>
      <w:lang w:eastAsia="ar-SA"/>
    </w:rPr>
  </w:style>
  <w:style w:type="paragraph" w:styleId="Nagwek">
    <w:name w:val="header"/>
    <w:basedOn w:val="Normalny"/>
    <w:link w:val="NagwekZnak"/>
    <w:rsid w:val="006311F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6311F8"/>
    <w:rPr>
      <w:sz w:val="24"/>
      <w:szCs w:val="24"/>
    </w:rPr>
  </w:style>
  <w:style w:type="paragraph" w:styleId="Stopka">
    <w:name w:val="footer"/>
    <w:basedOn w:val="Normalny"/>
    <w:link w:val="StopkaZnak"/>
    <w:rsid w:val="006311F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6311F8"/>
    <w:rPr>
      <w:sz w:val="24"/>
      <w:szCs w:val="24"/>
    </w:rPr>
  </w:style>
  <w:style w:type="paragraph" w:styleId="Tekstdymka">
    <w:name w:val="Balloon Text"/>
    <w:basedOn w:val="Normalny"/>
    <w:link w:val="TekstdymkaZnak"/>
    <w:semiHidden/>
    <w:unhideWhenUsed/>
    <w:rsid w:val="00841162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semiHidden/>
    <w:rsid w:val="0084116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951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2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RACZY~1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template.dot</Template>
  <TotalTime>38</TotalTime>
  <Pages>1</Pages>
  <Words>102</Words>
  <Characters>612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 …</vt:lpstr>
    </vt:vector>
  </TitlesOfParts>
  <Company>Miejski Zarząd Dróg</Company>
  <LinksUpToDate>false</LinksUpToDate>
  <CharactersWithSpaces>713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 …</dc:title>
  <dc:creator>Dorota Raczyńska</dc:creator>
  <cp:lastModifiedBy>Justyna Sakławska</cp:lastModifiedBy>
  <cp:revision>33</cp:revision>
  <cp:lastPrinted>2026-03-17T09:59:00Z</cp:lastPrinted>
  <dcterms:created xsi:type="dcterms:W3CDTF">2021-09-03T11:43:00Z</dcterms:created>
  <dcterms:modified xsi:type="dcterms:W3CDTF">2026-04-24T09:37:00Z</dcterms:modified>
</cp:coreProperties>
</file>