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2A08B" w14:textId="296ACAEE" w:rsidR="002930D5" w:rsidRPr="00222BCE" w:rsidRDefault="00C51CAD" w:rsidP="002B7D4B">
      <w:pPr>
        <w:ind w:left="7788"/>
        <w:rPr>
          <w:rFonts w:ascii="Verdana" w:hAnsi="Verdana"/>
          <w:sz w:val="20"/>
          <w:szCs w:val="20"/>
        </w:rPr>
      </w:pPr>
      <w:r w:rsidRPr="00222BCE">
        <w:rPr>
          <w:rFonts w:ascii="Verdana" w:hAnsi="Verdana"/>
          <w:sz w:val="20"/>
          <w:szCs w:val="20"/>
        </w:rPr>
        <w:t xml:space="preserve">Załącznik nr </w:t>
      </w:r>
      <w:r w:rsidR="00222BCE" w:rsidRPr="00222BCE">
        <w:rPr>
          <w:rFonts w:ascii="Verdana" w:hAnsi="Verdana"/>
          <w:sz w:val="20"/>
          <w:szCs w:val="20"/>
        </w:rPr>
        <w:t>10</w:t>
      </w:r>
    </w:p>
    <w:p w14:paraId="35B03AF6" w14:textId="77777777" w:rsidR="00EC0CB1" w:rsidRPr="00242F77" w:rsidRDefault="00EC0CB1" w:rsidP="00EC0CB1">
      <w:pPr>
        <w:jc w:val="center"/>
        <w:rPr>
          <w:rFonts w:ascii="Verdana" w:hAnsi="Verdana"/>
          <w:b/>
          <w:color w:val="FF0000"/>
          <w:sz w:val="22"/>
          <w:szCs w:val="22"/>
        </w:rPr>
      </w:pPr>
    </w:p>
    <w:p w14:paraId="04762E49" w14:textId="77777777" w:rsidR="002B7D4B" w:rsidRPr="00242F77" w:rsidRDefault="002B7D4B" w:rsidP="00EC0CB1">
      <w:pPr>
        <w:jc w:val="center"/>
        <w:rPr>
          <w:rFonts w:ascii="Verdana" w:hAnsi="Verdana"/>
          <w:b/>
          <w:color w:val="FF0000"/>
          <w:sz w:val="22"/>
          <w:szCs w:val="22"/>
        </w:rPr>
      </w:pPr>
    </w:p>
    <w:p w14:paraId="04C47F74" w14:textId="77777777" w:rsidR="002B7D4B" w:rsidRPr="00242F77" w:rsidRDefault="002B7D4B" w:rsidP="00EC0CB1">
      <w:pPr>
        <w:jc w:val="center"/>
        <w:rPr>
          <w:rFonts w:ascii="Verdana" w:hAnsi="Verdana"/>
          <w:b/>
          <w:color w:val="FF0000"/>
          <w:sz w:val="22"/>
          <w:szCs w:val="22"/>
        </w:rPr>
      </w:pPr>
    </w:p>
    <w:p w14:paraId="1810F175" w14:textId="44DA4637" w:rsidR="00236227" w:rsidRPr="00435D4A" w:rsidRDefault="00236227" w:rsidP="00EC0CB1">
      <w:pPr>
        <w:jc w:val="center"/>
        <w:rPr>
          <w:rFonts w:ascii="Verdana" w:hAnsi="Verdana"/>
          <w:b/>
          <w:sz w:val="22"/>
          <w:szCs w:val="22"/>
        </w:rPr>
      </w:pPr>
      <w:r w:rsidRPr="00435D4A">
        <w:rPr>
          <w:rFonts w:ascii="Verdana" w:hAnsi="Verdana"/>
          <w:b/>
          <w:sz w:val="22"/>
          <w:szCs w:val="22"/>
        </w:rPr>
        <w:t>WYKAZ OSÓB</w:t>
      </w:r>
      <w:bookmarkStart w:id="0" w:name="_GoBack"/>
      <w:bookmarkEnd w:id="0"/>
    </w:p>
    <w:p w14:paraId="57F1549B" w14:textId="7E9E4BB0" w:rsidR="00EC0CB1" w:rsidRPr="00242F77" w:rsidRDefault="00EC0CB1" w:rsidP="008F5F70">
      <w:pPr>
        <w:rPr>
          <w:rFonts w:ascii="Verdana" w:hAnsi="Verdana"/>
          <w:bCs/>
          <w:color w:val="FF0000"/>
          <w:sz w:val="20"/>
          <w:szCs w:val="20"/>
        </w:rPr>
      </w:pPr>
    </w:p>
    <w:p w14:paraId="086275CD" w14:textId="77777777" w:rsidR="008F5F70" w:rsidRPr="008F5F70" w:rsidRDefault="008F5F70" w:rsidP="008F5F70">
      <w:pPr>
        <w:jc w:val="center"/>
        <w:rPr>
          <w:rFonts w:ascii="Verdana" w:hAnsi="Verdana" w:cs="Arial"/>
          <w:b/>
          <w:sz w:val="20"/>
          <w:szCs w:val="20"/>
        </w:rPr>
      </w:pPr>
      <w:r w:rsidRPr="008F5F70">
        <w:rPr>
          <w:rFonts w:ascii="Verdana" w:hAnsi="Verdana" w:cs="Arial"/>
          <w:b/>
          <w:sz w:val="20"/>
          <w:szCs w:val="20"/>
        </w:rPr>
        <w:t>Przebudowa chodnika w ulicy Piastowskiej</w:t>
      </w:r>
    </w:p>
    <w:p w14:paraId="444DF916" w14:textId="77777777" w:rsidR="008F5F70" w:rsidRPr="008F5F70" w:rsidRDefault="008F5F70" w:rsidP="008F5F70">
      <w:pPr>
        <w:jc w:val="center"/>
        <w:rPr>
          <w:rFonts w:ascii="Verdana" w:hAnsi="Verdana" w:cs="Arial"/>
          <w:b/>
          <w:i/>
          <w:sz w:val="20"/>
          <w:szCs w:val="20"/>
        </w:rPr>
      </w:pPr>
      <w:r w:rsidRPr="008F5F70">
        <w:rPr>
          <w:rFonts w:ascii="Verdana" w:hAnsi="Verdana" w:cs="Arial"/>
          <w:b/>
          <w:sz w:val="20"/>
          <w:szCs w:val="20"/>
        </w:rPr>
        <w:t>na odcinku od nr 28 do wiaduktu strona prawa</w:t>
      </w:r>
    </w:p>
    <w:p w14:paraId="511995A7" w14:textId="1627A225" w:rsidR="006E0CFB" w:rsidRDefault="00841162" w:rsidP="00841162">
      <w:pPr>
        <w:jc w:val="center"/>
        <w:rPr>
          <w:rFonts w:ascii="Verdana" w:hAnsi="Verdana"/>
          <w:bCs/>
          <w:i/>
          <w:iCs/>
          <w:sz w:val="12"/>
          <w:szCs w:val="12"/>
        </w:rPr>
      </w:pPr>
      <w:r w:rsidRPr="00022E18">
        <w:rPr>
          <w:rFonts w:ascii="Verdana" w:hAnsi="Verdana"/>
          <w:bCs/>
          <w:i/>
          <w:iCs/>
          <w:sz w:val="12"/>
          <w:szCs w:val="12"/>
        </w:rPr>
        <w:t xml:space="preserve"> </w:t>
      </w:r>
      <w:r w:rsidR="00EC0CB1" w:rsidRPr="00022E18">
        <w:rPr>
          <w:rFonts w:ascii="Verdana" w:hAnsi="Verdana"/>
          <w:bCs/>
          <w:i/>
          <w:iCs/>
          <w:sz w:val="12"/>
          <w:szCs w:val="12"/>
        </w:rPr>
        <w:t>(nazwa postępowania)</w:t>
      </w:r>
    </w:p>
    <w:p w14:paraId="7821E52E" w14:textId="77777777" w:rsidR="00EC0CB1" w:rsidRPr="009F4CF0" w:rsidRDefault="00EC0CB1" w:rsidP="006E0CFB">
      <w:pPr>
        <w:jc w:val="center"/>
        <w:rPr>
          <w:rFonts w:ascii="Verdana" w:hAnsi="Verdana" w:cs="Verdana"/>
          <w:b/>
          <w:color w:val="FF0000"/>
          <w:sz w:val="20"/>
        </w:rPr>
      </w:pPr>
    </w:p>
    <w:p w14:paraId="5D8F0840" w14:textId="77777777" w:rsidR="002930D5" w:rsidRPr="009F4CF0" w:rsidRDefault="002930D5" w:rsidP="00A721FA">
      <w:pPr>
        <w:rPr>
          <w:rFonts w:ascii="Verdana" w:hAnsi="Verdana"/>
          <w:b/>
          <w:color w:val="FF0000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700"/>
        <w:gridCol w:w="2340"/>
        <w:gridCol w:w="2160"/>
        <w:gridCol w:w="2160"/>
      </w:tblGrid>
      <w:tr w:rsidR="009F4CF0" w:rsidRPr="009F4CF0" w14:paraId="7A786B93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EF5" w14:textId="77777777" w:rsidR="00EC0CB1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CC1E532" w14:textId="77777777" w:rsidR="00EC0CB1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E4720A8" w14:textId="77777777" w:rsidR="00EC0CB1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8710746" w14:textId="77777777" w:rsidR="00EC0CB1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E8EB180" w14:textId="77777777" w:rsidR="00EC0CB1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33C5E42" w14:textId="4330B4A3" w:rsidR="00FB0035" w:rsidRPr="00EC0CB1" w:rsidRDefault="00FB0035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C0CB1">
              <w:rPr>
                <w:rFonts w:ascii="Verdana" w:hAnsi="Verdana"/>
                <w:b/>
                <w:sz w:val="16"/>
                <w:szCs w:val="16"/>
              </w:rPr>
              <w:t>Lp</w:t>
            </w:r>
            <w:r w:rsidR="00EC0CB1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C377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C6907DE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06CA654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20DA11F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8F8139A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DF8F01A" w14:textId="0FEB17AD" w:rsidR="00FB0035" w:rsidRPr="00EC0CB1" w:rsidRDefault="00FB0035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C0CB1">
              <w:rPr>
                <w:rFonts w:ascii="Verdana" w:hAnsi="Verdana"/>
                <w:b/>
                <w:sz w:val="16"/>
                <w:szCs w:val="16"/>
              </w:rPr>
              <w:t xml:space="preserve">Imię </w:t>
            </w:r>
            <w:r w:rsidRPr="00EC0CB1">
              <w:rPr>
                <w:rFonts w:ascii="Verdana" w:hAnsi="Verdana"/>
                <w:b/>
                <w:sz w:val="16"/>
                <w:szCs w:val="16"/>
              </w:rPr>
              <w:br/>
              <w:t>i nazwisko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F8D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7F69107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A244EED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F461441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7359865" w14:textId="77777777" w:rsidR="00EC0CB1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2200563" w14:textId="1E83F408" w:rsidR="00FB0035" w:rsidRPr="00EC0CB1" w:rsidRDefault="00FB0035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C0CB1">
              <w:rPr>
                <w:rFonts w:ascii="Verdana" w:hAnsi="Verdana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63A1" w14:textId="77777777" w:rsidR="00EC0CB1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22C39BE6" w14:textId="67931A37" w:rsidR="00EC0CB1" w:rsidRDefault="00236227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  <w:r w:rsidRPr="00EC0CB1">
              <w:rPr>
                <w:rFonts w:ascii="Verdana" w:hAnsi="Verdana"/>
                <w:b/>
                <w:sz w:val="16"/>
                <w:szCs w:val="16"/>
                <w:highlight w:val="cyan"/>
              </w:rPr>
              <w:t>Dane</w:t>
            </w:r>
            <w:r w:rsidR="00EC0CB1">
              <w:rPr>
                <w:rFonts w:ascii="Verdana" w:hAnsi="Verdana"/>
                <w:b/>
                <w:sz w:val="16"/>
                <w:szCs w:val="16"/>
                <w:highlight w:val="cyan"/>
              </w:rPr>
              <w:t xml:space="preserve"> </w:t>
            </w:r>
            <w:r w:rsidRPr="00EC0CB1">
              <w:rPr>
                <w:rFonts w:ascii="Verdana" w:hAnsi="Verdana"/>
                <w:b/>
                <w:sz w:val="16"/>
                <w:szCs w:val="16"/>
                <w:highlight w:val="cyan"/>
              </w:rPr>
              <w:t>o kwalifikacjach osoby</w:t>
            </w:r>
          </w:p>
          <w:p w14:paraId="1161A073" w14:textId="695527E7" w:rsidR="00EC0CB1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02E8B7BE" w14:textId="7D3DC92A" w:rsidR="00EC0CB1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465B44B2" w14:textId="77777777" w:rsidR="00EC0CB1" w:rsidRPr="00EC0CB1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7C2B57EF" w14:textId="2BD8445E" w:rsidR="00236227" w:rsidRPr="00EC0CB1" w:rsidRDefault="00EC0CB1" w:rsidP="00EC0CB1">
            <w:pPr>
              <w:rPr>
                <w:rFonts w:ascii="Verdana" w:hAnsi="Verdana"/>
                <w:b/>
                <w:sz w:val="12"/>
                <w:szCs w:val="12"/>
                <w:highlight w:val="yellow"/>
              </w:rPr>
            </w:pPr>
            <w:r>
              <w:rPr>
                <w:rFonts w:ascii="Verdana" w:hAnsi="Verdana"/>
                <w:b/>
                <w:sz w:val="12"/>
                <w:szCs w:val="12"/>
                <w:highlight w:val="yellow"/>
              </w:rPr>
              <w:t xml:space="preserve">(pełny opis zakresu </w:t>
            </w:r>
            <w:r w:rsidR="00236227" w:rsidRPr="00EC0CB1">
              <w:rPr>
                <w:rFonts w:ascii="Verdana" w:hAnsi="Verdana"/>
                <w:b/>
                <w:sz w:val="12"/>
                <w:szCs w:val="12"/>
                <w:highlight w:val="yellow"/>
              </w:rPr>
              <w:t>uprawnień,</w:t>
            </w:r>
          </w:p>
          <w:p w14:paraId="44D8BCF1" w14:textId="3A9D1C70" w:rsidR="00FB0035" w:rsidRPr="00EC0CB1" w:rsidRDefault="00236227" w:rsidP="00EC0CB1">
            <w:pPr>
              <w:rPr>
                <w:rFonts w:ascii="Verdana" w:hAnsi="Verdana"/>
                <w:b/>
                <w:sz w:val="12"/>
                <w:szCs w:val="12"/>
                <w:highlight w:val="yellow"/>
              </w:rPr>
            </w:pPr>
            <w:r w:rsidRPr="00EC0CB1">
              <w:rPr>
                <w:rFonts w:ascii="Verdana" w:hAnsi="Verdana"/>
                <w:b/>
                <w:sz w:val="12"/>
                <w:szCs w:val="12"/>
                <w:highlight w:val="yellow"/>
              </w:rPr>
              <w:t>podać informacje niezbędne dla oceny warunku dyspo</w:t>
            </w:r>
            <w:r w:rsidR="005477D6" w:rsidRPr="00EC0CB1">
              <w:rPr>
                <w:rFonts w:ascii="Verdana" w:hAnsi="Verdana"/>
                <w:b/>
                <w:sz w:val="12"/>
                <w:szCs w:val="12"/>
                <w:highlight w:val="yellow"/>
              </w:rPr>
              <w:t xml:space="preserve">nowania osobami </w:t>
            </w:r>
            <w:r w:rsidRPr="00EC0CB1">
              <w:rPr>
                <w:rFonts w:ascii="Verdana" w:hAnsi="Verdana"/>
                <w:b/>
                <w:sz w:val="12"/>
                <w:szCs w:val="12"/>
                <w:highlight w:val="yellow"/>
              </w:rPr>
              <w:t>z ogłoszenia o zamówieniu)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0D4" w14:textId="77777777" w:rsidR="00EC0CB1" w:rsidRDefault="00EC0CB1" w:rsidP="00EC0CB1">
            <w:pPr>
              <w:jc w:val="center"/>
              <w:textAlignment w:val="center"/>
              <w:rPr>
                <w:rFonts w:ascii="Verdana" w:hAnsi="Verdana" w:cs="Verdana"/>
                <w:b/>
                <w:bCs/>
                <w:sz w:val="16"/>
                <w:szCs w:val="16"/>
                <w:highlight w:val="cyan"/>
              </w:rPr>
            </w:pPr>
          </w:p>
          <w:p w14:paraId="433CB41A" w14:textId="34DD99F0" w:rsidR="00EC0CB1" w:rsidRDefault="00F27594" w:rsidP="00EC0CB1">
            <w:pPr>
              <w:jc w:val="center"/>
              <w:textAlignment w:val="center"/>
              <w:rPr>
                <w:rFonts w:ascii="Verdana" w:hAnsi="Verdana" w:cs="Verdana"/>
                <w:sz w:val="16"/>
                <w:szCs w:val="16"/>
              </w:rPr>
            </w:pPr>
            <w:r w:rsidRPr="00EC0CB1">
              <w:rPr>
                <w:rFonts w:ascii="Verdana" w:hAnsi="Verdana" w:cs="Verdana"/>
                <w:b/>
                <w:bCs/>
                <w:sz w:val="16"/>
                <w:szCs w:val="16"/>
                <w:highlight w:val="cyan"/>
              </w:rPr>
              <w:t>Informacją                     o podstawie                   do dysponowania osobą</w:t>
            </w:r>
            <w:r w:rsidRPr="00EC0CB1">
              <w:rPr>
                <w:rFonts w:ascii="Verdana" w:hAnsi="Verdana" w:cs="Verdana"/>
                <w:sz w:val="16"/>
                <w:szCs w:val="16"/>
                <w:highlight w:val="cyan"/>
              </w:rPr>
              <w:t>*</w:t>
            </w:r>
          </w:p>
          <w:p w14:paraId="34676295" w14:textId="77777777" w:rsidR="00EC0CB1" w:rsidRPr="00EC0CB1" w:rsidRDefault="00EC0CB1" w:rsidP="00EC0CB1">
            <w:pPr>
              <w:jc w:val="center"/>
              <w:textAlignment w:val="center"/>
              <w:rPr>
                <w:rFonts w:ascii="Verdana" w:hAnsi="Verdana" w:cs="Verdana"/>
                <w:sz w:val="16"/>
                <w:szCs w:val="16"/>
              </w:rPr>
            </w:pPr>
          </w:p>
          <w:p w14:paraId="152B2924" w14:textId="1CD93650" w:rsidR="00F27594" w:rsidRPr="00EC0CB1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</w:pPr>
            <w:r w:rsidRPr="00EC0CB1">
              <w:rPr>
                <w:rFonts w:ascii="Verdana" w:hAnsi="Verdana" w:cs="Verdana"/>
                <w:sz w:val="12"/>
                <w:szCs w:val="12"/>
                <w:highlight w:val="yellow"/>
              </w:rPr>
              <w:t>(</w:t>
            </w: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  <w:u w:val="single"/>
              </w:rPr>
              <w:t>UMOWA BEZPOŚREDNIA</w:t>
            </w:r>
            <w:r w:rsid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: umowa</w:t>
            </w: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o pracę, um</w:t>
            </w:r>
            <w:r w:rsid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owa zlecenie, umowa</w:t>
            </w: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o dzieło, </w:t>
            </w:r>
          </w:p>
          <w:p w14:paraId="33D60DE4" w14:textId="77777777" w:rsidR="00F27594" w:rsidRPr="00EC0CB1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</w:pP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  <w:u w:val="single"/>
              </w:rPr>
              <w:t>UMOWA POŚREDNIA</w:t>
            </w: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: </w:t>
            </w:r>
          </w:p>
          <w:p w14:paraId="5FF2A387" w14:textId="620779C0" w:rsidR="00FB0035" w:rsidRPr="00EC0CB1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6"/>
                <w:szCs w:val="16"/>
                <w:highlight w:val="yellow"/>
              </w:rPr>
            </w:pP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zobowiązanie innych podmiotów</w:t>
            </w:r>
            <w:r w:rsid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do oddania osoby do dyspozycji </w:t>
            </w:r>
            <w:r w:rsidRPr="00EC0CB1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wykonawcy</w:t>
            </w:r>
            <w:r w:rsidRPr="00EC0CB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</w:tr>
      <w:tr w:rsidR="009F4CF0" w:rsidRPr="009F4CF0" w14:paraId="7E2710B1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811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326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  <w:p w14:paraId="4C30ACBB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70E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4C0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BA3A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</w:tr>
      <w:tr w:rsidR="009F4CF0" w:rsidRPr="009F4CF0" w14:paraId="0B71F422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D66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D8B7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  <w:p w14:paraId="01FDA2FA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F0A9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8B2B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046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</w:tr>
      <w:tr w:rsidR="009F4CF0" w:rsidRPr="009F4CF0" w14:paraId="2B429422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65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454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  <w:p w14:paraId="10A5A8DB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0F9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98C3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558C" w14:textId="77777777" w:rsidR="00FB0035" w:rsidRPr="009F4CF0" w:rsidRDefault="00FB0035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</w:tr>
      <w:tr w:rsidR="009F4CF0" w:rsidRPr="009F4CF0" w14:paraId="258CB48B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FA3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E67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  <w:p w14:paraId="2D6B4542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587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9A3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188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</w:tr>
      <w:tr w:rsidR="009F4CF0" w:rsidRPr="009F4CF0" w14:paraId="79AD64CB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C93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019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  <w:p w14:paraId="2AE4F781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116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DEEF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DC8" w14:textId="77777777" w:rsidR="00236227" w:rsidRPr="009F4CF0" w:rsidRDefault="00236227" w:rsidP="00715536">
            <w:pPr>
              <w:jc w:val="center"/>
              <w:rPr>
                <w:rFonts w:ascii="Verdana" w:hAnsi="Verdana"/>
                <w:b/>
                <w:color w:val="FF0000"/>
              </w:rPr>
            </w:pPr>
          </w:p>
        </w:tc>
      </w:tr>
    </w:tbl>
    <w:p w14:paraId="44C8B3B1" w14:textId="779E77C6" w:rsidR="00236227" w:rsidRPr="009F4CF0" w:rsidRDefault="00236227" w:rsidP="00EC0CB1">
      <w:pPr>
        <w:spacing w:line="200" w:lineRule="atLeast"/>
        <w:jc w:val="both"/>
        <w:rPr>
          <w:rFonts w:ascii="Verdana" w:eastAsia="Verdana" w:hAnsi="Verdana" w:cs="Verdana"/>
          <w:color w:val="FF0000"/>
          <w:sz w:val="18"/>
          <w:szCs w:val="20"/>
        </w:rPr>
      </w:pPr>
    </w:p>
    <w:p w14:paraId="69DFA324" w14:textId="1565EF61" w:rsidR="00EC0CB1" w:rsidRDefault="00EC0CB1" w:rsidP="00EC0CB1">
      <w:pPr>
        <w:rPr>
          <w:rFonts w:ascii="Verdana" w:hAnsi="Verdana"/>
          <w:sz w:val="20"/>
        </w:rPr>
      </w:pPr>
    </w:p>
    <w:p w14:paraId="029D126A" w14:textId="5ED82C7F" w:rsidR="00EC0CB1" w:rsidRDefault="00EC0CB1" w:rsidP="00EC0CB1">
      <w:pPr>
        <w:rPr>
          <w:rFonts w:ascii="Verdana" w:hAnsi="Verdana"/>
          <w:sz w:val="20"/>
        </w:rPr>
      </w:pPr>
    </w:p>
    <w:p w14:paraId="262FE2A0" w14:textId="77777777" w:rsidR="00EC0CB1" w:rsidRDefault="00EC0CB1" w:rsidP="00EC0CB1">
      <w:pPr>
        <w:rPr>
          <w:rFonts w:ascii="Verdana" w:hAnsi="Verdana"/>
          <w:sz w:val="20"/>
        </w:rPr>
      </w:pPr>
    </w:p>
    <w:p w14:paraId="43829A1C" w14:textId="219F1549" w:rsidR="00EC0CB1" w:rsidRPr="00E278D5" w:rsidRDefault="00EC0CB1" w:rsidP="00EC0CB1">
      <w:pPr>
        <w:ind w:left="5387" w:hanging="5103"/>
        <w:rPr>
          <w:rFonts w:ascii="Verdana" w:eastAsia="Calibri" w:hAnsi="Verdana" w:cs="Arial"/>
          <w:color w:val="000000"/>
          <w:sz w:val="10"/>
          <w:szCs w:val="10"/>
          <w:lang w:eastAsia="en-US"/>
        </w:rPr>
      </w:pPr>
      <w:r w:rsidRPr="00022E18">
        <w:rPr>
          <w:rFonts w:ascii="Verdana" w:eastAsia="Calibri" w:hAnsi="Verdana" w:cs="Arial"/>
          <w:sz w:val="18"/>
          <w:szCs w:val="18"/>
          <w:lang w:eastAsia="en-US"/>
        </w:rPr>
        <w:t>…………………………</w:t>
      </w:r>
      <w:r>
        <w:rPr>
          <w:rFonts w:ascii="Verdana" w:eastAsia="Calibri" w:hAnsi="Verdana" w:cs="Arial"/>
          <w:sz w:val="18"/>
          <w:szCs w:val="18"/>
          <w:lang w:eastAsia="en-US"/>
        </w:rPr>
        <w:t>…</w:t>
      </w:r>
      <w:r w:rsidRPr="00022E18">
        <w:rPr>
          <w:rFonts w:ascii="Verdana" w:eastAsia="Calibri" w:hAnsi="Verdana" w:cs="Arial"/>
          <w:sz w:val="18"/>
          <w:szCs w:val="18"/>
          <w:lang w:eastAsia="en-US"/>
        </w:rPr>
        <w:t>…</w:t>
      </w:r>
      <w:r w:rsidRPr="00022E18">
        <w:rPr>
          <w:rFonts w:ascii="Verdana" w:eastAsia="Calibri" w:hAnsi="Verdana" w:cs="Arial"/>
          <w:i/>
          <w:sz w:val="18"/>
          <w:szCs w:val="18"/>
          <w:lang w:eastAsia="en-US"/>
        </w:rPr>
        <w:t xml:space="preserve">, </w:t>
      </w:r>
      <w:r w:rsidRPr="00022E18">
        <w:rPr>
          <w:rFonts w:ascii="Verdana" w:eastAsia="Calibri" w:hAnsi="Verdana" w:cs="Arial"/>
          <w:sz w:val="18"/>
          <w:szCs w:val="18"/>
          <w:lang w:eastAsia="en-US"/>
        </w:rPr>
        <w:t>dnia ………</w:t>
      </w:r>
      <w:r>
        <w:rPr>
          <w:rFonts w:ascii="Verdana" w:eastAsia="Calibri" w:hAnsi="Verdana" w:cs="Arial"/>
          <w:sz w:val="18"/>
          <w:szCs w:val="18"/>
          <w:lang w:eastAsia="en-US"/>
        </w:rPr>
        <w:t>…</w:t>
      </w:r>
      <w:r w:rsidRPr="00022E18">
        <w:rPr>
          <w:rFonts w:ascii="Verdana" w:eastAsia="Calibri" w:hAnsi="Verdana" w:cs="Arial"/>
          <w:sz w:val="18"/>
          <w:szCs w:val="18"/>
          <w:lang w:eastAsia="en-US"/>
        </w:rPr>
        <w:t>……</w:t>
      </w:r>
      <w:r>
        <w:rPr>
          <w:rFonts w:ascii="Verdana" w:eastAsia="Calibri" w:hAnsi="Verdana" w:cs="Arial"/>
          <w:sz w:val="18"/>
          <w:szCs w:val="18"/>
          <w:lang w:eastAsia="en-US"/>
        </w:rPr>
        <w:t>…</w:t>
      </w:r>
      <w:r w:rsidRPr="00022E18">
        <w:rPr>
          <w:rFonts w:ascii="Verdana" w:eastAsia="Calibri" w:hAnsi="Verdana" w:cs="Arial"/>
          <w:sz w:val="18"/>
          <w:szCs w:val="18"/>
          <w:lang w:eastAsia="en-US"/>
        </w:rPr>
        <w:t xml:space="preserve">       </w:t>
      </w:r>
      <w:r>
        <w:rPr>
          <w:rFonts w:ascii="Verdana" w:eastAsia="Calibri" w:hAnsi="Verdana" w:cs="Arial"/>
          <w:sz w:val="18"/>
          <w:szCs w:val="18"/>
          <w:lang w:eastAsia="en-US"/>
        </w:rPr>
        <w:tab/>
      </w:r>
      <w:r>
        <w:rPr>
          <w:rFonts w:ascii="Verdana" w:eastAsia="Calibri" w:hAnsi="Verdana" w:cs="Arial"/>
          <w:sz w:val="18"/>
          <w:szCs w:val="18"/>
          <w:lang w:eastAsia="en-US"/>
        </w:rPr>
        <w:tab/>
      </w:r>
      <w:r>
        <w:rPr>
          <w:rFonts w:ascii="Verdana" w:eastAsia="Calibri" w:hAnsi="Verdana" w:cs="Arial"/>
          <w:sz w:val="18"/>
          <w:szCs w:val="18"/>
          <w:lang w:eastAsia="en-US"/>
        </w:rPr>
        <w:tab/>
      </w:r>
      <w:r w:rsidR="00111753">
        <w:rPr>
          <w:rFonts w:ascii="Verdana" w:eastAsia="Calibri" w:hAnsi="Verdana" w:cs="Arial"/>
          <w:sz w:val="18"/>
          <w:szCs w:val="18"/>
          <w:lang w:eastAsia="en-US"/>
        </w:rPr>
        <w:t xml:space="preserve">   </w:t>
      </w:r>
      <w:r w:rsidRPr="009769C5">
        <w:rPr>
          <w:rFonts w:ascii="Verdana" w:eastAsia="Calibri" w:hAnsi="Verdana" w:cs="Arial"/>
          <w:sz w:val="18"/>
          <w:szCs w:val="18"/>
          <w:lang w:eastAsia="en-US"/>
        </w:rPr>
        <w:t>…………………………………………</w:t>
      </w:r>
    </w:p>
    <w:p w14:paraId="44D5EE76" w14:textId="2923E4B6" w:rsidR="00111753" w:rsidRDefault="00EC0CB1" w:rsidP="00EC0CB1">
      <w:pPr>
        <w:rPr>
          <w:rFonts w:ascii="Verdana" w:eastAsia="Calibri" w:hAnsi="Verdana" w:cs="Arial"/>
          <w:iCs/>
          <w:sz w:val="10"/>
          <w:szCs w:val="10"/>
          <w:lang w:eastAsia="en-US"/>
        </w:rPr>
      </w:pPr>
      <w:r w:rsidRPr="00022E18">
        <w:rPr>
          <w:rFonts w:ascii="Verdana" w:eastAsia="Calibri" w:hAnsi="Verdana" w:cs="Arial"/>
          <w:sz w:val="18"/>
          <w:szCs w:val="18"/>
          <w:lang w:eastAsia="en-US"/>
        </w:rPr>
        <w:t xml:space="preserve">             </w:t>
      </w:r>
      <w:r w:rsidRPr="00022E18">
        <w:rPr>
          <w:rFonts w:ascii="Verdana" w:eastAsia="Calibri" w:hAnsi="Verdana" w:cs="Arial"/>
          <w:i/>
          <w:sz w:val="10"/>
          <w:szCs w:val="10"/>
          <w:lang w:eastAsia="en-US"/>
        </w:rPr>
        <w:t>(miejscowoś</w:t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>ć)</w:t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Pr="00E278D5">
        <w:rPr>
          <w:rFonts w:ascii="Verdana" w:eastAsia="Calibri" w:hAnsi="Verdana" w:cs="Arial"/>
          <w:sz w:val="10"/>
          <w:szCs w:val="10"/>
          <w:lang w:eastAsia="en-US"/>
        </w:rPr>
        <w:t xml:space="preserve">Podpisy </w:t>
      </w:r>
      <w:r w:rsidR="00111753">
        <w:rPr>
          <w:rFonts w:ascii="Verdana" w:eastAsia="Calibri" w:hAnsi="Verdana" w:cs="Arial"/>
          <w:iCs/>
          <w:sz w:val="10"/>
          <w:szCs w:val="10"/>
          <w:lang w:eastAsia="en-US"/>
        </w:rPr>
        <w:t xml:space="preserve">osób uprawnionych do składania oświadczeń </w:t>
      </w:r>
    </w:p>
    <w:p w14:paraId="045EEB95" w14:textId="524E83D2" w:rsidR="00EC0CB1" w:rsidRPr="00E278D5" w:rsidRDefault="00111753" w:rsidP="00111753">
      <w:pPr>
        <w:ind w:left="6372" w:firstLine="708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iCs/>
          <w:sz w:val="10"/>
          <w:szCs w:val="10"/>
          <w:lang w:eastAsia="en-US"/>
        </w:rPr>
        <w:t>woli w imieniu</w:t>
      </w:r>
      <w:r>
        <w:rPr>
          <w:rFonts w:ascii="Verdana" w:eastAsia="Calibri" w:hAnsi="Verdana" w:cs="Arial"/>
          <w:sz w:val="10"/>
          <w:szCs w:val="10"/>
          <w:lang w:eastAsia="en-US"/>
        </w:rPr>
        <w:t xml:space="preserve"> </w:t>
      </w:r>
      <w:r w:rsidR="00EC0CB1" w:rsidRPr="00E278D5">
        <w:rPr>
          <w:rFonts w:ascii="Verdana" w:eastAsia="Calibri" w:hAnsi="Verdana" w:cs="Arial"/>
          <w:iCs/>
          <w:sz w:val="10"/>
          <w:szCs w:val="10"/>
          <w:lang w:eastAsia="en-US"/>
        </w:rPr>
        <w:t>Wykonawcy</w:t>
      </w:r>
    </w:p>
    <w:p w14:paraId="48806A93" w14:textId="77777777" w:rsidR="00EC0CB1" w:rsidRPr="00084508" w:rsidRDefault="00EC0CB1" w:rsidP="00EC0CB1">
      <w:r>
        <w:tab/>
      </w:r>
    </w:p>
    <w:p w14:paraId="62A25FDF" w14:textId="77777777" w:rsidR="00534167" w:rsidRPr="009F4CF0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color w:val="FF0000"/>
          <w:sz w:val="18"/>
          <w:szCs w:val="20"/>
        </w:rPr>
      </w:pPr>
    </w:p>
    <w:p w14:paraId="0A44CE4C" w14:textId="77777777" w:rsidR="00534167" w:rsidRPr="005477D6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0CAAFCC0" w14:textId="75FC5023" w:rsidR="00534167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6B9B5403" w14:textId="40F2E1DD" w:rsidR="00EC0CB1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40CFAEFB" w14:textId="7A78A8E6" w:rsidR="00EC0CB1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01F477F8" w14:textId="1AAB14AD" w:rsidR="00EC0CB1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7984EFAC" w14:textId="77777777" w:rsidR="009F3910" w:rsidRPr="005477D6" w:rsidRDefault="009F3910" w:rsidP="00DC23C3">
      <w:pPr>
        <w:pStyle w:val="Zwykytekst"/>
      </w:pPr>
    </w:p>
    <w:sectPr w:rsidR="009F3910" w:rsidRPr="005477D6" w:rsidSect="00D71DC1">
      <w:headerReference w:type="default" r:id="rId7"/>
      <w:pgSz w:w="11906" w:h="16838"/>
      <w:pgMar w:top="567" w:right="1151" w:bottom="1418" w:left="11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2F588" w14:textId="77777777" w:rsidR="00443F62" w:rsidRDefault="00443F62" w:rsidP="006311F8">
      <w:r>
        <w:separator/>
      </w:r>
    </w:p>
  </w:endnote>
  <w:endnote w:type="continuationSeparator" w:id="0">
    <w:p w14:paraId="4FDC8D1E" w14:textId="77777777" w:rsidR="00443F62" w:rsidRDefault="00443F62" w:rsidP="0063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44DD8" w14:textId="77777777" w:rsidR="00443F62" w:rsidRDefault="00443F62" w:rsidP="006311F8">
      <w:r>
        <w:separator/>
      </w:r>
    </w:p>
  </w:footnote>
  <w:footnote w:type="continuationSeparator" w:id="0">
    <w:p w14:paraId="169699B3" w14:textId="77777777" w:rsidR="00443F62" w:rsidRDefault="00443F62" w:rsidP="0063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2151E" w14:textId="4A204C2B" w:rsidR="006311F8" w:rsidRPr="00435D4A" w:rsidRDefault="00D71DC1">
    <w:pPr>
      <w:pStyle w:val="Nagwek"/>
      <w:rPr>
        <w:rFonts w:ascii="Verdana" w:hAnsi="Verdana"/>
        <w:sz w:val="22"/>
        <w:szCs w:val="22"/>
      </w:rPr>
    </w:pPr>
    <w:r w:rsidRPr="00435D4A">
      <w:rPr>
        <w:rFonts w:ascii="Verdana" w:hAnsi="Verdana"/>
        <w:sz w:val="22"/>
        <w:szCs w:val="22"/>
      </w:rPr>
      <w:t>ZP.26.2.</w:t>
    </w:r>
    <w:r w:rsidR="00435D4A" w:rsidRPr="00435D4A">
      <w:rPr>
        <w:rFonts w:ascii="Verdana" w:hAnsi="Verdana"/>
        <w:b/>
        <w:sz w:val="22"/>
        <w:szCs w:val="22"/>
      </w:rPr>
      <w:t>67</w:t>
    </w:r>
    <w:r w:rsidRPr="00435D4A">
      <w:rPr>
        <w:rFonts w:ascii="Verdana" w:hAnsi="Verdana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auto"/>
        <w:position w:val="0"/>
        <w:sz w:val="20"/>
        <w:szCs w:val="20"/>
        <w:u w:val="none"/>
        <w:effect w:val="none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867801"/>
    <w:multiLevelType w:val="hybridMultilevel"/>
    <w:tmpl w:val="42F4DFF4"/>
    <w:lvl w:ilvl="0" w:tplc="041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C2"/>
    <w:rsid w:val="00020CD9"/>
    <w:rsid w:val="00102645"/>
    <w:rsid w:val="00111753"/>
    <w:rsid w:val="00124F7F"/>
    <w:rsid w:val="0014619C"/>
    <w:rsid w:val="001537A0"/>
    <w:rsid w:val="001B259A"/>
    <w:rsid w:val="001E1360"/>
    <w:rsid w:val="001F23D1"/>
    <w:rsid w:val="00222BCE"/>
    <w:rsid w:val="00236227"/>
    <w:rsid w:val="00240867"/>
    <w:rsid w:val="00242F77"/>
    <w:rsid w:val="00243A22"/>
    <w:rsid w:val="002930D5"/>
    <w:rsid w:val="002B7D4B"/>
    <w:rsid w:val="00314529"/>
    <w:rsid w:val="003C4D5C"/>
    <w:rsid w:val="003C78A0"/>
    <w:rsid w:val="003D799D"/>
    <w:rsid w:val="003E2E45"/>
    <w:rsid w:val="003F3E5A"/>
    <w:rsid w:val="00435D4A"/>
    <w:rsid w:val="00443F62"/>
    <w:rsid w:val="004B2507"/>
    <w:rsid w:val="004B38D2"/>
    <w:rsid w:val="004C4E64"/>
    <w:rsid w:val="004D3A59"/>
    <w:rsid w:val="00534167"/>
    <w:rsid w:val="005374C2"/>
    <w:rsid w:val="005477D6"/>
    <w:rsid w:val="00566B3B"/>
    <w:rsid w:val="00570452"/>
    <w:rsid w:val="00595784"/>
    <w:rsid w:val="005D1A6E"/>
    <w:rsid w:val="005F6284"/>
    <w:rsid w:val="006311F8"/>
    <w:rsid w:val="006E0CFB"/>
    <w:rsid w:val="006F0E68"/>
    <w:rsid w:val="00715536"/>
    <w:rsid w:val="00737463"/>
    <w:rsid w:val="00750033"/>
    <w:rsid w:val="00771ED3"/>
    <w:rsid w:val="00841162"/>
    <w:rsid w:val="008F5F70"/>
    <w:rsid w:val="00905672"/>
    <w:rsid w:val="00914874"/>
    <w:rsid w:val="00951114"/>
    <w:rsid w:val="009F3910"/>
    <w:rsid w:val="009F3DE6"/>
    <w:rsid w:val="009F4CF0"/>
    <w:rsid w:val="00A4234B"/>
    <w:rsid w:val="00A53004"/>
    <w:rsid w:val="00A535B9"/>
    <w:rsid w:val="00A721FA"/>
    <w:rsid w:val="00B2184B"/>
    <w:rsid w:val="00B25167"/>
    <w:rsid w:val="00B70EBA"/>
    <w:rsid w:val="00B972D5"/>
    <w:rsid w:val="00BC7D8F"/>
    <w:rsid w:val="00BD78AD"/>
    <w:rsid w:val="00BE6671"/>
    <w:rsid w:val="00BF2578"/>
    <w:rsid w:val="00C22BAB"/>
    <w:rsid w:val="00C51CAD"/>
    <w:rsid w:val="00C65A24"/>
    <w:rsid w:val="00CD5D88"/>
    <w:rsid w:val="00D33A73"/>
    <w:rsid w:val="00D71DC1"/>
    <w:rsid w:val="00D86ECC"/>
    <w:rsid w:val="00DA2408"/>
    <w:rsid w:val="00DC23C3"/>
    <w:rsid w:val="00DD77E1"/>
    <w:rsid w:val="00E60633"/>
    <w:rsid w:val="00E629E5"/>
    <w:rsid w:val="00EC0CB1"/>
    <w:rsid w:val="00ED31CC"/>
    <w:rsid w:val="00F27594"/>
    <w:rsid w:val="00F4736A"/>
    <w:rsid w:val="00F67B9A"/>
    <w:rsid w:val="00F96AD4"/>
    <w:rsid w:val="00FA2C13"/>
    <w:rsid w:val="00FB0035"/>
    <w:rsid w:val="00FD4FBD"/>
    <w:rsid w:val="00FE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D5B2C"/>
  <w15:docId w15:val="{4695C552-6369-4DB6-BE94-1099250B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30D5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6227"/>
    <w:pPr>
      <w:keepNext/>
      <w:ind w:firstLine="4536"/>
      <w:outlineLvl w:val="2"/>
    </w:pPr>
    <w:rPr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C23C3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2930D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semiHidden/>
    <w:rsid w:val="00236227"/>
    <w:rPr>
      <w:b/>
      <w:i/>
      <w:kern w:val="2"/>
      <w:sz w:val="26"/>
      <w:lang w:eastAsia="ar-SA"/>
    </w:rPr>
  </w:style>
  <w:style w:type="paragraph" w:styleId="Nagwek">
    <w:name w:val="header"/>
    <w:basedOn w:val="Normalny"/>
    <w:link w:val="NagwekZnak"/>
    <w:rsid w:val="00631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11F8"/>
    <w:rPr>
      <w:sz w:val="24"/>
      <w:szCs w:val="24"/>
    </w:rPr>
  </w:style>
  <w:style w:type="paragraph" w:styleId="Stopka">
    <w:name w:val="footer"/>
    <w:basedOn w:val="Normalny"/>
    <w:link w:val="StopkaZnak"/>
    <w:rsid w:val="00631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11F8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8411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411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CZY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39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…</vt:lpstr>
    </vt:vector>
  </TitlesOfParts>
  <Company>Miejski Zarząd Dróg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…</dc:title>
  <dc:creator>Dorota Raczyńska</dc:creator>
  <cp:lastModifiedBy>Justyna Sakławska</cp:lastModifiedBy>
  <cp:revision>35</cp:revision>
  <cp:lastPrinted>2026-03-17T09:59:00Z</cp:lastPrinted>
  <dcterms:created xsi:type="dcterms:W3CDTF">2021-09-03T11:43:00Z</dcterms:created>
  <dcterms:modified xsi:type="dcterms:W3CDTF">2026-04-20T12:15:00Z</dcterms:modified>
</cp:coreProperties>
</file>