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4683E" w14:textId="77777777" w:rsidR="008724F3" w:rsidRDefault="008724F3" w:rsidP="008724F3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Załącznik nr 1 do Zapytania Ofertowego</w:t>
      </w:r>
    </w:p>
    <w:p w14:paraId="394F6769" w14:textId="77777777" w:rsidR="008724F3" w:rsidRPr="008724F3" w:rsidRDefault="008724F3" w:rsidP="008724F3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58FFFCFF" w14:textId="5B587BB6" w:rsidR="008724F3" w:rsidRPr="008724F3" w:rsidRDefault="008724F3" w:rsidP="008724F3">
      <w:pPr>
        <w:spacing w:line="276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(Miejsce i data) __________________, ____.202</w:t>
      </w:r>
      <w:r w:rsidR="00C774EA">
        <w:rPr>
          <w:rFonts w:asciiTheme="majorHAnsi" w:eastAsia="Times New Roman" w:hAnsiTheme="majorHAnsi" w:cstheme="majorHAnsi"/>
          <w:sz w:val="24"/>
          <w:szCs w:val="24"/>
          <w:lang w:eastAsia="pl-PL"/>
        </w:rPr>
        <w:t>6</w:t>
      </w: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r.</w:t>
      </w:r>
    </w:p>
    <w:p w14:paraId="6F99A0BE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73B89E9E" w14:textId="77777777" w:rsidR="008724F3" w:rsidRPr="00232C6A" w:rsidRDefault="008724F3" w:rsidP="008724F3">
      <w:pPr>
        <w:spacing w:after="0" w:line="276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32C6A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Zamawiający: </w:t>
      </w:r>
    </w:p>
    <w:p w14:paraId="0CAA0E82" w14:textId="77777777" w:rsidR="008724F3" w:rsidRPr="008724F3" w:rsidRDefault="008724F3" w:rsidP="008724F3">
      <w:pPr>
        <w:spacing w:after="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Karkonoski Park Narodowy z siedzibą w Jeleniej Górze, </w:t>
      </w:r>
    </w:p>
    <w:p w14:paraId="72FB557C" w14:textId="77777777" w:rsidR="008724F3" w:rsidRPr="008724F3" w:rsidRDefault="008724F3" w:rsidP="008724F3">
      <w:pPr>
        <w:spacing w:after="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ul. Cieplicka 196 </w:t>
      </w:r>
    </w:p>
    <w:p w14:paraId="2F0B6218" w14:textId="77777777" w:rsidR="008724F3" w:rsidRPr="008724F3" w:rsidRDefault="008724F3" w:rsidP="008724F3">
      <w:pPr>
        <w:spacing w:after="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58-570 Jelenia Góra</w:t>
      </w:r>
    </w:p>
    <w:p w14:paraId="62BF09DC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5EA2047" w14:textId="77777777" w:rsidR="008724F3" w:rsidRPr="005509B1" w:rsidRDefault="008724F3" w:rsidP="005509B1">
      <w:pPr>
        <w:spacing w:line="276" w:lineRule="auto"/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5509B1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FORMULARZ OFERTOWY</w:t>
      </w:r>
    </w:p>
    <w:p w14:paraId="11E51817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1CD9EB19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Nazwa Wykonawcy: __________________________________________________________</w:t>
      </w:r>
    </w:p>
    <w:p w14:paraId="6F1CCF28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3F4430C3" w14:textId="77777777" w:rsid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Adres Wykonawcy: ___________________________________________________________</w:t>
      </w:r>
    </w:p>
    <w:p w14:paraId="69646D32" w14:textId="77777777" w:rsidR="005509B1" w:rsidRDefault="005509B1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32964E34" w14:textId="3E5AA8E2" w:rsidR="005509B1" w:rsidRPr="008724F3" w:rsidRDefault="005509B1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NIP </w:t>
      </w: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______________________,</w:t>
      </w:r>
    </w:p>
    <w:p w14:paraId="360F6CCD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08CDC4A6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Nr telefonu: ______________________, adres e-mail: _______________________________</w:t>
      </w:r>
    </w:p>
    <w:p w14:paraId="58FDD56B" w14:textId="77777777" w:rsidR="008724F3" w:rsidRPr="008724F3" w:rsidRDefault="008724F3" w:rsidP="008724F3">
      <w:pPr>
        <w:spacing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1ED9738B" w14:textId="1CF13DCB" w:rsidR="0007776A" w:rsidRPr="008B6A58" w:rsidRDefault="008724F3" w:rsidP="008724F3">
      <w:pPr>
        <w:spacing w:line="276" w:lineRule="auto"/>
        <w:rPr>
          <w:rFonts w:asciiTheme="majorHAnsi" w:hAnsiTheme="majorHAnsi" w:cstheme="majorHAnsi"/>
        </w:rPr>
      </w:pPr>
      <w:r w:rsidRPr="008724F3">
        <w:rPr>
          <w:rFonts w:asciiTheme="majorHAnsi" w:eastAsia="Times New Roman" w:hAnsiTheme="majorHAnsi" w:cstheme="majorHAnsi"/>
          <w:sz w:val="24"/>
          <w:szCs w:val="24"/>
          <w:lang w:eastAsia="pl-PL"/>
        </w:rPr>
        <w:t>Osoba do kontaktu: ___________________________________________________________</w:t>
      </w:r>
    </w:p>
    <w:p w14:paraId="3B8294B2" w14:textId="77777777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299CC78" w14:textId="4E194BED" w:rsidR="0007776A" w:rsidRPr="00522F80" w:rsidRDefault="0007776A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522F80">
        <w:rPr>
          <w:rFonts w:asciiTheme="majorHAnsi" w:hAnsiTheme="majorHAnsi" w:cstheme="majorHAnsi"/>
          <w:b/>
          <w:bCs/>
          <w:sz w:val="22"/>
          <w:szCs w:val="22"/>
        </w:rPr>
        <w:t>Nazwa zamówienia:</w:t>
      </w:r>
    </w:p>
    <w:p w14:paraId="1EC573DD" w14:textId="77777777" w:rsidR="0007776A" w:rsidRPr="008B6A58" w:rsidRDefault="0007776A" w:rsidP="00FA6556">
      <w:pPr>
        <w:pStyle w:val="NormalnyWeb"/>
        <w:spacing w:before="0" w:beforeAutospacing="0" w:after="0" w:line="276" w:lineRule="auto"/>
        <w:ind w:left="1065"/>
        <w:jc w:val="both"/>
        <w:rPr>
          <w:rFonts w:asciiTheme="majorHAnsi" w:hAnsiTheme="majorHAnsi" w:cstheme="majorHAnsi"/>
          <w:sz w:val="22"/>
          <w:szCs w:val="22"/>
        </w:rPr>
      </w:pPr>
    </w:p>
    <w:p w14:paraId="2A882555" w14:textId="41A89082" w:rsidR="00B5109F" w:rsidRDefault="00232C6A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232C6A">
        <w:rPr>
          <w:rFonts w:asciiTheme="majorHAnsi" w:hAnsiTheme="majorHAnsi" w:cstheme="majorHAnsi"/>
        </w:rPr>
        <w:t>Oferujemy wykonanie zamówienia</w:t>
      </w:r>
      <w:r>
        <w:rPr>
          <w:rFonts w:asciiTheme="majorHAnsi" w:hAnsiTheme="majorHAnsi" w:cstheme="majorHAnsi"/>
        </w:rPr>
        <w:t xml:space="preserve">, tzn. </w:t>
      </w:r>
      <w:r w:rsidRPr="00232C6A">
        <w:rPr>
          <w:rFonts w:asciiTheme="majorHAnsi" w:hAnsiTheme="majorHAnsi" w:cstheme="majorHAnsi"/>
          <w:b/>
          <w:bCs/>
        </w:rPr>
        <w:t>wykonanie usługi</w:t>
      </w:r>
      <w:r w:rsidR="0007776A" w:rsidRPr="008B6A58">
        <w:rPr>
          <w:rFonts w:asciiTheme="majorHAnsi" w:hAnsiTheme="majorHAnsi" w:cstheme="majorHAnsi"/>
        </w:rPr>
        <w:t xml:space="preserve"> </w:t>
      </w:r>
      <w:r w:rsidR="00642CC0" w:rsidRPr="00642CC0">
        <w:rPr>
          <w:rFonts w:asciiTheme="majorHAnsi" w:hAnsiTheme="majorHAnsi" w:cstheme="majorHAnsi"/>
          <w:b/>
          <w:bCs/>
        </w:rPr>
        <w:t>utrzymani</w:t>
      </w:r>
      <w:r>
        <w:rPr>
          <w:rFonts w:asciiTheme="majorHAnsi" w:hAnsiTheme="majorHAnsi" w:cstheme="majorHAnsi"/>
          <w:b/>
          <w:bCs/>
        </w:rPr>
        <w:t>a</w:t>
      </w:r>
      <w:r w:rsidR="00642CC0" w:rsidRPr="00642CC0">
        <w:rPr>
          <w:rFonts w:asciiTheme="majorHAnsi" w:hAnsiTheme="majorHAnsi" w:cstheme="majorHAnsi"/>
          <w:b/>
          <w:bCs/>
        </w:rPr>
        <w:t xml:space="preserve"> „Ogrodu ziół i krzewów karkonoskich” znajdującego się przy Centrum Informacyjnym Karkonoskiego Parku Narodowego przy ul. Leśnej 9 w Karpaczu. </w:t>
      </w:r>
      <w:r w:rsidR="00373F83">
        <w:rPr>
          <w:rFonts w:asciiTheme="majorHAnsi" w:hAnsiTheme="majorHAnsi" w:cstheme="majorHAnsi"/>
          <w:b/>
          <w:bCs/>
        </w:rPr>
        <w:t>w roku 202</w:t>
      </w:r>
      <w:r w:rsidR="00C774EA">
        <w:rPr>
          <w:rFonts w:asciiTheme="majorHAnsi" w:hAnsiTheme="majorHAnsi" w:cstheme="majorHAnsi"/>
          <w:b/>
          <w:bCs/>
        </w:rPr>
        <w:t>6</w:t>
      </w:r>
      <w:r w:rsidR="00373F83">
        <w:rPr>
          <w:rFonts w:asciiTheme="majorHAnsi" w:hAnsiTheme="majorHAnsi" w:cstheme="majorHAnsi"/>
          <w:b/>
          <w:bCs/>
        </w:rPr>
        <w:t>.</w:t>
      </w:r>
    </w:p>
    <w:p w14:paraId="14B93F05" w14:textId="63D07A7F" w:rsidR="005509B1" w:rsidRDefault="005509B1" w:rsidP="005509B1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7C468044" w14:textId="36D5C051" w:rsidR="00497BED" w:rsidRDefault="00497BED" w:rsidP="005509B1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427A7C85" w14:textId="77777777" w:rsidR="00BE6982" w:rsidRPr="008B6A58" w:rsidRDefault="00BE6982" w:rsidP="00FA6556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4BE84B82" w14:textId="11DB23F1" w:rsidR="00B5109F" w:rsidRPr="005509B1" w:rsidRDefault="00497BED" w:rsidP="005509B1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5509B1">
        <w:rPr>
          <w:rFonts w:asciiTheme="majorHAnsi" w:hAnsiTheme="majorHAnsi" w:cstheme="majorHAnsi"/>
          <w:b/>
          <w:bCs/>
        </w:rPr>
        <w:lastRenderedPageBreak/>
        <w:t>Opis przedmiotu zamówienia:</w:t>
      </w:r>
    </w:p>
    <w:p w14:paraId="1832D409" w14:textId="3B3C6001" w:rsidR="00642CC0" w:rsidRPr="00642CC0" w:rsidRDefault="00BC6D91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Przedmiotem zamó</w:t>
      </w:r>
      <w:r w:rsidR="00373F83" w:rsidRPr="00642CC0">
        <w:rPr>
          <w:rFonts w:asciiTheme="majorHAnsi" w:hAnsiTheme="majorHAnsi" w:cstheme="majorHAnsi"/>
          <w:sz w:val="22"/>
          <w:szCs w:val="22"/>
        </w:rPr>
        <w:t xml:space="preserve">wienia jest: </w:t>
      </w:r>
      <w:r w:rsidR="00642CC0" w:rsidRPr="00642CC0">
        <w:rPr>
          <w:rFonts w:asciiTheme="majorHAnsi" w:hAnsiTheme="majorHAnsi" w:cstheme="majorHAnsi"/>
          <w:sz w:val="22"/>
          <w:szCs w:val="22"/>
        </w:rPr>
        <w:t xml:space="preserve">Usługa pielęgnacyjna dotycząca utrzymania „Ogrodu ziół i krzewów karkonoskich” znajdującego się przy Centrum Informacyjnym Karkonoskiego Parku Narodowego przy ul. Leśnej 9 w Karpaczu w okresie od </w:t>
      </w:r>
      <w:r w:rsidR="00642CC0">
        <w:rPr>
          <w:rFonts w:asciiTheme="majorHAnsi" w:hAnsiTheme="majorHAnsi" w:cstheme="majorHAnsi"/>
          <w:sz w:val="22"/>
          <w:szCs w:val="22"/>
        </w:rPr>
        <w:t>5</w:t>
      </w:r>
      <w:r w:rsidR="00642CC0" w:rsidRPr="00642CC0">
        <w:rPr>
          <w:rFonts w:asciiTheme="majorHAnsi" w:hAnsiTheme="majorHAnsi" w:cstheme="majorHAnsi"/>
          <w:sz w:val="22"/>
          <w:szCs w:val="22"/>
        </w:rPr>
        <w:t xml:space="preserve"> maja 202</w:t>
      </w:r>
      <w:r w:rsidR="006B282C">
        <w:rPr>
          <w:rFonts w:asciiTheme="majorHAnsi" w:hAnsiTheme="majorHAnsi" w:cstheme="majorHAnsi"/>
          <w:sz w:val="22"/>
          <w:szCs w:val="22"/>
        </w:rPr>
        <w:t>6</w:t>
      </w:r>
      <w:r w:rsidR="00642CC0" w:rsidRPr="00642CC0">
        <w:rPr>
          <w:rFonts w:asciiTheme="majorHAnsi" w:hAnsiTheme="majorHAnsi" w:cstheme="majorHAnsi"/>
          <w:sz w:val="22"/>
          <w:szCs w:val="22"/>
        </w:rPr>
        <w:t xml:space="preserve"> do 30 września 202</w:t>
      </w:r>
      <w:r w:rsidR="006B282C">
        <w:rPr>
          <w:rFonts w:asciiTheme="majorHAnsi" w:hAnsiTheme="majorHAnsi" w:cstheme="majorHAnsi"/>
          <w:sz w:val="22"/>
          <w:szCs w:val="22"/>
        </w:rPr>
        <w:t>6</w:t>
      </w:r>
      <w:r w:rsidR="00642CC0" w:rsidRPr="00642CC0">
        <w:rPr>
          <w:rFonts w:asciiTheme="majorHAnsi" w:hAnsiTheme="majorHAnsi" w:cstheme="majorHAnsi"/>
          <w:sz w:val="22"/>
          <w:szCs w:val="22"/>
        </w:rPr>
        <w:t xml:space="preserve"> roku, </w:t>
      </w:r>
      <w:r w:rsidR="00642CC0" w:rsidRPr="00642CC0">
        <w:rPr>
          <w:rFonts w:asciiTheme="majorHAnsi" w:hAnsiTheme="majorHAnsi" w:cstheme="majorHAnsi"/>
          <w:sz w:val="22"/>
          <w:szCs w:val="22"/>
        </w:rPr>
        <w:br/>
        <w:t>w dniach i godzinach uzgodnionych z pracownikiem Zamawiającego, celem ochrony rzadkich i zagrożonych gatunków roślin.</w:t>
      </w:r>
    </w:p>
    <w:p w14:paraId="70FD2A38" w14:textId="77777777" w:rsidR="00642CC0" w:rsidRPr="00642CC0" w:rsidRDefault="00642CC0" w:rsidP="00642CC0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Powierzchnia ogrodu to ok. 30 arów (około 200 stanowisk roślin).</w:t>
      </w:r>
    </w:p>
    <w:p w14:paraId="3B49AC17" w14:textId="77777777" w:rsidR="00642CC0" w:rsidRPr="00642CC0" w:rsidRDefault="00642CC0" w:rsidP="00642CC0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Zakres wykonywanych prac obejmuje:</w:t>
      </w:r>
    </w:p>
    <w:p w14:paraId="145BD10A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bookmarkStart w:id="0" w:name="_Hlk133235107"/>
      <w:r w:rsidRPr="00642CC0">
        <w:rPr>
          <w:rFonts w:asciiTheme="majorHAnsi" w:hAnsiTheme="majorHAnsi" w:cstheme="majorHAnsi"/>
          <w:sz w:val="22"/>
          <w:szCs w:val="22"/>
        </w:rPr>
        <w:t xml:space="preserve">- przygotowanie powierzchni do sadzenia, </w:t>
      </w:r>
    </w:p>
    <w:p w14:paraId="216F2894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 xml:space="preserve">- grabienie oraz aeracja, czyli napowietrzenie, wertykulacja, uzupełnianie braków trawy, ewentualne nawożenie roślin,  </w:t>
      </w:r>
    </w:p>
    <w:p w14:paraId="4074753B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 xml:space="preserve">- pielenie rabat z wynoszeniem chwastów, </w:t>
      </w:r>
    </w:p>
    <w:p w14:paraId="4EC22C81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- dosadzanie roślin,</w:t>
      </w:r>
    </w:p>
    <w:p w14:paraId="0A322310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 xml:space="preserve">- usuwanie starych roślin i korzeni, </w:t>
      </w:r>
    </w:p>
    <w:p w14:paraId="4077DA41" w14:textId="77777777" w:rsidR="00642CC0" w:rsidRP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 xml:space="preserve">- pielęgnacja kwaterek, w których nasadzone są rośliny. </w:t>
      </w:r>
    </w:p>
    <w:bookmarkEnd w:id="0"/>
    <w:p w14:paraId="50FCC75B" w14:textId="77777777" w:rsidR="00642CC0" w:rsidRDefault="00642CC0" w:rsidP="00642CC0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Szacunkowa ilość roboczogodzin przeznaczonych na wykonanie prac wynosi 410.</w:t>
      </w:r>
    </w:p>
    <w:p w14:paraId="51CCD262" w14:textId="77777777" w:rsid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</w:p>
    <w:p w14:paraId="72E193E8" w14:textId="49376BB7" w:rsid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r w:rsidRPr="00642CC0">
        <w:rPr>
          <w:rFonts w:asciiTheme="majorHAnsi" w:hAnsiTheme="majorHAnsi" w:cstheme="majorHAnsi"/>
          <w:sz w:val="22"/>
          <w:szCs w:val="22"/>
        </w:rPr>
        <w:t>Warunki płatności – przelew.</w:t>
      </w:r>
    </w:p>
    <w:p w14:paraId="2DA0B7F9" w14:textId="77777777" w:rsidR="00642CC0" w:rsidRDefault="00642CC0" w:rsidP="00642CC0">
      <w:pPr>
        <w:pStyle w:val="NormalnyWeb"/>
        <w:spacing w:before="0" w:beforeAutospacing="0" w:after="0"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</w:p>
    <w:p w14:paraId="214CC99D" w14:textId="77777777" w:rsidR="005509B1" w:rsidRDefault="005509B1" w:rsidP="005509B1">
      <w:pPr>
        <w:pStyle w:val="NormalnyWeb"/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>Oferuję wykonanie przedmiotu zamówienia za:</w:t>
      </w:r>
    </w:p>
    <w:p w14:paraId="36F4FB65" w14:textId="77777777" w:rsidR="005509B1" w:rsidRPr="005509B1" w:rsidRDefault="005509B1" w:rsidP="005509B1">
      <w:pPr>
        <w:pStyle w:val="NormalnyWeb"/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9DF5671" w14:textId="77777777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>Cenę netto: ……………………………………………………………………….</w:t>
      </w:r>
    </w:p>
    <w:p w14:paraId="7D8F3A0B" w14:textId="77777777" w:rsidR="005509B1" w:rsidRP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674C01C" w14:textId="67FAB648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>Podatek VAT : …………………………………………………………………….</w:t>
      </w:r>
    </w:p>
    <w:p w14:paraId="468BEE02" w14:textId="77777777" w:rsidR="005509B1" w:rsidRP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9E8B446" w14:textId="47ADDC5B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 xml:space="preserve">Cenę brutto: </w:t>
      </w:r>
      <w:r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……………………………………………………………………….</w:t>
      </w:r>
      <w:r w:rsidRPr="005509B1">
        <w:rPr>
          <w:rFonts w:asciiTheme="majorHAnsi" w:hAnsiTheme="majorHAnsi" w:cstheme="majorHAnsi"/>
          <w:sz w:val="22"/>
          <w:szCs w:val="22"/>
        </w:rPr>
        <w:t xml:space="preserve"> </w:t>
      </w:r>
      <w:r w:rsidRPr="005509B1">
        <w:rPr>
          <w:rFonts w:asciiTheme="majorHAnsi" w:hAnsiTheme="majorHAnsi" w:cstheme="majorHAnsi"/>
          <w:sz w:val="22"/>
          <w:szCs w:val="22"/>
        </w:rPr>
        <w:tab/>
      </w:r>
    </w:p>
    <w:p w14:paraId="125179D3" w14:textId="77777777" w:rsidR="005509B1" w:rsidRP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AF0A1D5" w14:textId="0C7D5148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 xml:space="preserve">Słownie brutto : </w:t>
      </w:r>
      <w:r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………………………………………………………………….</w:t>
      </w:r>
    </w:p>
    <w:p w14:paraId="332206DE" w14:textId="77777777" w:rsidR="005509B1" w:rsidRP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A115C59" w14:textId="3BEA7C39" w:rsidR="005509B1" w:rsidRDefault="005509B1" w:rsidP="005509B1">
      <w:pPr>
        <w:pStyle w:val="NormalnyWeb"/>
        <w:spacing w:before="0" w:beforeAutospacing="0"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09B1">
        <w:rPr>
          <w:rFonts w:asciiTheme="majorHAnsi" w:hAnsiTheme="majorHAnsi" w:cstheme="majorHAnsi"/>
          <w:sz w:val="22"/>
          <w:szCs w:val="22"/>
        </w:rPr>
        <w:t xml:space="preserve">Płatność przelewem w ciągu: </w:t>
      </w:r>
      <w:r>
        <w:rPr>
          <w:rFonts w:asciiTheme="majorHAnsi" w:hAnsiTheme="majorHAnsi" w:cstheme="majorHAnsi"/>
          <w:sz w:val="22"/>
          <w:szCs w:val="22"/>
        </w:rPr>
        <w:t>…………………</w:t>
      </w:r>
      <w:r w:rsidRPr="005509B1">
        <w:rPr>
          <w:rFonts w:asciiTheme="majorHAnsi" w:hAnsiTheme="majorHAnsi" w:cstheme="majorHAnsi"/>
          <w:sz w:val="22"/>
          <w:szCs w:val="22"/>
        </w:rPr>
        <w:t>dni</w:t>
      </w:r>
    </w:p>
    <w:p w14:paraId="466148A9" w14:textId="77777777" w:rsidR="005509B1" w:rsidRDefault="005509B1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4163D0B7" w14:textId="37748E22" w:rsidR="00232C6A" w:rsidRPr="00CF1EC5" w:rsidRDefault="00232C6A" w:rsidP="00232C6A">
      <w:pPr>
        <w:spacing w:line="276" w:lineRule="auto"/>
        <w:jc w:val="both"/>
        <w:rPr>
          <w:rFonts w:asciiTheme="majorHAnsi" w:hAnsiTheme="majorHAnsi" w:cstheme="majorHAnsi"/>
        </w:rPr>
      </w:pPr>
      <w:r w:rsidRPr="00CF1EC5">
        <w:rPr>
          <w:rFonts w:asciiTheme="majorHAnsi" w:hAnsiTheme="majorHAnsi" w:cstheme="majorHAnsi"/>
        </w:rPr>
        <w:t>Oświadczam, że spełniam warunki udziału w postepowaniu w zakresie:</w:t>
      </w:r>
    </w:p>
    <w:p w14:paraId="4270BE8B" w14:textId="4DD9954D" w:rsidR="00BF0F9C" w:rsidRDefault="00BF0F9C" w:rsidP="00BF0F9C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CF1EC5">
        <w:rPr>
          <w:rFonts w:asciiTheme="majorHAnsi" w:hAnsiTheme="majorHAnsi" w:cstheme="majorHAnsi"/>
        </w:rPr>
        <w:t>Doświadczenia, tj. wykazuję poprzez załączenie do oferty dokumentów potwierdzających, że wykonał</w:t>
      </w:r>
      <w:r w:rsidR="00CF1EC5" w:rsidRPr="00CF1EC5">
        <w:rPr>
          <w:rFonts w:asciiTheme="majorHAnsi" w:hAnsiTheme="majorHAnsi" w:cstheme="majorHAnsi"/>
        </w:rPr>
        <w:t>em</w:t>
      </w:r>
      <w:r w:rsidRPr="00CF1EC5">
        <w:rPr>
          <w:rFonts w:asciiTheme="majorHAnsi" w:hAnsiTheme="majorHAnsi" w:cstheme="majorHAnsi"/>
        </w:rPr>
        <w:t xml:space="preserve"> w okresie 5 lat przed upływem terminu składania ofert, a jeśli okres prowadzenia działalności jest krótszy – w tym okresie, co najmniej 1 usługę dotyczącą pielęgnacji lub/i utrzymania ogrodu, szkółki leśnej, arboretum lub podobne, przez okres co najmniej 3 miesięcy o wartości nie mniejszej niż 7000 zł brutto.  </w:t>
      </w:r>
    </w:p>
    <w:p w14:paraId="37F63B55" w14:textId="77777777" w:rsidR="00F30CAB" w:rsidRDefault="00F30CAB" w:rsidP="00F30CAB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2A3A4C6" w14:textId="77777777" w:rsidR="00F30CAB" w:rsidRDefault="00F30CAB" w:rsidP="00F30CAB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4AF5193E" w14:textId="77777777" w:rsidR="00F30CAB" w:rsidRDefault="00F30CAB" w:rsidP="00F30CAB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7D64D25" w14:textId="77777777" w:rsidR="00F30CAB" w:rsidRDefault="00F30CAB" w:rsidP="00F30CAB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35A5451" w14:textId="77777777" w:rsidR="00F30CAB" w:rsidRPr="00F30CAB" w:rsidRDefault="00F30CAB" w:rsidP="00F30CAB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8ACC2EA" w14:textId="7E406A5B" w:rsidR="005A0B28" w:rsidRPr="00F30CAB" w:rsidRDefault="005A0B28" w:rsidP="005A0B28">
      <w:pPr>
        <w:pStyle w:val="Akapitzlist"/>
        <w:spacing w:after="0" w:line="276" w:lineRule="auto"/>
        <w:ind w:left="360"/>
        <w:jc w:val="both"/>
        <w:rPr>
          <w:rFonts w:asciiTheme="majorHAnsi" w:hAnsiTheme="majorHAnsi" w:cstheme="majorHAnsi"/>
        </w:rPr>
      </w:pPr>
      <w:r w:rsidRPr="00F30CAB">
        <w:rPr>
          <w:rFonts w:asciiTheme="majorHAnsi" w:hAnsiTheme="majorHAnsi" w:cstheme="majorHAnsi"/>
        </w:rPr>
        <w:lastRenderedPageBreak/>
        <w:t>Wykaz usług: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1559"/>
        <w:gridCol w:w="2977"/>
        <w:gridCol w:w="1417"/>
      </w:tblGrid>
      <w:tr w:rsidR="005A0B28" w:rsidRPr="00BD323F" w14:paraId="7F9D4FCC" w14:textId="77777777" w:rsidTr="00301F90">
        <w:trPr>
          <w:trHeight w:val="91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1EFC01E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L.p.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5AA215B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pacing w:val="20"/>
                <w:sz w:val="20"/>
              </w:rPr>
              <w:t>Rodzaj usługi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CE6D77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Wartość całkowita</w:t>
            </w:r>
          </w:p>
          <w:p w14:paraId="2C4A13B2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(w zł brutto)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E2669C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Nazwa</w:t>
            </w:r>
          </w:p>
          <w:p w14:paraId="78874B6E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zleceniodawcy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65B637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Okres</w:t>
            </w:r>
          </w:p>
          <w:p w14:paraId="4E0C548A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realizacji</w:t>
            </w:r>
          </w:p>
          <w:p w14:paraId="4A141603" w14:textId="77777777" w:rsidR="005A0B28" w:rsidRPr="00BD323F" w:rsidRDefault="005A0B28" w:rsidP="00301F90">
            <w:pPr>
              <w:ind w:left="-43"/>
            </w:pPr>
            <w:r w:rsidRPr="00BD323F">
              <w:rPr>
                <w:b/>
                <w:bCs/>
                <w:sz w:val="20"/>
              </w:rPr>
              <w:t>od - do</w:t>
            </w:r>
          </w:p>
        </w:tc>
      </w:tr>
      <w:tr w:rsidR="005A0B28" w:rsidRPr="00BD323F" w14:paraId="4B9F3AC4" w14:textId="77777777" w:rsidTr="00301F90">
        <w:trPr>
          <w:trHeight w:val="56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0B35BA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618FAB6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756DF4C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AC155E0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86889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5A0B28" w:rsidRPr="00BD323F" w14:paraId="560F25BE" w14:textId="77777777" w:rsidTr="00301F90">
        <w:trPr>
          <w:trHeight w:val="64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69E59BB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3E51D51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7A2AA15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663B2A1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8C3DF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5A0B28" w:rsidRPr="00BD323F" w14:paraId="00E2F4ED" w14:textId="77777777" w:rsidTr="00301F90">
        <w:trPr>
          <w:trHeight w:val="55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27BACC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535F69A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24271A0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DCE62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B3557A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5A0B28" w:rsidRPr="00BD323F" w14:paraId="1CDB55FA" w14:textId="77777777" w:rsidTr="00301F90">
        <w:trPr>
          <w:trHeight w:val="54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DAE624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1BBB5D6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93BD860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7E8C640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A43E4" w14:textId="77777777" w:rsidR="005A0B28" w:rsidRPr="00BD323F" w:rsidRDefault="005A0B28" w:rsidP="00301F90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</w:tbl>
    <w:p w14:paraId="40ACDB95" w14:textId="7A4AA50C" w:rsidR="00BF0F9C" w:rsidRDefault="00BF0F9C" w:rsidP="00BF0F9C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050C9123" w14:textId="74F6C8A2" w:rsidR="00BF0F9C" w:rsidRPr="00BF0F9C" w:rsidRDefault="00BF0F9C" w:rsidP="00BF0F9C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BF0F9C">
        <w:rPr>
          <w:rFonts w:asciiTheme="majorHAnsi" w:hAnsiTheme="majorHAnsi" w:cstheme="majorHAnsi"/>
        </w:rPr>
        <w:t xml:space="preserve"> Dysponowania odpowiednimi zasobami zdolnymi do wykonania zamówienia, tj. osobami zdolnymi do wykonania zamówienia, posiadającymi stosowne uprawnienia, tzn. dysponuję:</w:t>
      </w:r>
    </w:p>
    <w:p w14:paraId="4E28B1C6" w14:textId="77777777" w:rsidR="00BF0F9C" w:rsidRDefault="00BF0F9C" w:rsidP="00BF0F9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BF0F9C">
        <w:rPr>
          <w:rFonts w:asciiTheme="majorHAnsi" w:hAnsiTheme="majorHAnsi" w:cstheme="majorHAnsi"/>
        </w:rPr>
        <w:t>―</w:t>
      </w:r>
      <w:r w:rsidRPr="00BF0F9C">
        <w:rPr>
          <w:rFonts w:asciiTheme="majorHAnsi" w:hAnsiTheme="majorHAnsi" w:cstheme="majorHAnsi"/>
        </w:rPr>
        <w:tab/>
        <w:t>co najmniej jedną osobą do bezpośredniego wykonywania prac, posiadającą min. roczne doświadczenie w zakresie prac ogrodniczych</w:t>
      </w:r>
    </w:p>
    <w:p w14:paraId="0814DA50" w14:textId="77777777" w:rsidR="005A0B28" w:rsidRDefault="005A0B28" w:rsidP="00BF0F9C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772108F" w14:textId="7DA1F250" w:rsidR="00BF0F9C" w:rsidRPr="00F30CAB" w:rsidRDefault="005A0B28" w:rsidP="00BF0F9C">
      <w:pPr>
        <w:spacing w:after="0" w:line="276" w:lineRule="auto"/>
        <w:jc w:val="both"/>
        <w:rPr>
          <w:rFonts w:asciiTheme="majorHAnsi" w:hAnsiTheme="majorHAnsi" w:cstheme="majorHAnsi"/>
        </w:rPr>
      </w:pPr>
      <w:r w:rsidRPr="00F30CAB">
        <w:rPr>
          <w:rFonts w:asciiTheme="majorHAnsi" w:hAnsiTheme="majorHAnsi" w:cstheme="majorHAnsi"/>
        </w:rPr>
        <w:t>Wykaz osób: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2330"/>
        <w:gridCol w:w="2206"/>
        <w:gridCol w:w="1417"/>
      </w:tblGrid>
      <w:tr w:rsidR="00BF0F9C" w:rsidRPr="00BD323F" w14:paraId="02E805A8" w14:textId="77777777" w:rsidTr="00B95310">
        <w:trPr>
          <w:trHeight w:val="91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045E324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L.p.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278E81" w14:textId="2F86C296" w:rsidR="00BF0F9C" w:rsidRPr="00BD323F" w:rsidRDefault="00B95310" w:rsidP="00F07146">
            <w:pPr>
              <w:ind w:left="-43"/>
            </w:pPr>
            <w:r>
              <w:rPr>
                <w:b/>
                <w:bCs/>
                <w:spacing w:val="20"/>
                <w:sz w:val="20"/>
              </w:rPr>
              <w:t>Imię</w:t>
            </w:r>
            <w:r w:rsidR="005A0B28">
              <w:rPr>
                <w:b/>
                <w:bCs/>
                <w:spacing w:val="20"/>
                <w:sz w:val="20"/>
              </w:rPr>
              <w:t xml:space="preserve"> i nazwisko</w:t>
            </w:r>
          </w:p>
        </w:tc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6F84EE7" w14:textId="57A773A3" w:rsidR="00BF0F9C" w:rsidRPr="00BD323F" w:rsidRDefault="005A0B28" w:rsidP="00F07146">
            <w:pPr>
              <w:ind w:left="-43"/>
            </w:pPr>
            <w:r w:rsidRPr="00BD323F">
              <w:rPr>
                <w:b/>
                <w:bCs/>
                <w:spacing w:val="20"/>
                <w:sz w:val="20"/>
              </w:rPr>
              <w:t>Rodzaj usługi</w:t>
            </w:r>
            <w:r w:rsidR="00B95310">
              <w:rPr>
                <w:b/>
                <w:bCs/>
                <w:spacing w:val="20"/>
                <w:sz w:val="20"/>
              </w:rPr>
              <w:t xml:space="preserve"> - doświadczenie</w:t>
            </w: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EF79688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Nazwa</w:t>
            </w:r>
          </w:p>
          <w:p w14:paraId="7B56DC75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zleceniodawcy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547ADA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Okres</w:t>
            </w:r>
          </w:p>
          <w:p w14:paraId="19F9CAE6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realizacji</w:t>
            </w:r>
          </w:p>
          <w:p w14:paraId="1EE99AE5" w14:textId="77777777" w:rsidR="00BF0F9C" w:rsidRPr="00BD323F" w:rsidRDefault="00BF0F9C" w:rsidP="00F07146">
            <w:pPr>
              <w:ind w:left="-43"/>
            </w:pPr>
            <w:r w:rsidRPr="00BD323F">
              <w:rPr>
                <w:b/>
                <w:bCs/>
                <w:sz w:val="20"/>
              </w:rPr>
              <w:t>od - do</w:t>
            </w:r>
          </w:p>
        </w:tc>
      </w:tr>
      <w:tr w:rsidR="00BF0F9C" w:rsidRPr="00BD323F" w14:paraId="74765C15" w14:textId="77777777" w:rsidTr="00B95310">
        <w:trPr>
          <w:trHeight w:val="565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A2DB5EE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6A93245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FA6480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7EE3766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D02709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BF0F9C" w:rsidRPr="00BD323F" w14:paraId="7B21DC61" w14:textId="77777777" w:rsidTr="00B95310">
        <w:trPr>
          <w:trHeight w:val="641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BB78D55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BB5F1E3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0D5C9F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1A6FA5C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F508B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BF0F9C" w:rsidRPr="00BD323F" w14:paraId="6718938A" w14:textId="77777777" w:rsidTr="00B95310">
        <w:trPr>
          <w:trHeight w:val="553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D107298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B0906B6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5357A0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5550FF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0FF22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  <w:tr w:rsidR="00BF0F9C" w:rsidRPr="00BD323F" w14:paraId="311DE6A2" w14:textId="77777777" w:rsidTr="00B95310">
        <w:trPr>
          <w:trHeight w:val="54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4E10D52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8C8C3C1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90A891A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pacing w:val="20"/>
                <w:sz w:val="20"/>
              </w:rPr>
            </w:pPr>
          </w:p>
        </w:tc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43A5095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24F6C" w14:textId="77777777" w:rsidR="00BF0F9C" w:rsidRPr="00BD323F" w:rsidRDefault="00BF0F9C" w:rsidP="00F07146">
            <w:pPr>
              <w:snapToGrid w:val="0"/>
              <w:ind w:left="-43"/>
              <w:jc w:val="center"/>
              <w:rPr>
                <w:b/>
                <w:bCs/>
                <w:sz w:val="20"/>
              </w:rPr>
            </w:pPr>
          </w:p>
        </w:tc>
      </w:tr>
    </w:tbl>
    <w:p w14:paraId="5953BED5" w14:textId="77777777" w:rsidR="00BF0F9C" w:rsidRPr="00BF0F9C" w:rsidRDefault="00BF0F9C" w:rsidP="00BF0F9C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194ADECA" w14:textId="0A38CC67" w:rsidR="005509B1" w:rsidRPr="00F30CAB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  <w:r w:rsidRPr="00F30CAB">
        <w:rPr>
          <w:rFonts w:asciiTheme="majorHAnsi" w:hAnsiTheme="majorHAnsi" w:cstheme="majorHAnsi"/>
        </w:rPr>
        <w:t>Oświadczam, że:</w:t>
      </w:r>
    </w:p>
    <w:p w14:paraId="55783A8F" w14:textId="0AF26F9B" w:rsidR="005A0B28" w:rsidRPr="00F30CAB" w:rsidRDefault="005509B1" w:rsidP="005A0B28">
      <w:pPr>
        <w:spacing w:after="0" w:line="276" w:lineRule="auto"/>
        <w:jc w:val="both"/>
        <w:rPr>
          <w:rFonts w:asciiTheme="minorHAnsi" w:eastAsia="Times New Roman" w:hAnsiTheme="minorHAnsi" w:cstheme="minorHAnsi"/>
          <w:lang w:eastAsia="zh-CN"/>
        </w:rPr>
      </w:pPr>
      <w:r w:rsidRPr="00F30CAB">
        <w:rPr>
          <w:rFonts w:asciiTheme="majorHAnsi" w:hAnsiTheme="majorHAnsi" w:cstheme="majorHAnsi"/>
        </w:rPr>
        <w:t>1.</w:t>
      </w:r>
      <w:r w:rsidRPr="00F30CAB">
        <w:rPr>
          <w:rFonts w:asciiTheme="majorHAnsi" w:hAnsiTheme="majorHAnsi" w:cstheme="majorHAnsi"/>
        </w:rPr>
        <w:tab/>
      </w:r>
      <w:r w:rsidRPr="00F30CAB">
        <w:rPr>
          <w:rFonts w:asciiTheme="minorHAnsi" w:hAnsiTheme="minorHAnsi" w:cstheme="minorHAnsi"/>
        </w:rPr>
        <w:t>Powyższe ceny zawierają wszystkie koszty związane z realizacją zamówienia.</w:t>
      </w:r>
      <w:r w:rsidR="005A0B28" w:rsidRPr="00F30CAB">
        <w:rPr>
          <w:rFonts w:asciiTheme="minorHAnsi" w:eastAsia="Times New Roman" w:hAnsiTheme="minorHAnsi" w:cstheme="minorHAnsi"/>
          <w:lang w:eastAsia="zh-CN"/>
        </w:rPr>
        <w:t xml:space="preserve"> W przypadku ofert składanych przez osoby fizyczne cena brutto obejmuje wszystkie należne składki ZUS oraz podatku.</w:t>
      </w:r>
    </w:p>
    <w:p w14:paraId="226A0001" w14:textId="1F0CB3FC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2.</w:t>
      </w:r>
      <w:r w:rsidRPr="005509B1">
        <w:rPr>
          <w:rFonts w:asciiTheme="majorHAnsi" w:hAnsiTheme="majorHAnsi" w:cstheme="majorHAnsi"/>
        </w:rPr>
        <w:tab/>
        <w:t>Jesteśmy związani ofertą przez okres 30 dni od dnia złożenia ofert.</w:t>
      </w:r>
    </w:p>
    <w:p w14:paraId="578EEB5F" w14:textId="77777777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3.</w:t>
      </w:r>
      <w:r w:rsidRPr="005509B1">
        <w:rPr>
          <w:rFonts w:asciiTheme="majorHAnsi" w:hAnsiTheme="majorHAnsi" w:cstheme="majorHAnsi"/>
        </w:rPr>
        <w:tab/>
        <w:t xml:space="preserve">zamówienie zrealizujemy sami*/z udziałem podwykonawców* w zakresie ______________ (należy podać nazwę i adres podwykonawcy i zakres zamówienia). </w:t>
      </w:r>
    </w:p>
    <w:p w14:paraId="20E88084" w14:textId="77777777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4.</w:t>
      </w:r>
      <w:r w:rsidRPr="005509B1">
        <w:rPr>
          <w:rFonts w:asciiTheme="majorHAnsi" w:hAnsiTheme="majorHAnsi" w:cstheme="majorHAnsi"/>
        </w:rPr>
        <w:tab/>
        <w:t>W razie wybrania przez Zamawiającego naszej oferty zobowiązujemy się do zawarcia umowy na warunkach zawartych w zapytaniu ofertowym oraz w miejscu i terminie określonym przez Zamawiającego.</w:t>
      </w:r>
    </w:p>
    <w:p w14:paraId="12971C1A" w14:textId="77777777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5.</w:t>
      </w:r>
      <w:r w:rsidRPr="005509B1">
        <w:rPr>
          <w:rFonts w:asciiTheme="majorHAnsi" w:hAnsiTheme="majorHAnsi" w:cstheme="majorHAnsi"/>
        </w:rPr>
        <w:tab/>
        <w:t>Oświadczam, że zapoznałem się ze wzorem umowy w niniejszym postępowaniu, akceptuję go i nie wnoszę do niego zastrzeżeń oraz przyjmuję warunki tam zawarte.</w:t>
      </w:r>
    </w:p>
    <w:p w14:paraId="4A1DC43F" w14:textId="77777777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lastRenderedPageBreak/>
        <w:t>6.</w:t>
      </w:r>
      <w:r w:rsidRPr="005509B1">
        <w:rPr>
          <w:rFonts w:asciiTheme="majorHAnsi" w:hAnsiTheme="majorHAnsi" w:cstheme="majorHAnsi"/>
        </w:rPr>
        <w:tab/>
        <w:t>Posiadam zdolność techniczną i sytuację finansową pozwalającą na rzetelną i terminową realizację zamówienia.</w:t>
      </w:r>
    </w:p>
    <w:p w14:paraId="2930AD28" w14:textId="0F80AD82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7.</w:t>
      </w:r>
      <w:r w:rsidRPr="005509B1">
        <w:rPr>
          <w:rFonts w:asciiTheme="majorHAnsi" w:hAnsiTheme="majorHAnsi" w:cstheme="majorHAnsi"/>
        </w:rPr>
        <w:tab/>
        <w:t xml:space="preserve">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14:paraId="4B6FA262" w14:textId="77777777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8.</w:t>
      </w:r>
      <w:r w:rsidRPr="005509B1">
        <w:rPr>
          <w:rFonts w:asciiTheme="majorHAnsi" w:hAnsiTheme="majorHAnsi" w:cstheme="majorHAnsi"/>
        </w:rPr>
        <w:tab/>
        <w:t>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10583956" w14:textId="777DD7FA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9.</w:t>
      </w:r>
      <w:r w:rsidRPr="005509B1">
        <w:rPr>
          <w:rFonts w:asciiTheme="majorHAnsi" w:hAnsiTheme="majorHAnsi" w:cstheme="majorHAnsi"/>
        </w:rPr>
        <w:tab/>
        <w:t>Informacje zawarte na stronach od nr __ do nr __ stanowią tajemnicę przedsiębiorstwa</w:t>
      </w:r>
      <w:r w:rsidR="00232C6A">
        <w:rPr>
          <w:rFonts w:asciiTheme="majorHAnsi" w:hAnsiTheme="majorHAnsi" w:cstheme="majorHAnsi"/>
        </w:rPr>
        <w:t xml:space="preserve"> </w:t>
      </w:r>
      <w:r w:rsidRPr="005509B1">
        <w:rPr>
          <w:rFonts w:asciiTheme="majorHAnsi" w:hAnsiTheme="majorHAnsi" w:cstheme="majorHAnsi"/>
        </w:rPr>
        <w:t xml:space="preserve">w rozumieniu przepisów ustawy o zwalczaniu nieuczciwej konkurencji (Dz.U. z 2018 r. poz. 419, 1637.). </w:t>
      </w:r>
    </w:p>
    <w:p w14:paraId="239C41E8" w14:textId="3033E7F3" w:rsidR="005509B1" w:rsidRPr="005509B1" w:rsidRDefault="005509B1" w:rsidP="002B6D39">
      <w:pPr>
        <w:spacing w:after="0"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>10.</w:t>
      </w:r>
      <w:r w:rsidRPr="005509B1">
        <w:rPr>
          <w:rFonts w:asciiTheme="majorHAnsi" w:hAnsiTheme="majorHAnsi" w:cstheme="majorHAnsi"/>
        </w:rPr>
        <w:tab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="002B6D39">
        <w:rPr>
          <w:rStyle w:val="Odwoanieprzypisudolnego"/>
          <w:rFonts w:asciiTheme="majorHAnsi" w:hAnsiTheme="majorHAnsi" w:cstheme="majorHAnsi"/>
        </w:rPr>
        <w:footnoteReference w:id="1"/>
      </w:r>
      <w:r w:rsidRPr="005509B1">
        <w:rPr>
          <w:rFonts w:asciiTheme="majorHAnsi" w:hAnsiTheme="majorHAnsi" w:cstheme="majorHAnsi"/>
        </w:rPr>
        <w:t>.</w:t>
      </w:r>
    </w:p>
    <w:p w14:paraId="3C991475" w14:textId="77777777" w:rsidR="005509B1" w:rsidRPr="005A0B28" w:rsidRDefault="005509B1" w:rsidP="005509B1">
      <w:pPr>
        <w:spacing w:line="276" w:lineRule="auto"/>
        <w:jc w:val="both"/>
        <w:rPr>
          <w:rFonts w:asciiTheme="majorHAnsi" w:hAnsiTheme="majorHAnsi" w:cstheme="majorHAnsi"/>
          <w:color w:val="FF0000"/>
        </w:rPr>
      </w:pPr>
      <w:r w:rsidRPr="005509B1">
        <w:rPr>
          <w:rFonts w:asciiTheme="majorHAnsi" w:hAnsiTheme="majorHAnsi" w:cstheme="majorHAnsi"/>
        </w:rPr>
        <w:t>11.</w:t>
      </w:r>
      <w:r w:rsidRPr="005509B1">
        <w:rPr>
          <w:rFonts w:asciiTheme="majorHAnsi" w:hAnsiTheme="majorHAnsi" w:cstheme="majorHAnsi"/>
        </w:rPr>
        <w:tab/>
      </w:r>
      <w:r w:rsidRPr="00F30CAB">
        <w:rPr>
          <w:rFonts w:asciiTheme="majorHAnsi" w:hAnsiTheme="majorHAnsi" w:cstheme="majorHAnsi"/>
        </w:rPr>
        <w:t>Oświadczam, że zapoznałem się z opisem przedmiotu zamówienia i nie wnoszę do niego zastrzeżeń</w:t>
      </w:r>
    </w:p>
    <w:p w14:paraId="1E9598FC" w14:textId="77777777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</w:p>
    <w:p w14:paraId="6C1AAE92" w14:textId="77777777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 xml:space="preserve">                                                                               </w:t>
      </w:r>
    </w:p>
    <w:p w14:paraId="56A80BA0" w14:textId="77777777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</w:p>
    <w:p w14:paraId="07D2EB3F" w14:textId="0074A0D7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</w:t>
      </w:r>
    </w:p>
    <w:p w14:paraId="41977580" w14:textId="65FC2C0C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 xml:space="preserve">                                                              </w:t>
      </w:r>
      <w:r>
        <w:rPr>
          <w:rFonts w:asciiTheme="majorHAnsi" w:hAnsiTheme="majorHAnsi" w:cstheme="majorHAnsi"/>
        </w:rPr>
        <w:t xml:space="preserve">                                                     </w:t>
      </w:r>
      <w:r w:rsidRPr="005509B1">
        <w:rPr>
          <w:rFonts w:asciiTheme="majorHAnsi" w:hAnsiTheme="majorHAnsi" w:cstheme="majorHAnsi"/>
        </w:rPr>
        <w:t xml:space="preserve">    ……………………………………………</w:t>
      </w:r>
    </w:p>
    <w:p w14:paraId="6A839061" w14:textId="67CAC5E4" w:rsidR="005509B1" w:rsidRPr="005509B1" w:rsidRDefault="005509B1" w:rsidP="005509B1">
      <w:pPr>
        <w:spacing w:line="276" w:lineRule="auto"/>
        <w:jc w:val="both"/>
        <w:rPr>
          <w:rFonts w:asciiTheme="majorHAnsi" w:hAnsiTheme="majorHAnsi" w:cstheme="majorHAnsi"/>
        </w:rPr>
      </w:pPr>
      <w:r w:rsidRPr="005509B1">
        <w:rPr>
          <w:rFonts w:asciiTheme="majorHAnsi" w:hAnsiTheme="majorHAnsi" w:cstheme="majorHAnsi"/>
        </w:rPr>
        <w:t xml:space="preserve">                                                                 </w:t>
      </w:r>
      <w:r>
        <w:rPr>
          <w:rFonts w:asciiTheme="majorHAnsi" w:hAnsiTheme="majorHAnsi" w:cstheme="majorHAnsi"/>
        </w:rPr>
        <w:t xml:space="preserve">                                          </w:t>
      </w:r>
      <w:r w:rsidRPr="005509B1">
        <w:rPr>
          <w:rFonts w:asciiTheme="majorHAnsi" w:hAnsiTheme="majorHAnsi" w:cstheme="majorHAnsi"/>
        </w:rPr>
        <w:t xml:space="preserve">         Imię nazwisko osoby uprawnionej</w:t>
      </w:r>
    </w:p>
    <w:p w14:paraId="078D70D2" w14:textId="77777777" w:rsidR="005509B1" w:rsidRDefault="005509B1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11982921" w14:textId="77777777" w:rsidR="005509B1" w:rsidRDefault="005509B1" w:rsidP="005509B1">
      <w:pPr>
        <w:rPr>
          <w:b/>
          <w:sz w:val="24"/>
          <w:szCs w:val="24"/>
        </w:rPr>
      </w:pPr>
    </w:p>
    <w:p w14:paraId="2D66F820" w14:textId="77777777" w:rsidR="00214AF3" w:rsidRDefault="00214AF3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41A5D386" w14:textId="77777777" w:rsidR="00214AF3" w:rsidRDefault="00214AF3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7518857E" w14:textId="763CB6F6" w:rsidR="005509B1" w:rsidRDefault="005509B1" w:rsidP="005509B1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2</w:t>
      </w:r>
      <w:r w:rsidRPr="008724F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do Zapytania Ofertowego</w:t>
      </w:r>
    </w:p>
    <w:p w14:paraId="3E5F213F" w14:textId="77777777" w:rsidR="00214AF3" w:rsidRDefault="00214AF3" w:rsidP="00214AF3">
      <w:pPr>
        <w:spacing w:after="120"/>
        <w:ind w:right="1"/>
        <w:jc w:val="center"/>
        <w:rPr>
          <w:rFonts w:asciiTheme="majorHAnsi" w:eastAsia="Arial" w:hAnsiTheme="majorHAnsi" w:cstheme="majorHAnsi"/>
          <w:b/>
          <w:bCs/>
          <w:sz w:val="28"/>
          <w:szCs w:val="28"/>
        </w:rPr>
      </w:pPr>
    </w:p>
    <w:p w14:paraId="29402160" w14:textId="11B0955F" w:rsidR="00214AF3" w:rsidRDefault="00214AF3" w:rsidP="00214AF3">
      <w:pPr>
        <w:spacing w:after="120"/>
        <w:ind w:right="1"/>
        <w:jc w:val="center"/>
        <w:rPr>
          <w:rFonts w:asciiTheme="majorHAnsi" w:eastAsia="Arial" w:hAnsiTheme="majorHAnsi" w:cstheme="majorHAnsi"/>
          <w:b/>
          <w:bCs/>
          <w:sz w:val="28"/>
          <w:szCs w:val="28"/>
        </w:rPr>
      </w:pPr>
      <w:r w:rsidRPr="00214AF3">
        <w:rPr>
          <w:rFonts w:asciiTheme="majorHAnsi" w:eastAsia="Arial" w:hAnsiTheme="majorHAnsi" w:cstheme="majorHAnsi"/>
          <w:b/>
          <w:bCs/>
          <w:sz w:val="28"/>
          <w:szCs w:val="28"/>
        </w:rPr>
        <w:t>OŚWIADCZENIE</w:t>
      </w:r>
    </w:p>
    <w:p w14:paraId="11FE8435" w14:textId="77777777" w:rsidR="00214AF3" w:rsidRPr="00214AF3" w:rsidRDefault="00214AF3" w:rsidP="00214AF3">
      <w:pPr>
        <w:spacing w:after="120"/>
        <w:ind w:right="1"/>
        <w:jc w:val="center"/>
        <w:rPr>
          <w:rFonts w:asciiTheme="majorHAnsi" w:eastAsia="Arial" w:hAnsiTheme="majorHAnsi" w:cstheme="majorHAnsi"/>
          <w:b/>
          <w:bCs/>
          <w:sz w:val="28"/>
          <w:szCs w:val="28"/>
        </w:rPr>
      </w:pPr>
    </w:p>
    <w:p w14:paraId="5D4C8984" w14:textId="300466A5" w:rsidR="00214AF3" w:rsidRPr="00214AF3" w:rsidRDefault="00214AF3" w:rsidP="00214AF3">
      <w:p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Nazwa zamówienia</w:t>
      </w:r>
      <w:r w:rsidRPr="00214AF3">
        <w:rPr>
          <w:rFonts w:asciiTheme="majorHAnsi" w:hAnsiTheme="majorHAnsi" w:cstheme="majorHAnsi"/>
          <w:b/>
          <w:bCs/>
          <w:sz w:val="20"/>
          <w:szCs w:val="20"/>
        </w:rPr>
        <w:t>: wykonanie usługi</w:t>
      </w:r>
      <w:r w:rsidRPr="00214AF3">
        <w:rPr>
          <w:rFonts w:asciiTheme="majorHAnsi" w:hAnsiTheme="majorHAnsi" w:cstheme="majorHAnsi"/>
          <w:sz w:val="20"/>
          <w:szCs w:val="20"/>
        </w:rPr>
        <w:t xml:space="preserve"> </w:t>
      </w:r>
      <w:r w:rsidRPr="00214AF3">
        <w:rPr>
          <w:rFonts w:asciiTheme="majorHAnsi" w:hAnsiTheme="majorHAnsi" w:cstheme="majorHAnsi"/>
          <w:b/>
          <w:bCs/>
          <w:sz w:val="20"/>
          <w:szCs w:val="20"/>
        </w:rPr>
        <w:t>utrzymania „Ogrodu ziół i krzewów karkonoskich” znajdującego się przy Centrum Informacyjnym Karkonoskiego Parku Narodowego przy ul. Leśnej 9 w Karpaczu. w roku 202</w:t>
      </w:r>
      <w:r w:rsidR="00C774EA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Pr="00214AF3"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p w14:paraId="58C03DC1" w14:textId="5C446F42" w:rsidR="00214AF3" w:rsidRPr="00214AF3" w:rsidRDefault="00214AF3" w:rsidP="00214AF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Pogrubienie"/>
          <w:rFonts w:asciiTheme="majorHAnsi" w:hAnsiTheme="majorHAnsi" w:cstheme="majorHAnsi"/>
          <w:color w:val="000000" w:themeColor="text1"/>
          <w:sz w:val="20"/>
          <w:szCs w:val="20"/>
          <w:shd w:val="clear" w:color="auto" w:fill="FFFFFF"/>
        </w:rPr>
      </w:pPr>
    </w:p>
    <w:p w14:paraId="620E0D85" w14:textId="77777777" w:rsidR="00214AF3" w:rsidRPr="00214AF3" w:rsidRDefault="00214AF3" w:rsidP="00214AF3">
      <w:pPr>
        <w:ind w:right="7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Imię (imiona) ...................................................................................................................</w:t>
      </w:r>
    </w:p>
    <w:p w14:paraId="5029A38C" w14:textId="77777777" w:rsidR="00214AF3" w:rsidRPr="00214AF3" w:rsidRDefault="00214AF3" w:rsidP="00214AF3">
      <w:pPr>
        <w:spacing w:after="120" w:line="362" w:lineRule="auto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Nazwisko ........................................................................................................................</w:t>
      </w:r>
    </w:p>
    <w:p w14:paraId="687411D7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Oświadczam, że nie jestem powiązany/a osobowo lub kapitałowo z Zamawiającym.</w:t>
      </w:r>
    </w:p>
    <w:p w14:paraId="47DD5918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11AFCE74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a) uczestniczeniu w spółce jako wspólnik spółki cywilnej lub spółki osobowej,</w:t>
      </w:r>
    </w:p>
    <w:p w14:paraId="208FFEBA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b) posiadaniu co najmniej 10% udziałów lub akcji (o ile niższy próg nie wynika z przepisów prawa),</w:t>
      </w:r>
    </w:p>
    <w:p w14:paraId="4F2BDD17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c) pełnieniu funkcji członka organu nadzorczego lub zarządzającego, prokurenta, pełnomocnika,</w:t>
      </w:r>
    </w:p>
    <w:p w14:paraId="60CDAC0C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4D4E2964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e) pozostawaniu z Wykonawcą w takim stosunku prawnym lub faktycznym, że istnieje uzasadniona wątpliwość co do ich bezstronności lub niezależności w związku z postępowaniem o udzielenie zamówienia.</w:t>
      </w:r>
    </w:p>
    <w:p w14:paraId="4A96C3C9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</w:p>
    <w:p w14:paraId="14E1C36C" w14:textId="77777777" w:rsidR="00214AF3" w:rsidRPr="00214AF3" w:rsidRDefault="00214AF3" w:rsidP="00214AF3">
      <w:pPr>
        <w:spacing w:after="0" w:line="276" w:lineRule="auto"/>
        <w:jc w:val="both"/>
        <w:rPr>
          <w:rFonts w:asciiTheme="majorHAnsi" w:eastAsia="Arial" w:hAnsiTheme="majorHAnsi" w:cstheme="majorHAnsi"/>
          <w:sz w:val="20"/>
          <w:szCs w:val="20"/>
        </w:rPr>
      </w:pPr>
    </w:p>
    <w:p w14:paraId="50256D95" w14:textId="77777777" w:rsid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</w:p>
    <w:p w14:paraId="3412D210" w14:textId="31A98A25" w:rsidR="00214AF3" w:rsidRP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 xml:space="preserve">……………………………..…………… </w:t>
      </w:r>
    </w:p>
    <w:p w14:paraId="511182C2" w14:textId="77777777" w:rsidR="00214AF3" w:rsidRP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Data i podpis Wykonawcy</w:t>
      </w:r>
    </w:p>
    <w:p w14:paraId="27D2293D" w14:textId="77777777" w:rsidR="00214AF3" w:rsidRPr="00214AF3" w:rsidRDefault="00214AF3" w:rsidP="00214AF3">
      <w:pPr>
        <w:spacing w:after="0" w:line="240" w:lineRule="auto"/>
        <w:ind w:left="708"/>
        <w:jc w:val="both"/>
        <w:rPr>
          <w:rFonts w:asciiTheme="majorHAnsi" w:eastAsia="Arial" w:hAnsiTheme="majorHAnsi" w:cstheme="majorHAnsi"/>
          <w:sz w:val="20"/>
          <w:szCs w:val="20"/>
        </w:rPr>
      </w:pPr>
    </w:p>
    <w:p w14:paraId="4484DE0E" w14:textId="77777777" w:rsidR="00214AF3" w:rsidRPr="00214AF3" w:rsidRDefault="00214AF3" w:rsidP="00214AF3">
      <w:pPr>
        <w:autoSpaceDE w:val="0"/>
        <w:autoSpaceDN w:val="0"/>
        <w:adjustRightInd w:val="0"/>
        <w:spacing w:after="0" w:line="240" w:lineRule="auto"/>
        <w:rPr>
          <w:rFonts w:asciiTheme="majorHAnsi" w:eastAsiaTheme="minorEastAsia" w:hAnsiTheme="majorHAnsi" w:cstheme="majorHAnsi"/>
          <w:sz w:val="20"/>
          <w:szCs w:val="20"/>
        </w:rPr>
      </w:pPr>
      <w:r w:rsidRPr="00214AF3">
        <w:rPr>
          <w:rFonts w:asciiTheme="majorHAnsi" w:eastAsiaTheme="minorEastAsia" w:hAnsiTheme="majorHAnsi" w:cstheme="majorHAnsi"/>
          <w:sz w:val="20"/>
          <w:szCs w:val="20"/>
        </w:rPr>
        <w:t xml:space="preserve">Oświadczam*, że posiadam powiązania kapitałowe lub osobowe z Zamawiającym, określone w pkt ... powyżej. </w:t>
      </w:r>
    </w:p>
    <w:p w14:paraId="38479135" w14:textId="77777777" w:rsidR="00214AF3" w:rsidRPr="00214AF3" w:rsidRDefault="00214AF3" w:rsidP="00214AF3">
      <w:pPr>
        <w:autoSpaceDE w:val="0"/>
        <w:autoSpaceDN w:val="0"/>
        <w:adjustRightInd w:val="0"/>
        <w:spacing w:after="0" w:line="240" w:lineRule="auto"/>
        <w:ind w:firstLine="4678"/>
        <w:rPr>
          <w:rFonts w:asciiTheme="majorHAnsi" w:eastAsiaTheme="minorEastAsia" w:hAnsiTheme="majorHAnsi" w:cstheme="majorHAnsi"/>
          <w:sz w:val="20"/>
          <w:szCs w:val="20"/>
        </w:rPr>
      </w:pPr>
    </w:p>
    <w:p w14:paraId="2C9A7B17" w14:textId="77777777" w:rsid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</w:p>
    <w:p w14:paraId="025FD636" w14:textId="77777777" w:rsidR="00214AF3" w:rsidRP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</w:p>
    <w:p w14:paraId="3D70FD38" w14:textId="77777777" w:rsidR="00214AF3" w:rsidRP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 xml:space="preserve">……………………………..…………… </w:t>
      </w:r>
    </w:p>
    <w:p w14:paraId="32AF1B58" w14:textId="77777777" w:rsidR="00214AF3" w:rsidRPr="00214AF3" w:rsidRDefault="00214AF3" w:rsidP="00214AF3">
      <w:pPr>
        <w:spacing w:after="0" w:line="276" w:lineRule="auto"/>
        <w:jc w:val="right"/>
        <w:rPr>
          <w:rFonts w:asciiTheme="majorHAnsi" w:eastAsia="Arial" w:hAnsiTheme="majorHAnsi" w:cstheme="majorHAnsi"/>
          <w:sz w:val="20"/>
          <w:szCs w:val="20"/>
        </w:rPr>
      </w:pPr>
      <w:r w:rsidRPr="00214AF3">
        <w:rPr>
          <w:rFonts w:asciiTheme="majorHAnsi" w:eastAsia="Arial" w:hAnsiTheme="majorHAnsi" w:cstheme="majorHAnsi"/>
          <w:sz w:val="20"/>
          <w:szCs w:val="20"/>
        </w:rPr>
        <w:t>Data i podpis Wykonawcy</w:t>
      </w:r>
    </w:p>
    <w:p w14:paraId="02B8DC2F" w14:textId="77777777" w:rsidR="00214AF3" w:rsidRPr="00214AF3" w:rsidRDefault="00214AF3" w:rsidP="00214AF3">
      <w:pPr>
        <w:autoSpaceDE w:val="0"/>
        <w:autoSpaceDN w:val="0"/>
        <w:adjustRightInd w:val="0"/>
        <w:spacing w:after="0" w:line="240" w:lineRule="auto"/>
        <w:ind w:firstLine="4678"/>
        <w:rPr>
          <w:rFonts w:asciiTheme="majorHAnsi" w:eastAsiaTheme="minorEastAsia" w:hAnsiTheme="majorHAnsi" w:cstheme="majorHAnsi"/>
          <w:sz w:val="20"/>
          <w:szCs w:val="20"/>
        </w:rPr>
      </w:pPr>
    </w:p>
    <w:p w14:paraId="08E3A90E" w14:textId="77777777" w:rsidR="00214AF3" w:rsidRPr="00214AF3" w:rsidRDefault="00214AF3" w:rsidP="00214AF3">
      <w:pPr>
        <w:autoSpaceDE w:val="0"/>
        <w:autoSpaceDN w:val="0"/>
        <w:adjustRightInd w:val="0"/>
        <w:spacing w:after="0" w:line="240" w:lineRule="auto"/>
        <w:rPr>
          <w:rFonts w:asciiTheme="majorHAnsi" w:eastAsiaTheme="minorEastAsia" w:hAnsiTheme="majorHAnsi" w:cstheme="majorHAnsi"/>
          <w:sz w:val="20"/>
          <w:szCs w:val="20"/>
        </w:rPr>
      </w:pPr>
      <w:r w:rsidRPr="00214AF3">
        <w:rPr>
          <w:rFonts w:asciiTheme="majorHAnsi" w:eastAsiaTheme="minorEastAsia" w:hAnsiTheme="majorHAnsi" w:cstheme="majorHAnsi"/>
          <w:sz w:val="20"/>
          <w:szCs w:val="20"/>
        </w:rPr>
        <w:t>* Należy wypełnić odpowiednie oświadczenie</w:t>
      </w:r>
    </w:p>
    <w:p w14:paraId="563BB907" w14:textId="77777777" w:rsidR="003D3A17" w:rsidRDefault="003D3A17" w:rsidP="005509B1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15766ECC" w14:textId="77777777" w:rsidR="00214AF3" w:rsidRDefault="00214AF3" w:rsidP="005509B1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403D8752" w14:textId="77777777" w:rsidR="00214AF3" w:rsidRDefault="00214AF3" w:rsidP="005509B1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14CA683B" w14:textId="77777777" w:rsidR="00214AF3" w:rsidRPr="00214AF3" w:rsidRDefault="00214AF3" w:rsidP="00F30CAB">
      <w:pPr>
        <w:spacing w:line="276" w:lineRule="auto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</w:p>
    <w:p w14:paraId="29DF11E4" w14:textId="337BCAB1" w:rsidR="003D3A17" w:rsidRDefault="003D3A17" w:rsidP="003D3A17">
      <w:pPr>
        <w:spacing w:line="276" w:lineRule="auto"/>
        <w:jc w:val="righ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8724F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lastRenderedPageBreak/>
        <w:t xml:space="preserve">Załącznik nr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3</w:t>
      </w:r>
      <w:r w:rsidRPr="008724F3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do Zapytania Ofertowego</w:t>
      </w:r>
    </w:p>
    <w:p w14:paraId="6D1DA822" w14:textId="77777777" w:rsidR="005509B1" w:rsidRDefault="005509B1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0FA76573" w14:textId="77777777" w:rsidR="00214AF3" w:rsidRDefault="00214AF3" w:rsidP="00642CC0">
      <w:pPr>
        <w:spacing w:line="276" w:lineRule="auto"/>
        <w:jc w:val="both"/>
        <w:rPr>
          <w:rFonts w:asciiTheme="majorHAnsi" w:hAnsiTheme="majorHAnsi" w:cstheme="majorHAnsi"/>
          <w:b/>
          <w:bCs/>
        </w:rPr>
      </w:pPr>
    </w:p>
    <w:p w14:paraId="55BA9B5E" w14:textId="77777777" w:rsidR="003D3A17" w:rsidRDefault="003D3A17" w:rsidP="003D3A17">
      <w:pPr>
        <w:jc w:val="center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t>Klauzula informacyjna z art. 13 RODO</w:t>
      </w:r>
    </w:p>
    <w:p w14:paraId="0869572B" w14:textId="77777777" w:rsidR="00214AF3" w:rsidRPr="00233028" w:rsidRDefault="00214AF3" w:rsidP="003D3A17">
      <w:pPr>
        <w:jc w:val="center"/>
        <w:rPr>
          <w:rFonts w:ascii="Times New Roman" w:hAnsi="Times New Roman"/>
          <w:b/>
          <w:bCs/>
        </w:rPr>
      </w:pPr>
    </w:p>
    <w:p w14:paraId="72E74CB2" w14:textId="77777777" w:rsidR="003D3A17" w:rsidRPr="00233028" w:rsidRDefault="003D3A17" w:rsidP="003D3A17">
      <w:pPr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Zgodnie z art. 13 ust 1 i 2 rozporządzenia Parlamentu Europejskiego i Rady (UE) 2016/679 z dnia 27 kwietnia 2016 r. w sprawie ochrony osób fizycznych w związku z przetwarzaniem danych osobowych </w:t>
      </w:r>
      <w:r w:rsidRPr="00233028">
        <w:rPr>
          <w:rFonts w:ascii="Times New Roman" w:hAnsi="Times New Roman"/>
        </w:rPr>
        <w:br/>
        <w:t xml:space="preserve">i w sprawie swobodnego przepływu takich danych oraz uchylenia dyrektywy 95/46/WE (ogólne rozporządzenie o ochronie danych (Dz.Urz.UE L 119 z 04.05.2016, str. 1), dalej „RODO”, informuję, że: </w:t>
      </w:r>
    </w:p>
    <w:p w14:paraId="2E7649EB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1) Administratorem danych osobowych jest Karkonoski Park Narodowy z siedzibą w Jeleniej Górze ul. </w:t>
      </w:r>
      <w:r>
        <w:rPr>
          <w:rFonts w:ascii="Times New Roman" w:hAnsi="Times New Roman"/>
        </w:rPr>
        <w:t>Cieplicka 196</w:t>
      </w:r>
      <w:r w:rsidRPr="00233028">
        <w:rPr>
          <w:rFonts w:ascii="Times New Roman" w:hAnsi="Times New Roman"/>
        </w:rPr>
        <w:t xml:space="preserve">; 58-570 Jelenia Góra. </w:t>
      </w:r>
    </w:p>
    <w:p w14:paraId="0AFE7C97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2) Inspektorem ochrony danych osobowych w Karkonoskim Parku Narodowym z siedzibą w Jeleniej Górze jest: Leszek Wierzbicki; </w:t>
      </w:r>
      <w:hyperlink r:id="rId8" w:history="1">
        <w:r w:rsidRPr="00233028">
          <w:rPr>
            <w:rStyle w:val="Hipercze"/>
            <w:rFonts w:ascii="Times New Roman" w:hAnsi="Times New Roman"/>
          </w:rPr>
          <w:t>ido@kpnmab.pl</w:t>
        </w:r>
      </w:hyperlink>
      <w:r w:rsidRPr="00233028">
        <w:rPr>
          <w:rFonts w:ascii="Times New Roman" w:hAnsi="Times New Roman"/>
        </w:rPr>
        <w:t xml:space="preserve">. </w:t>
      </w:r>
    </w:p>
    <w:p w14:paraId="5FFE5384" w14:textId="1652F0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3) Wskazane dane osobowe przez Wykonawcę przetwarzane będą na podstawie art. 6 ust. 1 lit.c RODO w celu związanym z postepowaniem o udzielenie zamówienia publicznego, prowadzonego w trybie zapytania cenowego dla zamówienia publicznego o wartości nieprzekraczającej kwoty </w:t>
      </w:r>
      <w:r>
        <w:rPr>
          <w:rFonts w:ascii="Times New Roman" w:hAnsi="Times New Roman"/>
        </w:rPr>
        <w:t>1</w:t>
      </w:r>
      <w:r w:rsidR="00C774EA">
        <w:rPr>
          <w:rFonts w:ascii="Times New Roman" w:hAnsi="Times New Roman"/>
        </w:rPr>
        <w:t>7</w:t>
      </w:r>
      <w:r>
        <w:rPr>
          <w:rFonts w:ascii="Times New Roman" w:hAnsi="Times New Roman"/>
        </w:rPr>
        <w:t>0</w:t>
      </w:r>
      <w:r w:rsidR="00C774E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000,00 zł</w:t>
      </w:r>
      <w:r w:rsidRPr="00233028">
        <w:rPr>
          <w:rFonts w:ascii="Times New Roman" w:hAnsi="Times New Roman"/>
        </w:rPr>
        <w:t xml:space="preserve">. </w:t>
      </w:r>
    </w:p>
    <w:p w14:paraId="3AD6E4AB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4) Wskazane dane osobowe będą przechowywane, zgodnie z art. </w:t>
      </w:r>
      <w:r>
        <w:rPr>
          <w:rFonts w:ascii="Times New Roman" w:hAnsi="Times New Roman"/>
        </w:rPr>
        <w:t>78</w:t>
      </w:r>
      <w:r w:rsidRPr="00233028">
        <w:rPr>
          <w:rFonts w:ascii="Times New Roman" w:hAnsi="Times New Roman"/>
        </w:rPr>
        <w:t xml:space="preserve"> ust. 1 ustawy Pzp, przez okres </w:t>
      </w:r>
      <w:r w:rsidRPr="00233028">
        <w:rPr>
          <w:rFonts w:ascii="Times New Roman" w:hAnsi="Times New Roman"/>
        </w:rPr>
        <w:br/>
      </w:r>
      <w:r>
        <w:rPr>
          <w:rFonts w:ascii="Times New Roman" w:hAnsi="Times New Roman"/>
        </w:rPr>
        <w:t>4</w:t>
      </w:r>
      <w:r w:rsidRPr="00233028">
        <w:rPr>
          <w:rFonts w:ascii="Times New Roman" w:hAnsi="Times New Roman"/>
        </w:rPr>
        <w:t xml:space="preserve"> lat od dnia zakończenia postepowania o udzielenie zamówienia </w:t>
      </w:r>
    </w:p>
    <w:p w14:paraId="610F354F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5) Obowiązek podania przez Wykonawcę danych osobowych bezpośrednio Państwa dotyczących jest wymogiem ustawowym określonym w przepisach ustawy Pzp, związanym z udziałem w postepowaniu o udzielenie zamówienia publicznego; </w:t>
      </w:r>
    </w:p>
    <w:p w14:paraId="1F7CF297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6) W odniesieniu do Państwa danych osobowych decyzje nie będą podejmowane w sposób zautomatyzowany, stosownie do art. 22 RODO, posiadają Państwo: </w:t>
      </w:r>
    </w:p>
    <w:p w14:paraId="17734AFF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a. (Na podstawie art. 15 RODO) prawo dostępu do danych osobowych Państwa dotyczących, </w:t>
      </w:r>
    </w:p>
    <w:p w14:paraId="3D10DEB2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b. (Na podstawie art. 16 RODO) prawo do sprostowania Państwa danych osobowych, skorzystanie </w:t>
      </w:r>
      <w:r w:rsidRPr="00233028">
        <w:rPr>
          <w:rFonts w:ascii="Times New Roman" w:hAnsi="Times New Roman"/>
        </w:rPr>
        <w:br/>
        <w:t xml:space="preserve">z praw do sprostowania nie może skutkować zmianą wyniku postepowania o udzielenie zamówienia publicznego ani zmianą postanowień umowy w zakresie niezgodnym z ustawą Pzp oraz nie może naruszać integralności protokołu oraz jego załączników, </w:t>
      </w:r>
    </w:p>
    <w:p w14:paraId="4B3C2622" w14:textId="77777777" w:rsidR="003D3A17" w:rsidRPr="009D3D46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>c. (Na podstawie art. 18 RODO) prawo żądania od administratora ograniczenia przetwarzania danych osobowych z zastrzeżeniem przypadków, o których mowa w art. 18 ust. 2 RODO, prawo do ograniczenia przetwarzania nie ma zastosowania w odniesieniu do przechowywania, w celu zapewnienia korzystania ze środków ochrony</w:t>
      </w:r>
      <w:r>
        <w:rPr>
          <w:rFonts w:ascii="Times New Roman" w:hAnsi="Times New Roman"/>
        </w:rPr>
        <w:t xml:space="preserve"> </w:t>
      </w:r>
      <w:r w:rsidRPr="009D3D46">
        <w:rPr>
          <w:rFonts w:ascii="Times New Roman" w:hAnsi="Times New Roman"/>
        </w:rPr>
        <w:t>prawnej lub w celu ochrony praw innej osoby fizycznej lub prawnej, lub z uwagi na ważne względy interesu publicznego Unii Europejskiej lub państwa członkowskiego,</w:t>
      </w:r>
    </w:p>
    <w:p w14:paraId="5D8FCD87" w14:textId="77777777" w:rsidR="003D3A17" w:rsidRDefault="003D3A17" w:rsidP="003D3A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 w:rsidRPr="009D3D46">
        <w:rPr>
          <w:rFonts w:ascii="Times New Roman" w:hAnsi="Times New Roman"/>
        </w:rPr>
        <w:t xml:space="preserve"> prawo do wniesienia skargi do Prezesa Urzędu Ochrony Danych Osobowych, gdy osoba fizyczna uzna, że przetwarzanie danych osobowych jej dotyczących narusza przepisy RODO;</w:t>
      </w:r>
      <w:r w:rsidRPr="00233028">
        <w:rPr>
          <w:rFonts w:ascii="Times New Roman" w:hAnsi="Times New Roman"/>
        </w:rPr>
        <w:t xml:space="preserve"> </w:t>
      </w:r>
    </w:p>
    <w:p w14:paraId="70CC9273" w14:textId="77777777" w:rsidR="003D3A17" w:rsidRPr="009D3D46" w:rsidRDefault="003D3A17" w:rsidP="003D3A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7) </w:t>
      </w:r>
      <w:r w:rsidRPr="009D3D46">
        <w:rPr>
          <w:rFonts w:ascii="Times New Roman" w:hAnsi="Times New Roman"/>
        </w:rPr>
        <w:t>Osobie fizycznej nie przysługuje :</w:t>
      </w:r>
    </w:p>
    <w:p w14:paraId="731B40E2" w14:textId="77777777" w:rsidR="003D3A17" w:rsidRPr="009D3D46" w:rsidRDefault="003D3A17" w:rsidP="003D3A1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w związku z art. 17 ust. 3 lit. b, d lub e RODO prawo do usunięcia danych osobowych;</w:t>
      </w:r>
    </w:p>
    <w:p w14:paraId="779508B9" w14:textId="77777777" w:rsidR="003D3A17" w:rsidRPr="009D3D46" w:rsidRDefault="003D3A17" w:rsidP="003D3A1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prawo do przenoszenia danych osobowych, o którym mowa w art. 20 RODO;</w:t>
      </w:r>
    </w:p>
    <w:p w14:paraId="2B7C8D55" w14:textId="77777777" w:rsidR="003D3A17" w:rsidRPr="009D3D46" w:rsidRDefault="003D3A17" w:rsidP="003D3A17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na podstawie art. 21 RODO prawo sprzeciwu, wobec przetwarzania danych osobowych, gdyż podstawą prawną przetwarzania danych osobowych osób fizycznych jest art. 6 ust. 1 lit. c RODO.</w:t>
      </w:r>
    </w:p>
    <w:p w14:paraId="6446AD8C" w14:textId="6936509A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8) </w:t>
      </w:r>
      <w:r w:rsidRPr="009D3D46">
        <w:rPr>
          <w:rFonts w:ascii="Times New Roman" w:hAnsi="Times New Roman"/>
        </w:rPr>
        <w:t xml:space="preserve">Osobie fizycznej przysługuje prawo wniesienia skargi do organu nadzorczego na niezgodne z RODO przetwarzanie danych osobowych przez administratora. Organem właściwym dla przedmiotowej skargi jest Urząd Ochrony Danych Osobowych, </w:t>
      </w:r>
      <w:r w:rsidR="00C774EA" w:rsidRPr="00C774EA">
        <w:rPr>
          <w:rFonts w:ascii="Times New Roman" w:hAnsi="Times New Roman"/>
        </w:rPr>
        <w:t>ul. S. Moniuszki 1A, 00-014 Warszawa.</w:t>
      </w:r>
    </w:p>
    <w:p w14:paraId="067CD27E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</w:p>
    <w:p w14:paraId="204D4A8B" w14:textId="77777777" w:rsidR="00F30CAB" w:rsidRDefault="00F30CAB" w:rsidP="003D3A17">
      <w:pPr>
        <w:spacing w:after="0"/>
        <w:jc w:val="both"/>
        <w:rPr>
          <w:rFonts w:ascii="Times New Roman" w:hAnsi="Times New Roman"/>
          <w:b/>
          <w:bCs/>
        </w:rPr>
      </w:pPr>
    </w:p>
    <w:p w14:paraId="7DA3DE32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lastRenderedPageBreak/>
        <w:t xml:space="preserve">Informacja odnosząca się do zamiaru wykonania zamówienia z udziału podwykonawców: </w:t>
      </w:r>
    </w:p>
    <w:p w14:paraId="12902DBC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  <w:b/>
          <w:bCs/>
        </w:rPr>
      </w:pPr>
    </w:p>
    <w:p w14:paraId="40374BA8" w14:textId="77777777" w:rsidR="003D3A17" w:rsidRPr="00233028" w:rsidRDefault="003D3A17" w:rsidP="003D3A17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Wykonawca, który powołuje się na zasoby innych podmiotów i/lub zamierza powierzyć wykonanie części zamówienia składa oświadczenie w zakresie wypełnienia obowiązków informacyjnych przewidzianych w art. 13 lub art. 14 RODO: 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233028">
        <w:rPr>
          <w:rFonts w:ascii="Times New Roman" w:hAnsi="Times New Roman"/>
        </w:rPr>
        <w:br/>
        <w:t xml:space="preserve">w niniejszym postępowaniu. </w:t>
      </w:r>
    </w:p>
    <w:p w14:paraId="245E3503" w14:textId="77777777" w:rsidR="003D3A17" w:rsidRPr="00233028" w:rsidRDefault="003D3A17" w:rsidP="003D3A17">
      <w:pPr>
        <w:rPr>
          <w:rFonts w:ascii="Times New Roman" w:hAnsi="Times New Roman"/>
        </w:rPr>
      </w:pPr>
    </w:p>
    <w:p w14:paraId="4D248AC8" w14:textId="77777777" w:rsidR="003D3A17" w:rsidRPr="00233028" w:rsidRDefault="003D3A17" w:rsidP="003D3A17">
      <w:pPr>
        <w:jc w:val="right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…………………………………………………………………………………………. </w:t>
      </w:r>
    </w:p>
    <w:p w14:paraId="0DECFA91" w14:textId="77777777" w:rsidR="003D3A17" w:rsidRPr="00233028" w:rsidRDefault="003D3A17" w:rsidP="003D3A17">
      <w:pPr>
        <w:ind w:left="2832" w:firstLine="708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Data i </w:t>
      </w:r>
      <w:r w:rsidRPr="00233028">
        <w:rPr>
          <w:rFonts w:ascii="Times New Roman" w:hAnsi="Times New Roman"/>
          <w:i/>
          <w:iCs/>
        </w:rPr>
        <w:t xml:space="preserve">podpis </w:t>
      </w:r>
      <w:r>
        <w:rPr>
          <w:rFonts w:ascii="Times New Roman" w:hAnsi="Times New Roman"/>
          <w:i/>
          <w:iCs/>
        </w:rPr>
        <w:t>W</w:t>
      </w:r>
      <w:r w:rsidRPr="00233028">
        <w:rPr>
          <w:rFonts w:ascii="Times New Roman" w:hAnsi="Times New Roman"/>
          <w:i/>
          <w:iCs/>
        </w:rPr>
        <w:t>ykonawcy</w:t>
      </w:r>
    </w:p>
    <w:p w14:paraId="57555355" w14:textId="77777777" w:rsidR="003D3A17" w:rsidRPr="00BC6D91" w:rsidRDefault="003D3A17" w:rsidP="003D3A17">
      <w:pPr>
        <w:pStyle w:val="Akapitzlist"/>
        <w:ind w:left="708"/>
        <w:jc w:val="both"/>
        <w:rPr>
          <w:rFonts w:ascii="Times New Roman" w:hAnsi="Times New Roman"/>
        </w:rPr>
      </w:pPr>
    </w:p>
    <w:p w14:paraId="57B0C496" w14:textId="434A74D9" w:rsidR="0071527D" w:rsidRPr="008B6A58" w:rsidRDefault="0071527D" w:rsidP="00FA6556">
      <w:pPr>
        <w:spacing w:line="276" w:lineRule="auto"/>
        <w:jc w:val="both"/>
        <w:rPr>
          <w:rFonts w:asciiTheme="majorHAnsi" w:hAnsiTheme="majorHAnsi" w:cstheme="majorHAnsi"/>
        </w:rPr>
      </w:pPr>
    </w:p>
    <w:sectPr w:rsidR="0071527D" w:rsidRPr="008B6A58" w:rsidSect="00DE153E">
      <w:footerReference w:type="default" r:id="rId9"/>
      <w:headerReference w:type="first" r:id="rId10"/>
      <w:footerReference w:type="first" r:id="rId11"/>
      <w:pgSz w:w="11906" w:h="16838" w:code="257"/>
      <w:pgMar w:top="1417" w:right="1417" w:bottom="1417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7540B" w14:textId="77777777" w:rsidR="00F13850" w:rsidRDefault="00F13850" w:rsidP="00FD16F5">
      <w:pPr>
        <w:spacing w:after="0" w:line="240" w:lineRule="auto"/>
      </w:pPr>
      <w:r>
        <w:separator/>
      </w:r>
    </w:p>
  </w:endnote>
  <w:endnote w:type="continuationSeparator" w:id="0">
    <w:p w14:paraId="53A4136F" w14:textId="77777777" w:rsidR="00F13850" w:rsidRDefault="00F13850" w:rsidP="00FD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yriad Pro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133893"/>
      <w:docPartObj>
        <w:docPartGallery w:val="Page Numbers (Bottom of Page)"/>
        <w:docPartUnique/>
      </w:docPartObj>
    </w:sdtPr>
    <w:sdtEndPr/>
    <w:sdtContent>
      <w:p w14:paraId="7EE216CB" w14:textId="5E9D6C67" w:rsidR="00E016DC" w:rsidRDefault="00E016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CAB">
          <w:rPr>
            <w:noProof/>
          </w:rPr>
          <w:t>7</w:t>
        </w:r>
        <w:r>
          <w:fldChar w:fldCharType="end"/>
        </w:r>
      </w:p>
    </w:sdtContent>
  </w:sdt>
  <w:p w14:paraId="2F9E1DEB" w14:textId="77777777" w:rsidR="000123A0" w:rsidRDefault="0001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4602295"/>
      <w:docPartObj>
        <w:docPartGallery w:val="Page Numbers (Bottom of Page)"/>
        <w:docPartUnique/>
      </w:docPartObj>
    </w:sdtPr>
    <w:sdtEndPr/>
    <w:sdtContent>
      <w:p w14:paraId="5E664F34" w14:textId="1E2DDE7D" w:rsidR="008B6A58" w:rsidRDefault="008B6A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CAB">
          <w:rPr>
            <w:noProof/>
          </w:rPr>
          <w:t>1</w:t>
        </w:r>
        <w:r>
          <w:fldChar w:fldCharType="end"/>
        </w:r>
      </w:p>
    </w:sdtContent>
  </w:sdt>
  <w:p w14:paraId="7C8F0C2E" w14:textId="508D78F6" w:rsidR="000123A0" w:rsidRDefault="000123A0" w:rsidP="00DE153E">
    <w:pPr>
      <w:pStyle w:val="Stopka"/>
      <w:spacing w:after="8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38593" w14:textId="77777777" w:rsidR="00F13850" w:rsidRDefault="00F13850" w:rsidP="00FD16F5">
      <w:pPr>
        <w:spacing w:after="0" w:line="240" w:lineRule="auto"/>
      </w:pPr>
      <w:r>
        <w:separator/>
      </w:r>
    </w:p>
  </w:footnote>
  <w:footnote w:type="continuationSeparator" w:id="0">
    <w:p w14:paraId="1AE14F65" w14:textId="77777777" w:rsidR="00F13850" w:rsidRDefault="00F13850" w:rsidP="00FD16F5">
      <w:pPr>
        <w:spacing w:after="0" w:line="240" w:lineRule="auto"/>
      </w:pPr>
      <w:r>
        <w:continuationSeparator/>
      </w:r>
    </w:p>
  </w:footnote>
  <w:footnote w:id="1">
    <w:p w14:paraId="03CAC5B8" w14:textId="1D942514" w:rsidR="002B6D39" w:rsidRPr="002B6D39" w:rsidRDefault="002B6D39" w:rsidP="002B6D39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2B6EA3">
        <w:rPr>
          <w:rFonts w:cs="Calibr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B9358A9" w14:textId="2B719577" w:rsidR="002B6D39" w:rsidRPr="002B6EA3" w:rsidRDefault="002B6D39" w:rsidP="002B6D39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1)wykonawcę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392CC1" w14:textId="3F7FCA73" w:rsidR="002B6D39" w:rsidRPr="002B6EA3" w:rsidRDefault="002B6D39" w:rsidP="002B6D39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2)wykonawcę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76C973" w14:textId="776C8762" w:rsidR="002B6D39" w:rsidRPr="002B6EA3" w:rsidRDefault="002B6D39" w:rsidP="002B6D39">
      <w:pPr>
        <w:jc w:val="both"/>
        <w:rPr>
          <w:rFonts w:cs="Calibri"/>
          <w:sz w:val="16"/>
          <w:szCs w:val="16"/>
        </w:rPr>
      </w:pPr>
      <w:r w:rsidRPr="002B6EA3">
        <w:rPr>
          <w:rFonts w:cs="Calibri"/>
          <w:sz w:val="16"/>
          <w:szCs w:val="16"/>
        </w:rPr>
        <w:t>3)wykonawcę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256308A" w14:textId="5C1AF261" w:rsidR="002B6D39" w:rsidRDefault="002B6D3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5EDA" w14:textId="73D3490F" w:rsidR="000123A0" w:rsidRPr="00610C1B" w:rsidRDefault="004E359B" w:rsidP="00DE153E">
    <w:pPr>
      <w:pStyle w:val="Nagwek7"/>
      <w:tabs>
        <w:tab w:val="clear" w:pos="0"/>
      </w:tabs>
      <w:spacing w:before="240" w:after="120" w:line="216" w:lineRule="auto"/>
      <w:ind w:left="0" w:firstLine="0"/>
      <w:rPr>
        <w:rFonts w:ascii="Lato" w:hAnsi="Lato" w:cs="Myriad Pro"/>
        <w:b w:val="0"/>
        <w:color w:val="7F9F19"/>
        <w:szCs w:val="30"/>
      </w:rPr>
    </w:pPr>
    <w:r w:rsidRPr="00610C1B">
      <w:rPr>
        <w:rFonts w:ascii="Lato" w:hAnsi="Lato"/>
        <w:b w:val="0"/>
        <w:noProof/>
        <w:color w:val="7F9F19"/>
        <w:sz w:val="48"/>
        <w:lang w:eastAsia="pl-PL"/>
      </w:rPr>
      <w:drawing>
        <wp:anchor distT="0" distB="0" distL="114935" distR="114935" simplePos="0" relativeHeight="251656192" behindDoc="1" locked="0" layoutInCell="1" allowOverlap="1" wp14:anchorId="3AE0D052" wp14:editId="70BF3EA6">
          <wp:simplePos x="0" y="0"/>
          <wp:positionH relativeFrom="column">
            <wp:posOffset>-413385</wp:posOffset>
          </wp:positionH>
          <wp:positionV relativeFrom="paragraph">
            <wp:posOffset>86360</wp:posOffset>
          </wp:positionV>
          <wp:extent cx="941070" cy="941070"/>
          <wp:effectExtent l="0" t="0" r="0" b="0"/>
          <wp:wrapNone/>
          <wp:docPr id="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1070" cy="941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5380" w:rsidRPr="00610C1B">
      <w:rPr>
        <w:rFonts w:ascii="Lato" w:hAnsi="Lato" w:cs="Myriad Pro"/>
        <w:b w:val="0"/>
        <w:color w:val="7F9F19"/>
        <w:sz w:val="40"/>
        <w:szCs w:val="30"/>
      </w:rPr>
      <w:t>KARKONOSKI PARK NARODOWY</w:t>
    </w:r>
  </w:p>
  <w:tbl>
    <w:tblPr>
      <w:tblW w:w="0" w:type="auto"/>
      <w:tblInd w:w="1668" w:type="dxa"/>
      <w:tblLook w:val="04A0" w:firstRow="1" w:lastRow="0" w:firstColumn="1" w:lastColumn="0" w:noHBand="0" w:noVBand="1"/>
    </w:tblPr>
    <w:tblGrid>
      <w:gridCol w:w="3126"/>
      <w:gridCol w:w="2827"/>
    </w:tblGrid>
    <w:tr w:rsidR="00E25380" w:rsidRPr="00EB37D0" w14:paraId="45249463" w14:textId="77777777" w:rsidTr="00B41A62">
      <w:trPr>
        <w:trHeight w:val="714"/>
      </w:trPr>
      <w:tc>
        <w:tcPr>
          <w:tcW w:w="3126" w:type="dxa"/>
        </w:tcPr>
        <w:p w14:paraId="76ABBF56" w14:textId="15D8D1F7" w:rsidR="00E25380" w:rsidRPr="00B41A62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28"/>
              <w:szCs w:val="28"/>
            </w:rPr>
          </w:pP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ul. 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Cieplick</w:t>
          </w:r>
          <w:r w:rsidR="00663F9A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>a</w:t>
          </w:r>
          <w:r w:rsidR="004E359B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t xml:space="preserve"> 196</w:t>
          </w:r>
          <w:r w:rsidRPr="00B41A62">
            <w:rPr>
              <w:rFonts w:ascii="Calibri" w:hAnsi="Calibri" w:cs="Calibri"/>
              <w:b w:val="0"/>
              <w:color w:val="3B3838"/>
              <w:spacing w:val="6"/>
              <w:sz w:val="28"/>
              <w:szCs w:val="28"/>
            </w:rPr>
            <w:br/>
            <w:t>58-570 Jelenia Góra</w:t>
          </w:r>
        </w:p>
      </w:tc>
      <w:tc>
        <w:tcPr>
          <w:tcW w:w="2827" w:type="dxa"/>
        </w:tcPr>
        <w:p w14:paraId="35D846E5" w14:textId="77777777" w:rsidR="00E25380" w:rsidRPr="00EB37D0" w:rsidRDefault="00E25380" w:rsidP="00B41A62">
          <w:pPr>
            <w:pStyle w:val="Nagwek7"/>
            <w:tabs>
              <w:tab w:val="clear" w:pos="0"/>
              <w:tab w:val="left" w:pos="9506"/>
            </w:tabs>
            <w:spacing w:line="252" w:lineRule="auto"/>
            <w:ind w:left="0" w:firstLine="0"/>
            <w:jc w:val="left"/>
            <w:rPr>
              <w:b w:val="0"/>
              <w:color w:val="3B3838"/>
              <w:sz w:val="18"/>
              <w:szCs w:val="18"/>
              <w:lang w:val="en-US"/>
            </w:rPr>
          </w:pP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t>tel./fax +48 75 755 33 48</w:t>
          </w:r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 xml:space="preserve">e-mail: </w:t>
          </w:r>
          <w:hyperlink w:history="1">
            <w:r w:rsidRPr="00EB37D0">
              <w:rPr>
                <w:rFonts w:ascii="Calibri" w:hAnsi="Calibri" w:cs="Calibri"/>
                <w:b w:val="0"/>
                <w:color w:val="3B3838"/>
                <w:spacing w:val="6"/>
                <w:sz w:val="18"/>
                <w:szCs w:val="18"/>
                <w:lang w:val="en-US"/>
              </w:rPr>
              <w:t>sekretariat@kpnmab.pl</w:t>
            </w:r>
          </w:hyperlink>
          <w:r w:rsidRPr="00EB37D0">
            <w:rPr>
              <w:rFonts w:ascii="Calibri" w:hAnsi="Calibri" w:cs="Calibri"/>
              <w:b w:val="0"/>
              <w:color w:val="3B3838"/>
              <w:spacing w:val="6"/>
              <w:sz w:val="18"/>
              <w:szCs w:val="18"/>
              <w:lang w:val="en-US"/>
            </w:rPr>
            <w:br/>
            <w:t>www.kpnmab.pl</w:t>
          </w:r>
        </w:p>
      </w:tc>
    </w:tr>
  </w:tbl>
  <w:p w14:paraId="275D6199" w14:textId="51C5C9E4" w:rsidR="00E25380" w:rsidRPr="00E25380" w:rsidRDefault="004E359B" w:rsidP="00E25380">
    <w:pPr>
      <w:spacing w:after="360"/>
      <w:rPr>
        <w:sz w:val="16"/>
        <w:lang w:eastAsia="zh-CN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DA4BBB8" wp14:editId="01987B7B">
          <wp:simplePos x="0" y="0"/>
          <wp:positionH relativeFrom="column">
            <wp:posOffset>-901065</wp:posOffset>
          </wp:positionH>
          <wp:positionV relativeFrom="paragraph">
            <wp:posOffset>288290</wp:posOffset>
          </wp:positionV>
          <wp:extent cx="7560310" cy="72390"/>
          <wp:effectExtent l="0" t="0" r="0" b="0"/>
          <wp:wrapNone/>
          <wp:docPr id="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2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F65166"/>
    <w:multiLevelType w:val="hybridMultilevel"/>
    <w:tmpl w:val="24A059F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307B0"/>
    <w:multiLevelType w:val="hybridMultilevel"/>
    <w:tmpl w:val="7284A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C158A"/>
    <w:multiLevelType w:val="hybridMultilevel"/>
    <w:tmpl w:val="4AC263CC"/>
    <w:lvl w:ilvl="0" w:tplc="0DEEAF9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9E64E1C"/>
    <w:multiLevelType w:val="multilevel"/>
    <w:tmpl w:val="8AD8F4F6"/>
    <w:lvl w:ilvl="0">
      <w:start w:val="1"/>
      <w:numFmt w:val="lowerLetter"/>
      <w:lvlText w:val="%1)"/>
      <w:lvlJc w:val="left"/>
      <w:pPr>
        <w:ind w:left="1571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EFE2891"/>
    <w:multiLevelType w:val="hybridMultilevel"/>
    <w:tmpl w:val="B502AFD0"/>
    <w:lvl w:ilvl="0" w:tplc="3AE4A906">
      <w:start w:val="3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4452BD3"/>
    <w:multiLevelType w:val="hybridMultilevel"/>
    <w:tmpl w:val="9CB42B3A"/>
    <w:lvl w:ilvl="0" w:tplc="CC9AAABA">
      <w:start w:val="1"/>
      <w:numFmt w:val="decimal"/>
      <w:lvlText w:val="%1)"/>
      <w:lvlJc w:val="left"/>
      <w:pPr>
        <w:ind w:left="107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4CE1B23"/>
    <w:multiLevelType w:val="hybridMultilevel"/>
    <w:tmpl w:val="979E0B5A"/>
    <w:lvl w:ilvl="0" w:tplc="C9E03460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269443A0"/>
    <w:multiLevelType w:val="hybridMultilevel"/>
    <w:tmpl w:val="7CFAFF7E"/>
    <w:lvl w:ilvl="0" w:tplc="0A801290">
      <w:start w:val="1"/>
      <w:numFmt w:val="decimal"/>
      <w:lvlText w:val="%1."/>
      <w:lvlJc w:val="left"/>
      <w:pPr>
        <w:ind w:left="364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1D8254CE">
      <w:start w:val="1"/>
      <w:numFmt w:val="decimal"/>
      <w:lvlText w:val="%2)"/>
      <w:lvlJc w:val="left"/>
      <w:pPr>
        <w:ind w:left="644" w:hanging="360"/>
      </w:pPr>
      <w:rPr>
        <w:rFonts w:asciiTheme="minorHAnsi" w:eastAsia="Calibr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DBD6A88"/>
    <w:multiLevelType w:val="hybridMultilevel"/>
    <w:tmpl w:val="97D2C124"/>
    <w:lvl w:ilvl="0" w:tplc="25F224D6">
      <w:start w:val="1"/>
      <w:numFmt w:val="decimal"/>
      <w:lvlText w:val="%1."/>
      <w:lvlJc w:val="left"/>
      <w:pPr>
        <w:ind w:left="1065" w:hanging="7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20502"/>
    <w:multiLevelType w:val="hybridMultilevel"/>
    <w:tmpl w:val="2E060344"/>
    <w:lvl w:ilvl="0" w:tplc="801640E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23132F"/>
    <w:multiLevelType w:val="multilevel"/>
    <w:tmpl w:val="70ACDE72"/>
    <w:lvl w:ilvl="0">
      <w:start w:val="58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570"/>
      <w:numFmt w:val="decimal"/>
      <w:lvlText w:val="%1-%2"/>
      <w:lvlJc w:val="left"/>
      <w:pPr>
        <w:ind w:left="176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CB5353A"/>
    <w:multiLevelType w:val="hybridMultilevel"/>
    <w:tmpl w:val="940C0C6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05A43"/>
    <w:multiLevelType w:val="hybridMultilevel"/>
    <w:tmpl w:val="D4BA7E0E"/>
    <w:lvl w:ilvl="0" w:tplc="81946FB8">
      <w:start w:val="1"/>
      <w:numFmt w:val="lowerLetter"/>
      <w:lvlText w:val="%1)"/>
      <w:lvlJc w:val="left"/>
      <w:pPr>
        <w:ind w:left="1776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8CD1943"/>
    <w:multiLevelType w:val="hybridMultilevel"/>
    <w:tmpl w:val="54A250B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BC04DE4"/>
    <w:multiLevelType w:val="hybridMultilevel"/>
    <w:tmpl w:val="CFBE4200"/>
    <w:lvl w:ilvl="0" w:tplc="19B20ED6">
      <w:start w:val="10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ind w:left="5064" w:hanging="180"/>
      </w:pPr>
    </w:lvl>
  </w:abstractNum>
  <w:abstractNum w:abstractNumId="16" w15:restartNumberingAfterBreak="0">
    <w:nsid w:val="526F2E60"/>
    <w:multiLevelType w:val="hybridMultilevel"/>
    <w:tmpl w:val="71EE29BC"/>
    <w:lvl w:ilvl="0" w:tplc="A13ABC26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7" w15:restartNumberingAfterBreak="0">
    <w:nsid w:val="5B1622BC"/>
    <w:multiLevelType w:val="hybridMultilevel"/>
    <w:tmpl w:val="4E244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42DEA"/>
    <w:multiLevelType w:val="hybridMultilevel"/>
    <w:tmpl w:val="9C481E0A"/>
    <w:lvl w:ilvl="0" w:tplc="54DE2570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5DE324DA"/>
    <w:multiLevelType w:val="multilevel"/>
    <w:tmpl w:val="F29256E2"/>
    <w:lvl w:ilvl="0">
      <w:start w:val="1"/>
      <w:numFmt w:val="lowerLetter"/>
      <w:lvlText w:val="%1)"/>
      <w:lvlJc w:val="left"/>
      <w:pPr>
        <w:ind w:left="1571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F157D8B"/>
    <w:multiLevelType w:val="hybridMultilevel"/>
    <w:tmpl w:val="263642B0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F2DE0"/>
    <w:multiLevelType w:val="hybridMultilevel"/>
    <w:tmpl w:val="BA4EC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E015F"/>
    <w:multiLevelType w:val="hybridMultilevel"/>
    <w:tmpl w:val="72161AAA"/>
    <w:lvl w:ilvl="0" w:tplc="EE82A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000">
    <w:abstractNumId w:val="0"/>
  </w:num>
  <w:num w:numId="2" w16cid:durableId="730347765">
    <w:abstractNumId w:val="9"/>
  </w:num>
  <w:num w:numId="3" w16cid:durableId="1710644666">
    <w:abstractNumId w:val="20"/>
  </w:num>
  <w:num w:numId="4" w16cid:durableId="1824196923">
    <w:abstractNumId w:val="22"/>
  </w:num>
  <w:num w:numId="5" w16cid:durableId="1092046143">
    <w:abstractNumId w:val="8"/>
  </w:num>
  <w:num w:numId="6" w16cid:durableId="1142036930">
    <w:abstractNumId w:val="11"/>
  </w:num>
  <w:num w:numId="7" w16cid:durableId="1996571289">
    <w:abstractNumId w:val="6"/>
  </w:num>
  <w:num w:numId="8" w16cid:durableId="1684087111">
    <w:abstractNumId w:val="13"/>
  </w:num>
  <w:num w:numId="9" w16cid:durableId="1519275559">
    <w:abstractNumId w:val="15"/>
  </w:num>
  <w:num w:numId="10" w16cid:durableId="1780953057">
    <w:abstractNumId w:val="10"/>
  </w:num>
  <w:num w:numId="11" w16cid:durableId="101920010">
    <w:abstractNumId w:val="19"/>
  </w:num>
  <w:num w:numId="12" w16cid:durableId="1361200204">
    <w:abstractNumId w:val="19"/>
    <w:lvlOverride w:ilvl="0">
      <w:startOverride w:val="1"/>
    </w:lvlOverride>
  </w:num>
  <w:num w:numId="13" w16cid:durableId="1675452286">
    <w:abstractNumId w:val="4"/>
  </w:num>
  <w:num w:numId="14" w16cid:durableId="47148555">
    <w:abstractNumId w:val="4"/>
    <w:lvlOverride w:ilvl="0">
      <w:startOverride w:val="1"/>
    </w:lvlOverride>
  </w:num>
  <w:num w:numId="15" w16cid:durableId="709306657">
    <w:abstractNumId w:val="12"/>
  </w:num>
  <w:num w:numId="16" w16cid:durableId="1635595344">
    <w:abstractNumId w:val="3"/>
  </w:num>
  <w:num w:numId="17" w16cid:durableId="2100788740">
    <w:abstractNumId w:val="18"/>
  </w:num>
  <w:num w:numId="18" w16cid:durableId="1576085100">
    <w:abstractNumId w:val="7"/>
  </w:num>
  <w:num w:numId="19" w16cid:durableId="1452556639">
    <w:abstractNumId w:val="5"/>
  </w:num>
  <w:num w:numId="20" w16cid:durableId="1117068556">
    <w:abstractNumId w:val="17"/>
  </w:num>
  <w:num w:numId="21" w16cid:durableId="1877816984">
    <w:abstractNumId w:val="14"/>
  </w:num>
  <w:num w:numId="22" w16cid:durableId="2001732068">
    <w:abstractNumId w:val="2"/>
  </w:num>
  <w:num w:numId="23" w16cid:durableId="144663933">
    <w:abstractNumId w:val="16"/>
  </w:num>
  <w:num w:numId="24" w16cid:durableId="91292195">
    <w:abstractNumId w:val="1"/>
  </w:num>
  <w:num w:numId="25" w16cid:durableId="5512297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9B"/>
    <w:rsid w:val="000123A0"/>
    <w:rsid w:val="00045523"/>
    <w:rsid w:val="0005120D"/>
    <w:rsid w:val="0007776A"/>
    <w:rsid w:val="00084203"/>
    <w:rsid w:val="000B44C7"/>
    <w:rsid w:val="000B6F07"/>
    <w:rsid w:val="000C0977"/>
    <w:rsid w:val="000C4EEE"/>
    <w:rsid w:val="000E0593"/>
    <w:rsid w:val="00116482"/>
    <w:rsid w:val="00116DFF"/>
    <w:rsid w:val="001210CD"/>
    <w:rsid w:val="001C13F0"/>
    <w:rsid w:val="001D1E90"/>
    <w:rsid w:val="002023D9"/>
    <w:rsid w:val="00214AF3"/>
    <w:rsid w:val="00232C6A"/>
    <w:rsid w:val="002533FF"/>
    <w:rsid w:val="002858D0"/>
    <w:rsid w:val="00295AF4"/>
    <w:rsid w:val="002A0547"/>
    <w:rsid w:val="002B6D39"/>
    <w:rsid w:val="002D2315"/>
    <w:rsid w:val="002E60CD"/>
    <w:rsid w:val="002F6243"/>
    <w:rsid w:val="003411DD"/>
    <w:rsid w:val="00373F83"/>
    <w:rsid w:val="00373FFB"/>
    <w:rsid w:val="00374D75"/>
    <w:rsid w:val="003D3A17"/>
    <w:rsid w:val="003E081E"/>
    <w:rsid w:val="003E3BED"/>
    <w:rsid w:val="003F7AFD"/>
    <w:rsid w:val="00410C69"/>
    <w:rsid w:val="00410D8F"/>
    <w:rsid w:val="004110ED"/>
    <w:rsid w:val="00432ACA"/>
    <w:rsid w:val="00442603"/>
    <w:rsid w:val="004546EA"/>
    <w:rsid w:val="00455D20"/>
    <w:rsid w:val="00466E18"/>
    <w:rsid w:val="00487ADD"/>
    <w:rsid w:val="00497BED"/>
    <w:rsid w:val="004A5023"/>
    <w:rsid w:val="004B3841"/>
    <w:rsid w:val="004B5682"/>
    <w:rsid w:val="004E359B"/>
    <w:rsid w:val="00514A65"/>
    <w:rsid w:val="00520C1E"/>
    <w:rsid w:val="00522C27"/>
    <w:rsid w:val="00522F80"/>
    <w:rsid w:val="00541AEC"/>
    <w:rsid w:val="005509B1"/>
    <w:rsid w:val="00561249"/>
    <w:rsid w:val="00566609"/>
    <w:rsid w:val="005734DE"/>
    <w:rsid w:val="005A0B28"/>
    <w:rsid w:val="005C0087"/>
    <w:rsid w:val="005C6802"/>
    <w:rsid w:val="00610C1B"/>
    <w:rsid w:val="00624ABD"/>
    <w:rsid w:val="00642CC0"/>
    <w:rsid w:val="0065343D"/>
    <w:rsid w:val="00663F9A"/>
    <w:rsid w:val="006642E8"/>
    <w:rsid w:val="00686D81"/>
    <w:rsid w:val="006A0C3E"/>
    <w:rsid w:val="006A2820"/>
    <w:rsid w:val="006B282C"/>
    <w:rsid w:val="006C5AFB"/>
    <w:rsid w:val="006E74C3"/>
    <w:rsid w:val="0071527D"/>
    <w:rsid w:val="00727ED2"/>
    <w:rsid w:val="00791EAF"/>
    <w:rsid w:val="007A4EDA"/>
    <w:rsid w:val="007E7814"/>
    <w:rsid w:val="007F310A"/>
    <w:rsid w:val="008368F9"/>
    <w:rsid w:val="00850A3E"/>
    <w:rsid w:val="00861737"/>
    <w:rsid w:val="008724F3"/>
    <w:rsid w:val="00893525"/>
    <w:rsid w:val="008B6A58"/>
    <w:rsid w:val="008C51AE"/>
    <w:rsid w:val="008F524D"/>
    <w:rsid w:val="008F7B55"/>
    <w:rsid w:val="009344C7"/>
    <w:rsid w:val="009430F7"/>
    <w:rsid w:val="009448EB"/>
    <w:rsid w:val="009449EE"/>
    <w:rsid w:val="00957ED1"/>
    <w:rsid w:val="00973538"/>
    <w:rsid w:val="00975389"/>
    <w:rsid w:val="00981F76"/>
    <w:rsid w:val="009B3080"/>
    <w:rsid w:val="009B6BF1"/>
    <w:rsid w:val="009D1394"/>
    <w:rsid w:val="009D5E1B"/>
    <w:rsid w:val="00AA17AF"/>
    <w:rsid w:val="00AE3437"/>
    <w:rsid w:val="00AE564B"/>
    <w:rsid w:val="00B23189"/>
    <w:rsid w:val="00B41A62"/>
    <w:rsid w:val="00B4588F"/>
    <w:rsid w:val="00B5109F"/>
    <w:rsid w:val="00B603A5"/>
    <w:rsid w:val="00B918DF"/>
    <w:rsid w:val="00B95310"/>
    <w:rsid w:val="00BA0953"/>
    <w:rsid w:val="00BC6D91"/>
    <w:rsid w:val="00BE6982"/>
    <w:rsid w:val="00BF0F9C"/>
    <w:rsid w:val="00BF4235"/>
    <w:rsid w:val="00C00C9D"/>
    <w:rsid w:val="00C14444"/>
    <w:rsid w:val="00C1569C"/>
    <w:rsid w:val="00C46B60"/>
    <w:rsid w:val="00C75E51"/>
    <w:rsid w:val="00C774EA"/>
    <w:rsid w:val="00C93749"/>
    <w:rsid w:val="00CA5921"/>
    <w:rsid w:val="00CD4366"/>
    <w:rsid w:val="00CE16C7"/>
    <w:rsid w:val="00CF1EC5"/>
    <w:rsid w:val="00D27C12"/>
    <w:rsid w:val="00D36744"/>
    <w:rsid w:val="00D4261D"/>
    <w:rsid w:val="00D53EC8"/>
    <w:rsid w:val="00D879AD"/>
    <w:rsid w:val="00DC0E7F"/>
    <w:rsid w:val="00DE153E"/>
    <w:rsid w:val="00DE4B34"/>
    <w:rsid w:val="00DE67A6"/>
    <w:rsid w:val="00DE7D55"/>
    <w:rsid w:val="00DF14E0"/>
    <w:rsid w:val="00E016DC"/>
    <w:rsid w:val="00E25380"/>
    <w:rsid w:val="00E539E7"/>
    <w:rsid w:val="00E5430A"/>
    <w:rsid w:val="00E57ABD"/>
    <w:rsid w:val="00E73455"/>
    <w:rsid w:val="00E93478"/>
    <w:rsid w:val="00EB37D0"/>
    <w:rsid w:val="00EB3AB0"/>
    <w:rsid w:val="00ED16D4"/>
    <w:rsid w:val="00ED73C4"/>
    <w:rsid w:val="00F13850"/>
    <w:rsid w:val="00F1635E"/>
    <w:rsid w:val="00F30CAB"/>
    <w:rsid w:val="00FA6556"/>
    <w:rsid w:val="00FB18F9"/>
    <w:rsid w:val="00FB7DF5"/>
    <w:rsid w:val="00FD1433"/>
    <w:rsid w:val="00FD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97FF"/>
  <w15:chartTrackingRefBased/>
  <w15:docId w15:val="{8FE7F468-D6D3-4294-AECE-7020643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09B1"/>
    <w:pPr>
      <w:suppressAutoHyphens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FD16F5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6F5"/>
  </w:style>
  <w:style w:type="paragraph" w:styleId="Stopka">
    <w:name w:val="footer"/>
    <w:basedOn w:val="Normalny"/>
    <w:link w:val="StopkaZnak"/>
    <w:uiPriority w:val="99"/>
    <w:unhideWhenUsed/>
    <w:rsid w:val="00FD1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6F5"/>
  </w:style>
  <w:style w:type="character" w:customStyle="1" w:styleId="Nagwek7Znak">
    <w:name w:val="Nagłówek 7 Znak"/>
    <w:link w:val="Nagwek7"/>
    <w:rsid w:val="00FD16F5"/>
    <w:rPr>
      <w:rFonts w:ascii="Arial" w:eastAsia="Times New Roman" w:hAnsi="Arial" w:cs="Arial"/>
      <w:b/>
      <w:bCs/>
      <w:color w:val="008000"/>
      <w:sz w:val="36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FD16F5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zh-CN"/>
    </w:rPr>
  </w:style>
  <w:style w:type="character" w:customStyle="1" w:styleId="TekstpodstawowyZnak">
    <w:name w:val="Tekst podstawowy Znak"/>
    <w:link w:val="Tekstpodstawowy"/>
    <w:rsid w:val="00FD16F5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styleId="Hipercze">
    <w:name w:val="Hyperlink"/>
    <w:uiPriority w:val="99"/>
    <w:unhideWhenUsed/>
    <w:rsid w:val="000123A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60CD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116DF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25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07776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listą 1,maz_wyliczenie,opis dzialania,K-P_odwolanie,A_wyliczenie,Akapit z listą5,sw tekst,ISCG Numerowanie,lp1,L1,Numerowanie,List Paragraph,Średnia siatka 1 — akcent 21,Akapit z listą51,normalny tekst,T_SZ_List Paragraph,2 headi"/>
    <w:basedOn w:val="Normalny"/>
    <w:link w:val="AkapitzlistZnak"/>
    <w:uiPriority w:val="34"/>
    <w:qFormat/>
    <w:rsid w:val="00497BED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sw tekst Znak,ISCG Numerowanie Znak,lp1 Znak,L1 Znak,Numerowanie Znak,List Paragraph Znak,Akapit z listą51 Znak"/>
    <w:link w:val="Akapitzlist"/>
    <w:uiPriority w:val="34"/>
    <w:qFormat/>
    <w:locked/>
    <w:rsid w:val="00C46B60"/>
    <w:rPr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42CC0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rsid w:val="005509B1"/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pkt">
    <w:name w:val="pkt"/>
    <w:basedOn w:val="Normalny"/>
    <w:rsid w:val="005509B1"/>
    <w:pPr>
      <w:suppressAutoHyphens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509B1"/>
    <w:pPr>
      <w:widowControl w:val="0"/>
      <w:suppressAutoHyphens/>
      <w:overflowPunct w:val="0"/>
      <w:spacing w:after="120" w:line="480" w:lineRule="auto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C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C6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C6A"/>
    <w:rPr>
      <w:b/>
      <w:bCs/>
      <w:lang w:eastAsia="en-US"/>
    </w:rPr>
  </w:style>
  <w:style w:type="paragraph" w:styleId="Poprawka">
    <w:name w:val="Revision"/>
    <w:hidden/>
    <w:uiPriority w:val="99"/>
    <w:semiHidden/>
    <w:rsid w:val="00232C6A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6D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6D39"/>
    <w:rPr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B6D39"/>
    <w:rPr>
      <w:vertAlign w:val="superscript"/>
    </w:rPr>
  </w:style>
  <w:style w:type="paragraph" w:customStyle="1" w:styleId="paragraph">
    <w:name w:val="paragraph"/>
    <w:basedOn w:val="Normalny"/>
    <w:rsid w:val="00214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214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kpnmab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ntczak\Desktop\firmowka-20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EA746-293D-4A5C-B937-14DDDB76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firmowka-2020</Template>
  <TotalTime>4</TotalTime>
  <Pages>7</Pages>
  <Words>1643</Words>
  <Characters>9862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Żaklina Antczak-Raj</dc:creator>
  <cp:keywords/>
  <dc:description/>
  <cp:lastModifiedBy>Żaklina Antczak-Raj</cp:lastModifiedBy>
  <cp:revision>4</cp:revision>
  <cp:lastPrinted>2025-04-04T11:42:00Z</cp:lastPrinted>
  <dcterms:created xsi:type="dcterms:W3CDTF">2025-04-14T13:01:00Z</dcterms:created>
  <dcterms:modified xsi:type="dcterms:W3CDTF">2026-04-21T08:12:00Z</dcterms:modified>
</cp:coreProperties>
</file>