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FC9A7" w14:textId="7B37DD99" w:rsidR="00416C69" w:rsidRPr="000E3030" w:rsidRDefault="00416C69" w:rsidP="00416C69">
      <w:pPr>
        <w:shd w:val="clear" w:color="auto" w:fill="FFFFFF"/>
        <w:spacing w:after="120" w:line="280" w:lineRule="exact"/>
        <w:jc w:val="right"/>
        <w:rPr>
          <w:rFonts w:ascii="Century Gothic" w:hAnsi="Century Gothic"/>
          <w:b/>
          <w:sz w:val="20"/>
          <w:szCs w:val="20"/>
        </w:rPr>
      </w:pPr>
      <w:r w:rsidRPr="000E3030">
        <w:rPr>
          <w:rFonts w:ascii="Century Gothic" w:hAnsi="Century Gothic"/>
          <w:b/>
          <w:sz w:val="20"/>
          <w:szCs w:val="20"/>
        </w:rPr>
        <w:t xml:space="preserve">Annex No 6 to Agreement </w:t>
      </w:r>
      <w:r w:rsidR="00DE22B6" w:rsidRPr="000E3030">
        <w:rPr>
          <w:rFonts w:ascii="Century Gothic" w:hAnsi="Century Gothic"/>
          <w:b/>
          <w:sz w:val="20"/>
          <w:szCs w:val="20"/>
        </w:rPr>
        <w:t>26ZAK002</w:t>
      </w:r>
    </w:p>
    <w:p w14:paraId="41297119" w14:textId="77777777" w:rsidR="00416C69" w:rsidRDefault="00416C69" w:rsidP="00827AD3">
      <w:pPr>
        <w:spacing w:before="120"/>
        <w:jc w:val="center"/>
        <w:rPr>
          <w:rFonts w:cs="Arial"/>
          <w:b/>
          <w:bCs/>
          <w:sz w:val="24"/>
        </w:rPr>
      </w:pPr>
    </w:p>
    <w:p w14:paraId="6DE4986E" w14:textId="77777777" w:rsidR="00416C69" w:rsidRDefault="00416C69" w:rsidP="00827AD3">
      <w:pPr>
        <w:spacing w:before="120"/>
        <w:jc w:val="center"/>
        <w:rPr>
          <w:rFonts w:cs="Arial"/>
          <w:b/>
          <w:bCs/>
          <w:sz w:val="24"/>
        </w:rPr>
      </w:pPr>
    </w:p>
    <w:p w14:paraId="75B8B7AF" w14:textId="650B0219" w:rsidR="00A8760B" w:rsidRDefault="00DE6B18" w:rsidP="00416C69">
      <w:pPr>
        <w:pStyle w:val="Tekstpodstawowy"/>
        <w:spacing w:after="120" w:line="280" w:lineRule="exact"/>
        <w:jc w:val="center"/>
        <w:rPr>
          <w:rFonts w:ascii="Calibri" w:hAnsi="Calibri"/>
          <w:b/>
          <w:caps/>
          <w:color w:val="auto"/>
          <w:szCs w:val="22"/>
        </w:rPr>
      </w:pPr>
      <w:r>
        <w:rPr>
          <w:rFonts w:ascii="Calibri" w:hAnsi="Calibri"/>
          <w:b/>
          <w:caps/>
          <w:color w:val="auto"/>
        </w:rPr>
        <w:t>Confidentiality Undertaking of the Contractor</w:t>
      </w:r>
    </w:p>
    <w:p w14:paraId="4A6B9B00" w14:textId="77777777" w:rsidR="00416C69" w:rsidRPr="006F2AAC" w:rsidRDefault="00416C69" w:rsidP="00416C69">
      <w:pPr>
        <w:pStyle w:val="Tekstpodstawowy"/>
        <w:spacing w:after="120" w:line="280" w:lineRule="exact"/>
        <w:jc w:val="center"/>
        <w:rPr>
          <w:rFonts w:ascii="Calibri" w:hAnsi="Calibri"/>
          <w:b/>
          <w:caps/>
          <w:color w:val="auto"/>
          <w:szCs w:val="22"/>
          <w:lang w:val="en-US"/>
        </w:rPr>
      </w:pPr>
    </w:p>
    <w:p w14:paraId="5DB9FD9A" w14:textId="3D3C286C" w:rsidR="00A8760B" w:rsidRPr="000E3030" w:rsidRDefault="00A8760B" w:rsidP="00A8760B">
      <w:pPr>
        <w:spacing w:before="120"/>
        <w:rPr>
          <w:rFonts w:ascii="Century Gothic" w:hAnsi="Century Gothic" w:cs="Calibri"/>
          <w:sz w:val="20"/>
          <w:szCs w:val="20"/>
        </w:rPr>
      </w:pPr>
      <w:r w:rsidRPr="000E3030">
        <w:rPr>
          <w:rFonts w:ascii="Century Gothic" w:hAnsi="Century Gothic"/>
          <w:sz w:val="20"/>
          <w:szCs w:val="20"/>
        </w:rPr>
        <w:t xml:space="preserve">in connection with the performance of the tasks entrusted to me, undertake to keep confidential any information provided to me by </w:t>
      </w:r>
      <w:r w:rsidRPr="000E3030">
        <w:rPr>
          <w:rFonts w:ascii="Century Gothic" w:hAnsi="Century Gothic"/>
          <w:b/>
          <w:sz w:val="20"/>
          <w:szCs w:val="20"/>
        </w:rPr>
        <w:t>Gas Storage Poland Sp. z o.o</w:t>
      </w:r>
      <w:r w:rsidRPr="000E3030">
        <w:rPr>
          <w:rFonts w:ascii="Century Gothic" w:hAnsi="Century Gothic"/>
          <w:sz w:val="20"/>
          <w:szCs w:val="20"/>
        </w:rPr>
        <w:t xml:space="preserve">  . with its registered office in Dębogórze, ul. Rumska 28 81-198 Dębogórze, Poland, entered into the Register of Entrepreneurs of the National Court Register, maintained by the District Court Gdańsk-North in Gdańsk, 8</w:t>
      </w:r>
      <w:r w:rsidRPr="000E3030">
        <w:rPr>
          <w:rFonts w:ascii="Century Gothic" w:hAnsi="Century Gothic"/>
          <w:sz w:val="20"/>
          <w:szCs w:val="20"/>
          <w:vertAlign w:val="superscript"/>
        </w:rPr>
        <w:t>th</w:t>
      </w:r>
      <w:r w:rsidRPr="000E3030">
        <w:rPr>
          <w:rFonts w:ascii="Century Gothic" w:hAnsi="Century Gothic"/>
          <w:sz w:val="20"/>
          <w:szCs w:val="20"/>
        </w:rPr>
        <w:t xml:space="preserve"> Commercial Division of the National Court Register under the number KRS 0000374583, NIP: 527-264-36-19, REGON 142716642, with a share capital of PLN 15,290,000, paid up in full (hereinafter referred to as “</w:t>
      </w:r>
      <w:r w:rsidRPr="000E3030">
        <w:rPr>
          <w:rFonts w:ascii="Century Gothic" w:hAnsi="Century Gothic"/>
          <w:b/>
          <w:sz w:val="20"/>
          <w:szCs w:val="20"/>
        </w:rPr>
        <w:t>GSP</w:t>
      </w:r>
      <w:r w:rsidRPr="000E3030">
        <w:rPr>
          <w:rFonts w:ascii="Century Gothic" w:hAnsi="Century Gothic"/>
          <w:sz w:val="20"/>
          <w:szCs w:val="20"/>
        </w:rPr>
        <w:t>”), unless such information is or becomes publicly available without my participation.</w:t>
      </w:r>
    </w:p>
    <w:p w14:paraId="4342DFA0" w14:textId="78C51A44" w:rsidR="003920D6" w:rsidRPr="000E3030" w:rsidRDefault="00A8760B" w:rsidP="00684152">
      <w:pPr>
        <w:spacing w:before="120"/>
        <w:rPr>
          <w:rFonts w:ascii="Century Gothic" w:hAnsi="Century Gothic" w:cs="Calibri"/>
          <w:sz w:val="20"/>
          <w:szCs w:val="20"/>
        </w:rPr>
      </w:pPr>
      <w:r w:rsidRPr="000E3030">
        <w:rPr>
          <w:rFonts w:ascii="Century Gothic" w:hAnsi="Century Gothic"/>
          <w:sz w:val="20"/>
          <w:szCs w:val="20"/>
        </w:rPr>
        <w:t xml:space="preserve">I further declare that I will not disclose or use, without prior written consent from GSP, any information that is a trade secret of GSP, or GSP’s customers within the meaning of the Act on Combating Unfair Competition of 16 April 1993 (consolidated text: Dz.U.2019.1010, as amended), including, in particular, information contained in documents that will be disclosed or provided to me. </w:t>
      </w:r>
    </w:p>
    <w:p w14:paraId="7F4D64C9" w14:textId="109584E2" w:rsidR="00DB54B6" w:rsidRPr="000E3030" w:rsidRDefault="00A8760B" w:rsidP="00A8760B">
      <w:pPr>
        <w:spacing w:before="120"/>
        <w:rPr>
          <w:rFonts w:ascii="Century Gothic" w:hAnsi="Century Gothic" w:cs="Calibri"/>
          <w:sz w:val="20"/>
          <w:szCs w:val="20"/>
        </w:rPr>
      </w:pPr>
      <w:r w:rsidRPr="000E3030">
        <w:rPr>
          <w:rFonts w:ascii="Century Gothic" w:hAnsi="Century Gothic"/>
          <w:sz w:val="20"/>
          <w:szCs w:val="20"/>
        </w:rPr>
        <w:t>This confidentiality undertaking shall also apply after</w:t>
      </w:r>
      <w:r w:rsidRPr="000E3030">
        <w:rPr>
          <w:rFonts w:ascii="Century Gothic" w:hAnsi="Century Gothic"/>
          <w:i/>
          <w:sz w:val="20"/>
          <w:szCs w:val="20"/>
        </w:rPr>
        <w:t xml:space="preserve"> </w:t>
      </w:r>
      <w:r w:rsidRPr="000E3030">
        <w:rPr>
          <w:rFonts w:ascii="Century Gothic" w:hAnsi="Century Gothic"/>
          <w:sz w:val="20"/>
          <w:szCs w:val="20"/>
        </w:rPr>
        <w:t xml:space="preserve">the completion of activities related to the execution of the subject of agreement no. </w:t>
      </w:r>
      <w:r w:rsidR="000E3030">
        <w:rPr>
          <w:rFonts w:ascii="Century Gothic" w:hAnsi="Century Gothic"/>
          <w:sz w:val="20"/>
          <w:szCs w:val="20"/>
        </w:rPr>
        <w:t>26ZAK002</w:t>
      </w:r>
      <w:r w:rsidRPr="000E3030">
        <w:rPr>
          <w:rFonts w:ascii="Century Gothic" w:hAnsi="Century Gothic"/>
          <w:sz w:val="20"/>
          <w:szCs w:val="20"/>
        </w:rPr>
        <w:t>, and I declare that I will be fully liable (also financially) to GSP in the event of a breach of this obligation.</w:t>
      </w:r>
    </w:p>
    <w:p w14:paraId="57206D87" w14:textId="5D171A51" w:rsidR="00A8760B" w:rsidRPr="000E3030" w:rsidRDefault="00A8760B" w:rsidP="00A8760B">
      <w:pPr>
        <w:spacing w:before="120"/>
        <w:rPr>
          <w:rFonts w:ascii="Century Gothic" w:hAnsi="Century Gothic" w:cs="Calibri"/>
          <w:sz w:val="20"/>
          <w:szCs w:val="20"/>
        </w:rPr>
      </w:pPr>
      <w:r w:rsidRPr="000E3030">
        <w:rPr>
          <w:rFonts w:ascii="Century Gothic" w:hAnsi="Century Gothic"/>
          <w:sz w:val="20"/>
          <w:szCs w:val="20"/>
        </w:rPr>
        <w:t>I also declare that I am aware of the provisions of and understand the meaning of Article 266 § 1 of the Penal Code, according to which: “</w:t>
      </w:r>
      <w:r w:rsidRPr="000E3030">
        <w:rPr>
          <w:rFonts w:ascii="Century Gothic" w:hAnsi="Century Gothic"/>
          <w:i/>
          <w:sz w:val="20"/>
          <w:szCs w:val="20"/>
        </w:rPr>
        <w:t>Whoever, contrary to the provisions of the Act or the obligation assumed by him/her, discloses or uses information with which he/she has become acquainted in connection with his/her function, performed work, public, social, economic or scientific activity, shall be subject to a fine, the penalty of restriction of liberty or the penalty of deprivation of liberty for up to 2 years.</w:t>
      </w:r>
      <w:r w:rsidRPr="000E3030">
        <w:rPr>
          <w:rFonts w:ascii="Century Gothic" w:hAnsi="Century Gothic"/>
          <w:sz w:val="20"/>
          <w:szCs w:val="20"/>
        </w:rPr>
        <w:t>”</w:t>
      </w:r>
    </w:p>
    <w:p w14:paraId="1216AD49" w14:textId="4BB847F7" w:rsidR="00416C69" w:rsidRPr="000E3030" w:rsidRDefault="00416C69" w:rsidP="00416C69">
      <w:pPr>
        <w:spacing w:before="120"/>
        <w:rPr>
          <w:rFonts w:ascii="Century Gothic" w:hAnsi="Century Gothic" w:cs="Calibri"/>
          <w:sz w:val="20"/>
          <w:szCs w:val="20"/>
        </w:rPr>
      </w:pPr>
    </w:p>
    <w:p w14:paraId="0B0289D0" w14:textId="77777777" w:rsidR="00416C69" w:rsidRPr="000E3030" w:rsidRDefault="00416C69" w:rsidP="00A8760B">
      <w:pPr>
        <w:spacing w:before="120"/>
        <w:rPr>
          <w:rFonts w:ascii="Century Gothic" w:hAnsi="Century Gothic" w:cs="Calibri"/>
          <w:sz w:val="20"/>
          <w:szCs w:val="20"/>
        </w:rPr>
      </w:pPr>
    </w:p>
    <w:p w14:paraId="7B6D9E31" w14:textId="77777777" w:rsidR="00416C69" w:rsidRPr="000E3030" w:rsidRDefault="00416C69" w:rsidP="00A8760B">
      <w:pPr>
        <w:spacing w:before="120"/>
        <w:rPr>
          <w:rFonts w:ascii="Century Gothic" w:hAnsi="Century Gothic" w:cs="Calibri"/>
          <w:sz w:val="20"/>
          <w:szCs w:val="20"/>
        </w:rPr>
      </w:pPr>
    </w:p>
    <w:p w14:paraId="1276CFFC" w14:textId="088DC280" w:rsidR="00416C69" w:rsidRPr="000E3030" w:rsidRDefault="00416C69" w:rsidP="00416C69">
      <w:pPr>
        <w:ind w:left="340"/>
        <w:rPr>
          <w:rFonts w:ascii="Century Gothic" w:hAnsi="Century Gothic"/>
          <w:sz w:val="20"/>
          <w:szCs w:val="20"/>
        </w:rPr>
      </w:pPr>
      <w:r w:rsidRPr="000E3030">
        <w:rPr>
          <w:rFonts w:ascii="Century Gothic" w:hAnsi="Century Gothic"/>
          <w:sz w:val="20"/>
          <w:szCs w:val="20"/>
        </w:rPr>
        <w:t xml:space="preserve">_______________________________            </w:t>
      </w:r>
      <w:r w:rsidRPr="000E3030">
        <w:rPr>
          <w:rFonts w:ascii="Century Gothic" w:hAnsi="Century Gothic"/>
          <w:sz w:val="20"/>
          <w:szCs w:val="20"/>
        </w:rPr>
        <w:tab/>
        <w:t xml:space="preserve">  </w:t>
      </w:r>
      <w:r w:rsidR="000E3030">
        <w:rPr>
          <w:rFonts w:ascii="Century Gothic" w:hAnsi="Century Gothic"/>
          <w:sz w:val="20"/>
          <w:szCs w:val="20"/>
        </w:rPr>
        <w:t xml:space="preserve">                      </w:t>
      </w:r>
      <w:r w:rsidRPr="000E3030">
        <w:rPr>
          <w:rFonts w:ascii="Century Gothic" w:hAnsi="Century Gothic"/>
          <w:sz w:val="20"/>
          <w:szCs w:val="20"/>
        </w:rPr>
        <w:t xml:space="preserve"> _______________________________</w:t>
      </w:r>
    </w:p>
    <w:p w14:paraId="7315A214" w14:textId="5CD29ADB" w:rsidR="00416C69" w:rsidRPr="000E3030" w:rsidRDefault="00416C69" w:rsidP="00644C79">
      <w:pPr>
        <w:spacing w:line="240" w:lineRule="auto"/>
        <w:ind w:left="340"/>
        <w:rPr>
          <w:rFonts w:ascii="Century Gothic" w:hAnsi="Century Gothic"/>
          <w:sz w:val="20"/>
          <w:szCs w:val="20"/>
        </w:rPr>
      </w:pPr>
      <w:r w:rsidRPr="000E3030">
        <w:rPr>
          <w:rFonts w:ascii="Century Gothic" w:hAnsi="Century Gothic"/>
          <w:sz w:val="20"/>
          <w:szCs w:val="20"/>
        </w:rPr>
        <w:t xml:space="preserve">(place and date) </w:t>
      </w:r>
      <w:r w:rsidRPr="000E3030">
        <w:rPr>
          <w:rFonts w:ascii="Century Gothic" w:hAnsi="Century Gothic"/>
          <w:sz w:val="20"/>
          <w:szCs w:val="20"/>
        </w:rPr>
        <w:tab/>
      </w:r>
      <w:r w:rsidRPr="000E3030">
        <w:rPr>
          <w:rFonts w:ascii="Century Gothic" w:hAnsi="Century Gothic"/>
          <w:sz w:val="20"/>
          <w:szCs w:val="20"/>
        </w:rPr>
        <w:tab/>
      </w:r>
      <w:r w:rsidRPr="000E3030">
        <w:rPr>
          <w:rFonts w:ascii="Century Gothic" w:hAnsi="Century Gothic"/>
          <w:sz w:val="20"/>
          <w:szCs w:val="20"/>
        </w:rPr>
        <w:tab/>
      </w:r>
      <w:r w:rsidRPr="000E3030">
        <w:rPr>
          <w:rFonts w:ascii="Century Gothic" w:hAnsi="Century Gothic"/>
          <w:sz w:val="20"/>
          <w:szCs w:val="20"/>
        </w:rPr>
        <w:tab/>
      </w:r>
      <w:r w:rsidRPr="000E3030">
        <w:rPr>
          <w:rFonts w:ascii="Century Gothic" w:hAnsi="Century Gothic"/>
          <w:sz w:val="20"/>
          <w:szCs w:val="20"/>
        </w:rPr>
        <w:tab/>
        <w:t xml:space="preserve">      (signature of authorised representative</w:t>
      </w:r>
    </w:p>
    <w:p w14:paraId="1FF7C790" w14:textId="707CF806" w:rsidR="00416C69" w:rsidRPr="000E3030" w:rsidRDefault="00416C69" w:rsidP="00644C79">
      <w:pPr>
        <w:spacing w:line="240" w:lineRule="auto"/>
        <w:ind w:left="340"/>
        <w:rPr>
          <w:rFonts w:ascii="Century Gothic" w:hAnsi="Century Gothic"/>
          <w:i/>
          <w:sz w:val="20"/>
          <w:szCs w:val="20"/>
        </w:rPr>
      </w:pPr>
      <w:r w:rsidRPr="000E3030">
        <w:rPr>
          <w:rFonts w:ascii="Century Gothic" w:hAnsi="Century Gothic"/>
          <w:sz w:val="20"/>
          <w:szCs w:val="20"/>
        </w:rPr>
        <w:tab/>
      </w:r>
      <w:r w:rsidRPr="000E3030">
        <w:rPr>
          <w:rFonts w:ascii="Century Gothic" w:hAnsi="Century Gothic"/>
          <w:sz w:val="20"/>
          <w:szCs w:val="20"/>
        </w:rPr>
        <w:tab/>
      </w:r>
      <w:r w:rsidRPr="000E3030">
        <w:rPr>
          <w:rFonts w:ascii="Century Gothic" w:hAnsi="Century Gothic"/>
          <w:sz w:val="20"/>
          <w:szCs w:val="20"/>
        </w:rPr>
        <w:tab/>
      </w:r>
      <w:r w:rsidRPr="000E3030">
        <w:rPr>
          <w:rFonts w:ascii="Century Gothic" w:hAnsi="Century Gothic"/>
          <w:sz w:val="20"/>
          <w:szCs w:val="20"/>
        </w:rPr>
        <w:tab/>
      </w:r>
      <w:r w:rsidRPr="000E3030">
        <w:rPr>
          <w:rFonts w:ascii="Century Gothic" w:hAnsi="Century Gothic"/>
          <w:sz w:val="20"/>
          <w:szCs w:val="20"/>
        </w:rPr>
        <w:tab/>
      </w:r>
      <w:r w:rsidRPr="000E3030">
        <w:rPr>
          <w:rFonts w:ascii="Century Gothic" w:hAnsi="Century Gothic"/>
          <w:sz w:val="20"/>
          <w:szCs w:val="20"/>
        </w:rPr>
        <w:tab/>
      </w:r>
      <w:r w:rsidRPr="000E3030">
        <w:rPr>
          <w:rFonts w:ascii="Century Gothic" w:hAnsi="Century Gothic"/>
          <w:sz w:val="20"/>
          <w:szCs w:val="20"/>
        </w:rPr>
        <w:tab/>
      </w:r>
      <w:r w:rsidRPr="000E3030">
        <w:rPr>
          <w:rFonts w:ascii="Century Gothic" w:hAnsi="Century Gothic"/>
          <w:sz w:val="20"/>
          <w:szCs w:val="20"/>
        </w:rPr>
        <w:tab/>
      </w:r>
      <w:r w:rsidR="000E3030">
        <w:rPr>
          <w:rFonts w:ascii="Century Gothic" w:hAnsi="Century Gothic"/>
          <w:sz w:val="20"/>
          <w:szCs w:val="20"/>
        </w:rPr>
        <w:t xml:space="preserve">       </w:t>
      </w:r>
      <w:r w:rsidRPr="000E3030">
        <w:rPr>
          <w:rFonts w:ascii="Century Gothic" w:hAnsi="Century Gothic"/>
          <w:sz w:val="20"/>
          <w:szCs w:val="20"/>
        </w:rPr>
        <w:t>of the Contractor)</w:t>
      </w:r>
    </w:p>
    <w:p w14:paraId="61935AA1" w14:textId="1121DA99" w:rsidR="00DB54B6" w:rsidRPr="00FE5F06" w:rsidRDefault="00DB54B6" w:rsidP="00AA1D9B">
      <w:pPr>
        <w:spacing w:before="120"/>
        <w:rPr>
          <w:rFonts w:ascii="Calibri" w:hAnsi="Calibri" w:cs="Calibri"/>
          <w:i/>
          <w:iCs/>
          <w:sz w:val="20"/>
          <w:szCs w:val="20"/>
        </w:rPr>
      </w:pPr>
    </w:p>
    <w:sectPr w:rsidR="00DB54B6" w:rsidRPr="00FE5F06" w:rsidSect="00F60755">
      <w:headerReference w:type="default" r:id="rId8"/>
      <w:footerReference w:type="default" r:id="rId9"/>
      <w:headerReference w:type="first" r:id="rId10"/>
      <w:pgSz w:w="11906" w:h="16838" w:code="9"/>
      <w:pgMar w:top="993" w:right="1418" w:bottom="567" w:left="1418" w:header="284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68693" w14:textId="77777777" w:rsidR="00713488" w:rsidRDefault="00713488">
      <w:r>
        <w:separator/>
      </w:r>
    </w:p>
  </w:endnote>
  <w:endnote w:type="continuationSeparator" w:id="0">
    <w:p w14:paraId="2F9FB707" w14:textId="77777777" w:rsidR="00713488" w:rsidRDefault="00713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notypeVetoPl">
    <w:altName w:val="Franklin Gothic Medium Cond"/>
    <w:charset w:val="EE"/>
    <w:family w:val="auto"/>
    <w:pitch w:val="variable"/>
    <w:sig w:usb0="8000002F" w:usb1="4000004A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charset w:val="80"/>
    <w:family w:val="auto"/>
    <w:pitch w:val="variable"/>
    <w:sig w:usb0="00000000" w:usb1="7AC7FFFF" w:usb2="00000012" w:usb3="00000000" w:csb0="0002000D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32CD3" w14:textId="77777777" w:rsidR="00F66F28" w:rsidRDefault="00F66F28">
    <w:pPr>
      <w:pStyle w:val="Stopka"/>
      <w:tabs>
        <w:tab w:val="center" w:pos="4536"/>
      </w:tabs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3112ED">
      <w:rPr>
        <w:rStyle w:val="Numerstrony"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8B869" w14:textId="77777777" w:rsidR="00713488" w:rsidRDefault="00713488">
      <w:r>
        <w:separator/>
      </w:r>
    </w:p>
  </w:footnote>
  <w:footnote w:type="continuationSeparator" w:id="0">
    <w:p w14:paraId="5A5E7DF0" w14:textId="77777777" w:rsidR="00713488" w:rsidRDefault="00713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2AAF" w14:textId="77777777" w:rsidR="003112ED" w:rsidRDefault="003112ED" w:rsidP="003112ED">
    <w:pPr>
      <w:pStyle w:val="Nagwek"/>
      <w:jc w:val="right"/>
      <w:rPr>
        <w:b/>
        <w:sz w:val="24"/>
      </w:rPr>
    </w:pPr>
  </w:p>
  <w:p w14:paraId="047B2E4E" w14:textId="77777777" w:rsidR="003112ED" w:rsidRDefault="003112ED" w:rsidP="003112ED">
    <w:pPr>
      <w:pStyle w:val="Nagwek"/>
      <w:jc w:val="right"/>
      <w:rPr>
        <w:b/>
        <w:sz w:val="24"/>
      </w:rPr>
    </w:pPr>
  </w:p>
  <w:p w14:paraId="04AC18B1" w14:textId="77777777" w:rsidR="003112ED" w:rsidRDefault="003112E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B730C" w14:textId="77777777" w:rsidR="00F66F28" w:rsidRDefault="00F66F28">
    <w:pPr>
      <w:pStyle w:val="Nagwek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2853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94AC3868"/>
    <w:lvl w:ilvl="0">
      <w:start w:val="1"/>
      <w:numFmt w:val="bullet"/>
      <w:pStyle w:val="Listapunktowana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</w:abstractNum>
  <w:abstractNum w:abstractNumId="2" w15:restartNumberingAfterBreak="0">
    <w:nsid w:val="062C7D2B"/>
    <w:multiLevelType w:val="multilevel"/>
    <w:tmpl w:val="D550F87C"/>
    <w:lvl w:ilvl="0">
      <w:start w:val="1"/>
      <w:numFmt w:val="decimal"/>
      <w:lvlText w:val="§ %1."/>
      <w:lvlJc w:val="left"/>
      <w:pPr>
        <w:tabs>
          <w:tab w:val="num" w:pos="2553"/>
        </w:tabs>
        <w:ind w:left="2553" w:hanging="567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6BF09D4"/>
    <w:multiLevelType w:val="hybridMultilevel"/>
    <w:tmpl w:val="85BE70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57C82"/>
    <w:multiLevelType w:val="hybridMultilevel"/>
    <w:tmpl w:val="909E927A"/>
    <w:lvl w:ilvl="0" w:tplc="E33E7982">
      <w:start w:val="14"/>
      <w:numFmt w:val="decimal"/>
      <w:lvlText w:val="1.%1. "/>
      <w:lvlJc w:val="left"/>
      <w:pPr>
        <w:ind w:left="108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47C8C"/>
    <w:multiLevelType w:val="hybridMultilevel"/>
    <w:tmpl w:val="022A5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812F1F"/>
    <w:multiLevelType w:val="singleLevel"/>
    <w:tmpl w:val="60F2B4C6"/>
    <w:lvl w:ilvl="0">
      <w:start w:val="1"/>
      <w:numFmt w:val="decimal"/>
      <w:lvlText w:val="2.%1. "/>
      <w:lvlJc w:val="left"/>
      <w:pPr>
        <w:ind w:left="624" w:hanging="624"/>
      </w:pPr>
      <w:rPr>
        <w:rFonts w:hint="default"/>
        <w:b w:val="0"/>
        <w:i w:val="0"/>
        <w:sz w:val="22"/>
        <w:szCs w:val="22"/>
      </w:rPr>
    </w:lvl>
  </w:abstractNum>
  <w:abstractNum w:abstractNumId="7" w15:restartNumberingAfterBreak="0">
    <w:nsid w:val="17986381"/>
    <w:multiLevelType w:val="hybridMultilevel"/>
    <w:tmpl w:val="72A6EE8C"/>
    <w:lvl w:ilvl="0" w:tplc="39D4F61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C7F37"/>
    <w:multiLevelType w:val="singleLevel"/>
    <w:tmpl w:val="08BA48B4"/>
    <w:lvl w:ilvl="0">
      <w:start w:val="1"/>
      <w:numFmt w:val="decimal"/>
      <w:lvlText w:val="3.%1. "/>
      <w:lvlJc w:val="left"/>
      <w:pPr>
        <w:ind w:left="624" w:hanging="624"/>
      </w:pPr>
      <w:rPr>
        <w:rFonts w:hint="default"/>
        <w:b w:val="0"/>
        <w:i w:val="0"/>
        <w:sz w:val="22"/>
        <w:szCs w:val="22"/>
      </w:rPr>
    </w:lvl>
  </w:abstractNum>
  <w:abstractNum w:abstractNumId="9" w15:restartNumberingAfterBreak="0">
    <w:nsid w:val="18CE46A0"/>
    <w:multiLevelType w:val="hybridMultilevel"/>
    <w:tmpl w:val="9ADA1CE0"/>
    <w:lvl w:ilvl="0" w:tplc="03A2B682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BB1F12"/>
    <w:multiLevelType w:val="hybridMultilevel"/>
    <w:tmpl w:val="85DCAA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979F9"/>
    <w:multiLevelType w:val="hybridMultilevel"/>
    <w:tmpl w:val="39B8D7D6"/>
    <w:lvl w:ilvl="0" w:tplc="4C50ECC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B68C8"/>
    <w:multiLevelType w:val="singleLevel"/>
    <w:tmpl w:val="81B8ED10"/>
    <w:lvl w:ilvl="0">
      <w:start w:val="1"/>
      <w:numFmt w:val="lowerLetter"/>
      <w:lvlText w:val="%1)"/>
      <w:legacy w:legacy="1" w:legacySpace="0" w:legacyIndent="360"/>
      <w:lvlJc w:val="left"/>
      <w:pPr>
        <w:ind w:left="984" w:hanging="360"/>
      </w:pPr>
    </w:lvl>
  </w:abstractNum>
  <w:abstractNum w:abstractNumId="13" w15:restartNumberingAfterBreak="0">
    <w:nsid w:val="24C42249"/>
    <w:multiLevelType w:val="hybridMultilevel"/>
    <w:tmpl w:val="E68879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33FDD"/>
    <w:multiLevelType w:val="singleLevel"/>
    <w:tmpl w:val="81B8ED10"/>
    <w:lvl w:ilvl="0">
      <w:start w:val="1"/>
      <w:numFmt w:val="lowerLetter"/>
      <w:lvlText w:val="%1)"/>
      <w:legacy w:legacy="1" w:legacySpace="0" w:legacyIndent="360"/>
      <w:lvlJc w:val="left"/>
      <w:pPr>
        <w:ind w:left="984" w:hanging="360"/>
      </w:pPr>
    </w:lvl>
  </w:abstractNum>
  <w:abstractNum w:abstractNumId="15" w15:restartNumberingAfterBreak="0">
    <w:nsid w:val="273D105A"/>
    <w:multiLevelType w:val="hybridMultilevel"/>
    <w:tmpl w:val="F08E3400"/>
    <w:lvl w:ilvl="0" w:tplc="8472951E">
      <w:start w:val="1"/>
      <w:numFmt w:val="decimal"/>
      <w:lvlText w:val="%1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932614"/>
    <w:multiLevelType w:val="multilevel"/>
    <w:tmpl w:val="553E820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3.%2. 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C2C509F"/>
    <w:multiLevelType w:val="hybridMultilevel"/>
    <w:tmpl w:val="22324A1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84575A"/>
    <w:multiLevelType w:val="multilevel"/>
    <w:tmpl w:val="8688865E"/>
    <w:lvl w:ilvl="0">
      <w:start w:val="1"/>
      <w:numFmt w:val="decimal"/>
      <w:pStyle w:val="siwzakapitnum"/>
      <w:lvlText w:val="%1."/>
      <w:lvlJc w:val="left"/>
      <w:pPr>
        <w:tabs>
          <w:tab w:val="num" w:pos="502"/>
        </w:tabs>
        <w:ind w:left="502" w:hanging="360"/>
      </w:pPr>
      <w:rPr>
        <w:rFonts w:ascii="LinotypeVetoPl" w:hAnsi="LinotypeVetoPl" w:hint="default"/>
        <w:b w:val="0"/>
        <w:i w:val="0"/>
        <w:caps w:val="0"/>
        <w:vanish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862"/>
        </w:tabs>
        <w:ind w:left="862" w:hanging="360"/>
      </w:pPr>
      <w:rPr>
        <w:rFonts w:hint="default"/>
        <w:b w:val="0"/>
        <w:i w:val="0"/>
        <w:caps w:val="0"/>
        <w:vanish w:val="0"/>
        <w:sz w:val="22"/>
      </w:rPr>
    </w:lvl>
    <w:lvl w:ilvl="2">
      <w:start w:val="1"/>
      <w:numFmt w:val="bullet"/>
      <w:lvlText w:val="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tabs>
          <w:tab w:val="num" w:pos="2662"/>
        </w:tabs>
        <w:ind w:left="23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22"/>
        </w:tabs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82"/>
        </w:tabs>
        <w:ind w:left="3382" w:hanging="360"/>
      </w:pPr>
      <w:rPr>
        <w:rFonts w:hint="default"/>
      </w:rPr>
    </w:lvl>
  </w:abstractNum>
  <w:abstractNum w:abstractNumId="19" w15:restartNumberingAfterBreak="0">
    <w:nsid w:val="2F545EBA"/>
    <w:multiLevelType w:val="hybridMultilevel"/>
    <w:tmpl w:val="591E4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B0E85"/>
    <w:multiLevelType w:val="singleLevel"/>
    <w:tmpl w:val="FB1857E6"/>
    <w:lvl w:ilvl="0">
      <w:start w:val="1"/>
      <w:numFmt w:val="decimal"/>
      <w:lvlText w:val="1.%1. "/>
      <w:legacy w:legacy="1" w:legacySpace="0" w:legacyIndent="624"/>
      <w:lvlJc w:val="left"/>
      <w:pPr>
        <w:ind w:left="624" w:hanging="624"/>
      </w:pPr>
      <w:rPr>
        <w:b w:val="0"/>
        <w:i w:val="0"/>
        <w:sz w:val="22"/>
        <w:szCs w:val="22"/>
      </w:rPr>
    </w:lvl>
  </w:abstractNum>
  <w:abstractNum w:abstractNumId="21" w15:restartNumberingAfterBreak="0">
    <w:nsid w:val="33E64BAF"/>
    <w:multiLevelType w:val="hybridMultilevel"/>
    <w:tmpl w:val="F788B5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236DEB"/>
    <w:multiLevelType w:val="hybridMultilevel"/>
    <w:tmpl w:val="A5BC9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7F6A52"/>
    <w:multiLevelType w:val="hybridMultilevel"/>
    <w:tmpl w:val="848EB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75139"/>
    <w:multiLevelType w:val="singleLevel"/>
    <w:tmpl w:val="DDA0CA5A"/>
    <w:lvl w:ilvl="0">
      <w:start w:val="1"/>
      <w:numFmt w:val="bullet"/>
      <w:lvlText w:val="­"/>
      <w:lvlJc w:val="left"/>
      <w:pPr>
        <w:tabs>
          <w:tab w:val="num" w:pos="700"/>
        </w:tabs>
        <w:ind w:left="680" w:hanging="340"/>
      </w:pPr>
    </w:lvl>
  </w:abstractNum>
  <w:abstractNum w:abstractNumId="25" w15:restartNumberingAfterBreak="0">
    <w:nsid w:val="41CF542B"/>
    <w:multiLevelType w:val="singleLevel"/>
    <w:tmpl w:val="70F61C36"/>
    <w:lvl w:ilvl="0">
      <w:numFmt w:val="bullet"/>
      <w:lvlText w:val="-"/>
      <w:lvlJc w:val="left"/>
      <w:pPr>
        <w:tabs>
          <w:tab w:val="num" w:pos="1238"/>
        </w:tabs>
        <w:ind w:left="1238" w:hanging="360"/>
      </w:pPr>
      <w:rPr>
        <w:rFonts w:hint="default"/>
      </w:rPr>
    </w:lvl>
  </w:abstractNum>
  <w:abstractNum w:abstractNumId="26" w15:restartNumberingAfterBreak="0">
    <w:nsid w:val="44F34F58"/>
    <w:multiLevelType w:val="hybridMultilevel"/>
    <w:tmpl w:val="66E278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9FF7739"/>
    <w:multiLevelType w:val="hybridMultilevel"/>
    <w:tmpl w:val="E5F80BA4"/>
    <w:lvl w:ilvl="0" w:tplc="8BF4AFD4">
      <w:start w:val="1"/>
      <w:numFmt w:val="decimal"/>
      <w:lvlText w:val="%1."/>
      <w:lvlJc w:val="left"/>
      <w:pPr>
        <w:ind w:left="20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49" w:hanging="360"/>
      </w:pPr>
    </w:lvl>
    <w:lvl w:ilvl="2" w:tplc="0415001B" w:tentative="1">
      <w:start w:val="1"/>
      <w:numFmt w:val="lowerRoman"/>
      <w:lvlText w:val="%3."/>
      <w:lvlJc w:val="right"/>
      <w:pPr>
        <w:ind w:left="3469" w:hanging="180"/>
      </w:pPr>
    </w:lvl>
    <w:lvl w:ilvl="3" w:tplc="0415000F" w:tentative="1">
      <w:start w:val="1"/>
      <w:numFmt w:val="decimal"/>
      <w:lvlText w:val="%4."/>
      <w:lvlJc w:val="left"/>
      <w:pPr>
        <w:ind w:left="4189" w:hanging="360"/>
      </w:pPr>
    </w:lvl>
    <w:lvl w:ilvl="4" w:tplc="04150019" w:tentative="1">
      <w:start w:val="1"/>
      <w:numFmt w:val="lowerLetter"/>
      <w:lvlText w:val="%5."/>
      <w:lvlJc w:val="left"/>
      <w:pPr>
        <w:ind w:left="4909" w:hanging="360"/>
      </w:pPr>
    </w:lvl>
    <w:lvl w:ilvl="5" w:tplc="0415001B" w:tentative="1">
      <w:start w:val="1"/>
      <w:numFmt w:val="lowerRoman"/>
      <w:lvlText w:val="%6."/>
      <w:lvlJc w:val="right"/>
      <w:pPr>
        <w:ind w:left="5629" w:hanging="180"/>
      </w:pPr>
    </w:lvl>
    <w:lvl w:ilvl="6" w:tplc="0415000F" w:tentative="1">
      <w:start w:val="1"/>
      <w:numFmt w:val="decimal"/>
      <w:lvlText w:val="%7."/>
      <w:lvlJc w:val="left"/>
      <w:pPr>
        <w:ind w:left="6349" w:hanging="360"/>
      </w:pPr>
    </w:lvl>
    <w:lvl w:ilvl="7" w:tplc="04150019" w:tentative="1">
      <w:start w:val="1"/>
      <w:numFmt w:val="lowerLetter"/>
      <w:lvlText w:val="%8."/>
      <w:lvlJc w:val="left"/>
      <w:pPr>
        <w:ind w:left="7069" w:hanging="360"/>
      </w:pPr>
    </w:lvl>
    <w:lvl w:ilvl="8" w:tplc="0415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28" w15:restartNumberingAfterBreak="0">
    <w:nsid w:val="4A3176BA"/>
    <w:multiLevelType w:val="hybridMultilevel"/>
    <w:tmpl w:val="E5C081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A5306A5"/>
    <w:multiLevelType w:val="hybridMultilevel"/>
    <w:tmpl w:val="08D426B2"/>
    <w:lvl w:ilvl="0" w:tplc="F080169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4BED0BE6"/>
    <w:multiLevelType w:val="hybridMultilevel"/>
    <w:tmpl w:val="1FE4DD3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15B4E5B"/>
    <w:multiLevelType w:val="hybridMultilevel"/>
    <w:tmpl w:val="799CEBC0"/>
    <w:lvl w:ilvl="0" w:tplc="5A5CDB0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1C0846"/>
    <w:multiLevelType w:val="singleLevel"/>
    <w:tmpl w:val="81B8ED10"/>
    <w:lvl w:ilvl="0">
      <w:start w:val="1"/>
      <w:numFmt w:val="lowerLetter"/>
      <w:lvlText w:val="%1)"/>
      <w:legacy w:legacy="1" w:legacySpace="0" w:legacyIndent="360"/>
      <w:lvlJc w:val="left"/>
      <w:pPr>
        <w:ind w:left="984" w:hanging="360"/>
      </w:pPr>
    </w:lvl>
  </w:abstractNum>
  <w:abstractNum w:abstractNumId="33" w15:restartNumberingAfterBreak="0">
    <w:nsid w:val="548667D2"/>
    <w:multiLevelType w:val="hybridMultilevel"/>
    <w:tmpl w:val="F3B63034"/>
    <w:lvl w:ilvl="0" w:tplc="F6EC6682">
      <w:start w:val="1"/>
      <w:numFmt w:val="decimal"/>
      <w:lvlText w:val="%1)"/>
      <w:lvlJc w:val="left"/>
      <w:pPr>
        <w:tabs>
          <w:tab w:val="num" w:pos="1099"/>
        </w:tabs>
        <w:ind w:left="1099" w:hanging="390"/>
      </w:pPr>
    </w:lvl>
    <w:lvl w:ilvl="1" w:tplc="04150019">
      <w:start w:val="1"/>
      <w:numFmt w:val="decimal"/>
      <w:lvlText w:val="%2."/>
      <w:lvlJc w:val="left"/>
      <w:pPr>
        <w:tabs>
          <w:tab w:val="num" w:pos="2029"/>
        </w:tabs>
        <w:ind w:left="2029" w:hanging="360"/>
      </w:pPr>
    </w:lvl>
    <w:lvl w:ilvl="2" w:tplc="0415001B">
      <w:start w:val="1"/>
      <w:numFmt w:val="decimal"/>
      <w:lvlText w:val="%3."/>
      <w:lvlJc w:val="left"/>
      <w:pPr>
        <w:tabs>
          <w:tab w:val="num" w:pos="2749"/>
        </w:tabs>
        <w:ind w:left="2749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89"/>
        </w:tabs>
        <w:ind w:left="4189" w:hanging="360"/>
      </w:pPr>
    </w:lvl>
    <w:lvl w:ilvl="5" w:tplc="0415001B">
      <w:start w:val="1"/>
      <w:numFmt w:val="decimal"/>
      <w:lvlText w:val="%6."/>
      <w:lvlJc w:val="left"/>
      <w:pPr>
        <w:tabs>
          <w:tab w:val="num" w:pos="4909"/>
        </w:tabs>
        <w:ind w:left="4909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49"/>
        </w:tabs>
        <w:ind w:left="6349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69"/>
        </w:tabs>
        <w:ind w:left="7069" w:hanging="360"/>
      </w:pPr>
    </w:lvl>
  </w:abstractNum>
  <w:abstractNum w:abstractNumId="34" w15:restartNumberingAfterBreak="0">
    <w:nsid w:val="54D66405"/>
    <w:multiLevelType w:val="hybridMultilevel"/>
    <w:tmpl w:val="AD7053DC"/>
    <w:lvl w:ilvl="0" w:tplc="81B8ED10">
      <w:start w:val="1"/>
      <w:numFmt w:val="lowerLetter"/>
      <w:lvlText w:val="%1)"/>
      <w:legacy w:legacy="1" w:legacySpace="0" w:legacyIndent="360"/>
      <w:lvlJc w:val="left"/>
      <w:pPr>
        <w:ind w:left="81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EB79B4"/>
    <w:multiLevelType w:val="hybridMultilevel"/>
    <w:tmpl w:val="D3944D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5D76CF9"/>
    <w:multiLevelType w:val="hybridMultilevel"/>
    <w:tmpl w:val="6E0A194A"/>
    <w:lvl w:ilvl="0" w:tplc="869A5A6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3D0C80"/>
    <w:multiLevelType w:val="hybridMultilevel"/>
    <w:tmpl w:val="8D1C0D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2A02A5"/>
    <w:multiLevelType w:val="hybridMultilevel"/>
    <w:tmpl w:val="F35E15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ACC1CE1"/>
    <w:multiLevelType w:val="hybridMultilevel"/>
    <w:tmpl w:val="17DEDE74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5D6F2CE8"/>
    <w:multiLevelType w:val="hybridMultilevel"/>
    <w:tmpl w:val="E9D412B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149693B"/>
    <w:multiLevelType w:val="hybridMultilevel"/>
    <w:tmpl w:val="85DCAA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B25183"/>
    <w:multiLevelType w:val="hybridMultilevel"/>
    <w:tmpl w:val="CE148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C059ED"/>
    <w:multiLevelType w:val="singleLevel"/>
    <w:tmpl w:val="04150013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4" w15:restartNumberingAfterBreak="0">
    <w:nsid w:val="69B92505"/>
    <w:multiLevelType w:val="hybridMultilevel"/>
    <w:tmpl w:val="DF22DC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6E09186B"/>
    <w:multiLevelType w:val="hybridMultilevel"/>
    <w:tmpl w:val="C770A6E6"/>
    <w:lvl w:ilvl="0" w:tplc="5A5CDB0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439C31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50EC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EB3114E"/>
    <w:multiLevelType w:val="hybridMultilevel"/>
    <w:tmpl w:val="F6723EE2"/>
    <w:lvl w:ilvl="0" w:tplc="1CA69260">
      <w:start w:val="8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7" w15:restartNumberingAfterBreak="0">
    <w:nsid w:val="72D35FA1"/>
    <w:multiLevelType w:val="hybridMultilevel"/>
    <w:tmpl w:val="C9788B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F17BA7"/>
    <w:multiLevelType w:val="hybridMultilevel"/>
    <w:tmpl w:val="EBCA5422"/>
    <w:lvl w:ilvl="0" w:tplc="5A5CDB0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A14B32"/>
    <w:multiLevelType w:val="hybridMultilevel"/>
    <w:tmpl w:val="4E0A6BE8"/>
    <w:lvl w:ilvl="0" w:tplc="5A5CDB00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1" w15:restartNumberingAfterBreak="0">
    <w:nsid w:val="7CE077E4"/>
    <w:multiLevelType w:val="hybridMultilevel"/>
    <w:tmpl w:val="A4524CF8"/>
    <w:lvl w:ilvl="0" w:tplc="185A934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FBFCB078">
      <w:start w:val="1"/>
      <w:numFmt w:val="lowerLetter"/>
      <w:lvlText w:val="%2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EA37A8A"/>
    <w:multiLevelType w:val="hybridMultilevel"/>
    <w:tmpl w:val="19A0801E"/>
    <w:lvl w:ilvl="0" w:tplc="7F0440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9111813">
    <w:abstractNumId w:val="50"/>
  </w:num>
  <w:num w:numId="2" w16cid:durableId="1992520193">
    <w:abstractNumId w:val="43"/>
    <w:lvlOverride w:ilvl="0">
      <w:startOverride w:val="1"/>
    </w:lvlOverride>
  </w:num>
  <w:num w:numId="3" w16cid:durableId="864246878">
    <w:abstractNumId w:val="18"/>
  </w:num>
  <w:num w:numId="4" w16cid:durableId="2042896196">
    <w:abstractNumId w:val="5"/>
  </w:num>
  <w:num w:numId="5" w16cid:durableId="21863570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642825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18546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710614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68879282">
    <w:abstractNumId w:val="36"/>
  </w:num>
  <w:num w:numId="10" w16cid:durableId="810751126">
    <w:abstractNumId w:val="27"/>
  </w:num>
  <w:num w:numId="11" w16cid:durableId="1998605137">
    <w:abstractNumId w:val="35"/>
  </w:num>
  <w:num w:numId="12" w16cid:durableId="1502892099">
    <w:abstractNumId w:val="28"/>
  </w:num>
  <w:num w:numId="13" w16cid:durableId="1374303144">
    <w:abstractNumId w:val="13"/>
  </w:num>
  <w:num w:numId="14" w16cid:durableId="1409572605">
    <w:abstractNumId w:val="39"/>
  </w:num>
  <w:num w:numId="15" w16cid:durableId="82531125">
    <w:abstractNumId w:val="9"/>
  </w:num>
  <w:num w:numId="16" w16cid:durableId="1917662655">
    <w:abstractNumId w:val="45"/>
  </w:num>
  <w:num w:numId="17" w16cid:durableId="2128159975">
    <w:abstractNumId w:val="15"/>
  </w:num>
  <w:num w:numId="18" w16cid:durableId="383021129">
    <w:abstractNumId w:val="48"/>
  </w:num>
  <w:num w:numId="19" w16cid:durableId="639111174">
    <w:abstractNumId w:val="49"/>
  </w:num>
  <w:num w:numId="20" w16cid:durableId="703749613">
    <w:abstractNumId w:val="41"/>
  </w:num>
  <w:num w:numId="21" w16cid:durableId="2131168588">
    <w:abstractNumId w:val="7"/>
  </w:num>
  <w:num w:numId="22" w16cid:durableId="212159251">
    <w:abstractNumId w:val="19"/>
  </w:num>
  <w:num w:numId="23" w16cid:durableId="1332683558">
    <w:abstractNumId w:val="2"/>
  </w:num>
  <w:num w:numId="24" w16cid:durableId="17581570">
    <w:abstractNumId w:val="29"/>
  </w:num>
  <w:num w:numId="25" w16cid:durableId="712460888">
    <w:abstractNumId w:val="11"/>
  </w:num>
  <w:num w:numId="26" w16cid:durableId="1791435394">
    <w:abstractNumId w:val="6"/>
  </w:num>
  <w:num w:numId="27" w16cid:durableId="653526368">
    <w:abstractNumId w:val="32"/>
  </w:num>
  <w:num w:numId="28" w16cid:durableId="754936783">
    <w:abstractNumId w:val="12"/>
  </w:num>
  <w:num w:numId="29" w16cid:durableId="958074771">
    <w:abstractNumId w:val="8"/>
  </w:num>
  <w:num w:numId="30" w16cid:durableId="2139520977">
    <w:abstractNumId w:val="16"/>
  </w:num>
  <w:num w:numId="31" w16cid:durableId="125783324">
    <w:abstractNumId w:val="46"/>
  </w:num>
  <w:num w:numId="32" w16cid:durableId="399133417">
    <w:abstractNumId w:val="20"/>
  </w:num>
  <w:num w:numId="33" w16cid:durableId="1351177386">
    <w:abstractNumId w:val="14"/>
  </w:num>
  <w:num w:numId="34" w16cid:durableId="1798572370">
    <w:abstractNumId w:val="24"/>
  </w:num>
  <w:num w:numId="35" w16cid:durableId="1725912593">
    <w:abstractNumId w:val="34"/>
  </w:num>
  <w:num w:numId="36" w16cid:durableId="1275282986">
    <w:abstractNumId w:val="51"/>
  </w:num>
  <w:num w:numId="37" w16cid:durableId="136578731">
    <w:abstractNumId w:val="4"/>
  </w:num>
  <w:num w:numId="38" w16cid:durableId="1064256673">
    <w:abstractNumId w:val="22"/>
  </w:num>
  <w:num w:numId="39" w16cid:durableId="1915429842">
    <w:abstractNumId w:val="40"/>
  </w:num>
  <w:num w:numId="40" w16cid:durableId="1086347777">
    <w:abstractNumId w:val="26"/>
  </w:num>
  <w:num w:numId="41" w16cid:durableId="770860298">
    <w:abstractNumId w:val="31"/>
  </w:num>
  <w:num w:numId="42" w16cid:durableId="23127791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60071053">
    <w:abstractNumId w:val="44"/>
  </w:num>
  <w:num w:numId="44" w16cid:durableId="432628357">
    <w:abstractNumId w:val="0"/>
  </w:num>
  <w:num w:numId="45" w16cid:durableId="389772143">
    <w:abstractNumId w:val="3"/>
  </w:num>
  <w:num w:numId="46" w16cid:durableId="1091313996">
    <w:abstractNumId w:val="37"/>
  </w:num>
  <w:num w:numId="47" w16cid:durableId="981272920">
    <w:abstractNumId w:val="10"/>
  </w:num>
  <w:num w:numId="48" w16cid:durableId="945430087">
    <w:abstractNumId w:val="21"/>
  </w:num>
  <w:num w:numId="49" w16cid:durableId="2080901857">
    <w:abstractNumId w:val="47"/>
  </w:num>
  <w:num w:numId="50" w16cid:durableId="954874225">
    <w:abstractNumId w:val="38"/>
  </w:num>
  <w:num w:numId="51" w16cid:durableId="163785537">
    <w:abstractNumId w:val="1"/>
  </w:num>
  <w:num w:numId="52" w16cid:durableId="11884250">
    <w:abstractNumId w:val="23"/>
  </w:num>
  <w:num w:numId="53" w16cid:durableId="28798837">
    <w:abstractNumId w:val="25"/>
  </w:num>
  <w:num w:numId="54" w16cid:durableId="230430427">
    <w:abstractNumId w:val="4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DEF"/>
    <w:rsid w:val="00000281"/>
    <w:rsid w:val="000038D0"/>
    <w:rsid w:val="00003F2C"/>
    <w:rsid w:val="00004C6A"/>
    <w:rsid w:val="000053B1"/>
    <w:rsid w:val="00006334"/>
    <w:rsid w:val="00010D9A"/>
    <w:rsid w:val="000144E7"/>
    <w:rsid w:val="00015DF2"/>
    <w:rsid w:val="00023502"/>
    <w:rsid w:val="00027EF1"/>
    <w:rsid w:val="0003144A"/>
    <w:rsid w:val="00031D1B"/>
    <w:rsid w:val="00033040"/>
    <w:rsid w:val="00033FE4"/>
    <w:rsid w:val="00034531"/>
    <w:rsid w:val="000410F1"/>
    <w:rsid w:val="0004146C"/>
    <w:rsid w:val="000436A6"/>
    <w:rsid w:val="00046C19"/>
    <w:rsid w:val="00047D49"/>
    <w:rsid w:val="0005135B"/>
    <w:rsid w:val="00051923"/>
    <w:rsid w:val="00057456"/>
    <w:rsid w:val="00072554"/>
    <w:rsid w:val="0008152F"/>
    <w:rsid w:val="00081CF3"/>
    <w:rsid w:val="00083151"/>
    <w:rsid w:val="00086093"/>
    <w:rsid w:val="0008678E"/>
    <w:rsid w:val="0008736E"/>
    <w:rsid w:val="000874E0"/>
    <w:rsid w:val="00087F51"/>
    <w:rsid w:val="00096CAA"/>
    <w:rsid w:val="000A0BCD"/>
    <w:rsid w:val="000A1CF0"/>
    <w:rsid w:val="000A3919"/>
    <w:rsid w:val="000B0490"/>
    <w:rsid w:val="000B1FBD"/>
    <w:rsid w:val="000B2A6D"/>
    <w:rsid w:val="000B4C0D"/>
    <w:rsid w:val="000B5958"/>
    <w:rsid w:val="000B792D"/>
    <w:rsid w:val="000C2C02"/>
    <w:rsid w:val="000C2E9B"/>
    <w:rsid w:val="000C3BF2"/>
    <w:rsid w:val="000C6764"/>
    <w:rsid w:val="000C7921"/>
    <w:rsid w:val="000D101C"/>
    <w:rsid w:val="000D1436"/>
    <w:rsid w:val="000D4AAA"/>
    <w:rsid w:val="000E1E38"/>
    <w:rsid w:val="000E3030"/>
    <w:rsid w:val="000E7E1B"/>
    <w:rsid w:val="001019B2"/>
    <w:rsid w:val="00102081"/>
    <w:rsid w:val="00102DA7"/>
    <w:rsid w:val="00103914"/>
    <w:rsid w:val="00103C3A"/>
    <w:rsid w:val="00106298"/>
    <w:rsid w:val="00107F2D"/>
    <w:rsid w:val="0011089D"/>
    <w:rsid w:val="0012310E"/>
    <w:rsid w:val="00126F71"/>
    <w:rsid w:val="00127327"/>
    <w:rsid w:val="00127931"/>
    <w:rsid w:val="00127FF7"/>
    <w:rsid w:val="0013220C"/>
    <w:rsid w:val="00132455"/>
    <w:rsid w:val="00133EBF"/>
    <w:rsid w:val="0013448C"/>
    <w:rsid w:val="00135404"/>
    <w:rsid w:val="0014563A"/>
    <w:rsid w:val="0015124C"/>
    <w:rsid w:val="00154BAD"/>
    <w:rsid w:val="00166E74"/>
    <w:rsid w:val="00171333"/>
    <w:rsid w:val="001716A3"/>
    <w:rsid w:val="00171FDD"/>
    <w:rsid w:val="001723F6"/>
    <w:rsid w:val="00173AE2"/>
    <w:rsid w:val="00173F32"/>
    <w:rsid w:val="001742F8"/>
    <w:rsid w:val="00174414"/>
    <w:rsid w:val="0017711F"/>
    <w:rsid w:val="00177593"/>
    <w:rsid w:val="00181EFC"/>
    <w:rsid w:val="0018231E"/>
    <w:rsid w:val="00190DD1"/>
    <w:rsid w:val="00192C21"/>
    <w:rsid w:val="00193816"/>
    <w:rsid w:val="001959F3"/>
    <w:rsid w:val="001A05A2"/>
    <w:rsid w:val="001A32D8"/>
    <w:rsid w:val="001B0627"/>
    <w:rsid w:val="001B3237"/>
    <w:rsid w:val="001B3635"/>
    <w:rsid w:val="001B5638"/>
    <w:rsid w:val="001B793C"/>
    <w:rsid w:val="001C1982"/>
    <w:rsid w:val="001C1A9D"/>
    <w:rsid w:val="001C6634"/>
    <w:rsid w:val="001D076A"/>
    <w:rsid w:val="001D086F"/>
    <w:rsid w:val="001D1842"/>
    <w:rsid w:val="001D2AF1"/>
    <w:rsid w:val="001D3D1E"/>
    <w:rsid w:val="001D6FD0"/>
    <w:rsid w:val="001E058B"/>
    <w:rsid w:val="001E0616"/>
    <w:rsid w:val="001E1A49"/>
    <w:rsid w:val="001E214E"/>
    <w:rsid w:val="001E2C13"/>
    <w:rsid w:val="001E401D"/>
    <w:rsid w:val="001E5BBF"/>
    <w:rsid w:val="001F30F2"/>
    <w:rsid w:val="001F7380"/>
    <w:rsid w:val="00200034"/>
    <w:rsid w:val="00201ADC"/>
    <w:rsid w:val="002036CF"/>
    <w:rsid w:val="002055AE"/>
    <w:rsid w:val="002062E2"/>
    <w:rsid w:val="00207011"/>
    <w:rsid w:val="002122BC"/>
    <w:rsid w:val="00213DFF"/>
    <w:rsid w:val="0021412E"/>
    <w:rsid w:val="00215466"/>
    <w:rsid w:val="00222FF7"/>
    <w:rsid w:val="002244B1"/>
    <w:rsid w:val="00224F71"/>
    <w:rsid w:val="0022597F"/>
    <w:rsid w:val="00226F8B"/>
    <w:rsid w:val="00227E10"/>
    <w:rsid w:val="002312C4"/>
    <w:rsid w:val="002314FB"/>
    <w:rsid w:val="0023248B"/>
    <w:rsid w:val="00233F85"/>
    <w:rsid w:val="00234C5C"/>
    <w:rsid w:val="00237DF8"/>
    <w:rsid w:val="00240D2C"/>
    <w:rsid w:val="0024287E"/>
    <w:rsid w:val="00243DF9"/>
    <w:rsid w:val="002455FD"/>
    <w:rsid w:val="0024665F"/>
    <w:rsid w:val="002506D8"/>
    <w:rsid w:val="00251065"/>
    <w:rsid w:val="00261CC2"/>
    <w:rsid w:val="002645B3"/>
    <w:rsid w:val="00266604"/>
    <w:rsid w:val="00266B1E"/>
    <w:rsid w:val="002675EA"/>
    <w:rsid w:val="00267899"/>
    <w:rsid w:val="00272146"/>
    <w:rsid w:val="00275AF4"/>
    <w:rsid w:val="002764FB"/>
    <w:rsid w:val="00282CFC"/>
    <w:rsid w:val="00291B47"/>
    <w:rsid w:val="00294D11"/>
    <w:rsid w:val="00295FC3"/>
    <w:rsid w:val="002A22CE"/>
    <w:rsid w:val="002A3CD6"/>
    <w:rsid w:val="002A5B20"/>
    <w:rsid w:val="002A60CD"/>
    <w:rsid w:val="002B0D32"/>
    <w:rsid w:val="002B0FCB"/>
    <w:rsid w:val="002B1D91"/>
    <w:rsid w:val="002B256B"/>
    <w:rsid w:val="002B5F28"/>
    <w:rsid w:val="002C2272"/>
    <w:rsid w:val="002C39BD"/>
    <w:rsid w:val="002C51FF"/>
    <w:rsid w:val="002C5346"/>
    <w:rsid w:val="002C6014"/>
    <w:rsid w:val="002C6C26"/>
    <w:rsid w:val="002C7446"/>
    <w:rsid w:val="002D18AF"/>
    <w:rsid w:val="002D65AA"/>
    <w:rsid w:val="002D6F10"/>
    <w:rsid w:val="002E0173"/>
    <w:rsid w:val="002E1D6D"/>
    <w:rsid w:val="002E1DF7"/>
    <w:rsid w:val="002E339F"/>
    <w:rsid w:val="002F1E0C"/>
    <w:rsid w:val="002F2AA8"/>
    <w:rsid w:val="002F4516"/>
    <w:rsid w:val="002F569F"/>
    <w:rsid w:val="002F58F5"/>
    <w:rsid w:val="002F7BE5"/>
    <w:rsid w:val="00300EFA"/>
    <w:rsid w:val="003033A1"/>
    <w:rsid w:val="003035FE"/>
    <w:rsid w:val="0030407A"/>
    <w:rsid w:val="003112ED"/>
    <w:rsid w:val="00312473"/>
    <w:rsid w:val="00313ED7"/>
    <w:rsid w:val="0031459C"/>
    <w:rsid w:val="0031506F"/>
    <w:rsid w:val="00315F3D"/>
    <w:rsid w:val="00321A39"/>
    <w:rsid w:val="00324E24"/>
    <w:rsid w:val="00325A32"/>
    <w:rsid w:val="0032608B"/>
    <w:rsid w:val="00327AB6"/>
    <w:rsid w:val="00331399"/>
    <w:rsid w:val="00331AF6"/>
    <w:rsid w:val="00333EF6"/>
    <w:rsid w:val="00340CC4"/>
    <w:rsid w:val="00340CEA"/>
    <w:rsid w:val="00340F9A"/>
    <w:rsid w:val="00342827"/>
    <w:rsid w:val="0034627F"/>
    <w:rsid w:val="00353973"/>
    <w:rsid w:val="00353E8B"/>
    <w:rsid w:val="0035446F"/>
    <w:rsid w:val="0035451A"/>
    <w:rsid w:val="00355CFB"/>
    <w:rsid w:val="00361A28"/>
    <w:rsid w:val="00361FF4"/>
    <w:rsid w:val="0036217D"/>
    <w:rsid w:val="00362A0B"/>
    <w:rsid w:val="003649FF"/>
    <w:rsid w:val="00370E78"/>
    <w:rsid w:val="00371602"/>
    <w:rsid w:val="00373351"/>
    <w:rsid w:val="00377C83"/>
    <w:rsid w:val="00377E29"/>
    <w:rsid w:val="003824E1"/>
    <w:rsid w:val="00387F21"/>
    <w:rsid w:val="0039025B"/>
    <w:rsid w:val="003903B1"/>
    <w:rsid w:val="00390A81"/>
    <w:rsid w:val="00391B6D"/>
    <w:rsid w:val="003920D6"/>
    <w:rsid w:val="0039315F"/>
    <w:rsid w:val="00393974"/>
    <w:rsid w:val="00395492"/>
    <w:rsid w:val="003A087B"/>
    <w:rsid w:val="003A14EC"/>
    <w:rsid w:val="003A7178"/>
    <w:rsid w:val="003B0549"/>
    <w:rsid w:val="003B0B13"/>
    <w:rsid w:val="003B3922"/>
    <w:rsid w:val="003C39BA"/>
    <w:rsid w:val="003C4682"/>
    <w:rsid w:val="003C529F"/>
    <w:rsid w:val="003C5C37"/>
    <w:rsid w:val="003C5CC9"/>
    <w:rsid w:val="003C6B86"/>
    <w:rsid w:val="003C776E"/>
    <w:rsid w:val="003D0565"/>
    <w:rsid w:val="003D2C26"/>
    <w:rsid w:val="003D2F3D"/>
    <w:rsid w:val="003D594A"/>
    <w:rsid w:val="003E17BF"/>
    <w:rsid w:val="003E47AB"/>
    <w:rsid w:val="003E5176"/>
    <w:rsid w:val="003E5CA4"/>
    <w:rsid w:val="003E7607"/>
    <w:rsid w:val="003F0703"/>
    <w:rsid w:val="003F0C63"/>
    <w:rsid w:val="003F1269"/>
    <w:rsid w:val="003F234E"/>
    <w:rsid w:val="003F2FE0"/>
    <w:rsid w:val="003F5BC9"/>
    <w:rsid w:val="0040295E"/>
    <w:rsid w:val="00402BAC"/>
    <w:rsid w:val="00404A83"/>
    <w:rsid w:val="004119AC"/>
    <w:rsid w:val="00413111"/>
    <w:rsid w:val="00413BDE"/>
    <w:rsid w:val="00413EF1"/>
    <w:rsid w:val="0041451A"/>
    <w:rsid w:val="00416C69"/>
    <w:rsid w:val="00417938"/>
    <w:rsid w:val="00421EFE"/>
    <w:rsid w:val="0043023F"/>
    <w:rsid w:val="00430666"/>
    <w:rsid w:val="0043074F"/>
    <w:rsid w:val="00431274"/>
    <w:rsid w:val="0043143F"/>
    <w:rsid w:val="0043294D"/>
    <w:rsid w:val="004336D6"/>
    <w:rsid w:val="00433734"/>
    <w:rsid w:val="00435A9F"/>
    <w:rsid w:val="00442B43"/>
    <w:rsid w:val="00443E39"/>
    <w:rsid w:val="00444227"/>
    <w:rsid w:val="0045012C"/>
    <w:rsid w:val="00451B58"/>
    <w:rsid w:val="00452B3B"/>
    <w:rsid w:val="00455ED5"/>
    <w:rsid w:val="00456372"/>
    <w:rsid w:val="0045704D"/>
    <w:rsid w:val="004579D8"/>
    <w:rsid w:val="004616FA"/>
    <w:rsid w:val="004644BF"/>
    <w:rsid w:val="004650BD"/>
    <w:rsid w:val="0046592F"/>
    <w:rsid w:val="004660A7"/>
    <w:rsid w:val="004660F4"/>
    <w:rsid w:val="004668E7"/>
    <w:rsid w:val="00471A3F"/>
    <w:rsid w:val="00473E3F"/>
    <w:rsid w:val="00475CA5"/>
    <w:rsid w:val="00482C72"/>
    <w:rsid w:val="00484114"/>
    <w:rsid w:val="00486DA9"/>
    <w:rsid w:val="0048719C"/>
    <w:rsid w:val="004871E1"/>
    <w:rsid w:val="00490F8A"/>
    <w:rsid w:val="00497EC4"/>
    <w:rsid w:val="004A0955"/>
    <w:rsid w:val="004A365B"/>
    <w:rsid w:val="004A6043"/>
    <w:rsid w:val="004A6780"/>
    <w:rsid w:val="004A7653"/>
    <w:rsid w:val="004B0403"/>
    <w:rsid w:val="004B3CF5"/>
    <w:rsid w:val="004B455A"/>
    <w:rsid w:val="004B4D51"/>
    <w:rsid w:val="004B55EB"/>
    <w:rsid w:val="004B6875"/>
    <w:rsid w:val="004C360F"/>
    <w:rsid w:val="004C4BFE"/>
    <w:rsid w:val="004C7AEC"/>
    <w:rsid w:val="004C7DB6"/>
    <w:rsid w:val="004D000A"/>
    <w:rsid w:val="004D113E"/>
    <w:rsid w:val="004D222A"/>
    <w:rsid w:val="004D2EF8"/>
    <w:rsid w:val="004D3BCD"/>
    <w:rsid w:val="004D3EFF"/>
    <w:rsid w:val="004D5528"/>
    <w:rsid w:val="004E1786"/>
    <w:rsid w:val="004E3004"/>
    <w:rsid w:val="004E3D44"/>
    <w:rsid w:val="004E3FD9"/>
    <w:rsid w:val="004F1FEE"/>
    <w:rsid w:val="004F58D4"/>
    <w:rsid w:val="004F63D1"/>
    <w:rsid w:val="004F66CA"/>
    <w:rsid w:val="004F750E"/>
    <w:rsid w:val="004F7E89"/>
    <w:rsid w:val="00505666"/>
    <w:rsid w:val="00512D29"/>
    <w:rsid w:val="00513DC3"/>
    <w:rsid w:val="00515A51"/>
    <w:rsid w:val="00522852"/>
    <w:rsid w:val="005251EB"/>
    <w:rsid w:val="00534502"/>
    <w:rsid w:val="00537FE6"/>
    <w:rsid w:val="005438B4"/>
    <w:rsid w:val="005455D8"/>
    <w:rsid w:val="005504FB"/>
    <w:rsid w:val="0055259D"/>
    <w:rsid w:val="00553024"/>
    <w:rsid w:val="0055361E"/>
    <w:rsid w:val="00554F61"/>
    <w:rsid w:val="00556A0D"/>
    <w:rsid w:val="0056141C"/>
    <w:rsid w:val="005615F8"/>
    <w:rsid w:val="00561903"/>
    <w:rsid w:val="00562755"/>
    <w:rsid w:val="00564742"/>
    <w:rsid w:val="00570072"/>
    <w:rsid w:val="0057342C"/>
    <w:rsid w:val="0057490C"/>
    <w:rsid w:val="005760D4"/>
    <w:rsid w:val="00576F1C"/>
    <w:rsid w:val="00580F3F"/>
    <w:rsid w:val="005840B0"/>
    <w:rsid w:val="0058509E"/>
    <w:rsid w:val="0058787C"/>
    <w:rsid w:val="00590570"/>
    <w:rsid w:val="00590C76"/>
    <w:rsid w:val="005951B5"/>
    <w:rsid w:val="005977E6"/>
    <w:rsid w:val="00597DD1"/>
    <w:rsid w:val="005A1164"/>
    <w:rsid w:val="005B090A"/>
    <w:rsid w:val="005B2366"/>
    <w:rsid w:val="005B3DD6"/>
    <w:rsid w:val="005B6560"/>
    <w:rsid w:val="005C154E"/>
    <w:rsid w:val="005C2126"/>
    <w:rsid w:val="005C2933"/>
    <w:rsid w:val="005D3146"/>
    <w:rsid w:val="005D415F"/>
    <w:rsid w:val="005D41D0"/>
    <w:rsid w:val="005D62C7"/>
    <w:rsid w:val="005D7098"/>
    <w:rsid w:val="005E4A77"/>
    <w:rsid w:val="005F24AF"/>
    <w:rsid w:val="005F3B9D"/>
    <w:rsid w:val="005F3BFC"/>
    <w:rsid w:val="005F7431"/>
    <w:rsid w:val="005F7D51"/>
    <w:rsid w:val="0060458A"/>
    <w:rsid w:val="00604DB7"/>
    <w:rsid w:val="006116A4"/>
    <w:rsid w:val="006142D2"/>
    <w:rsid w:val="006148D9"/>
    <w:rsid w:val="00614E97"/>
    <w:rsid w:val="00617BF9"/>
    <w:rsid w:val="00622298"/>
    <w:rsid w:val="006232F7"/>
    <w:rsid w:val="006235E0"/>
    <w:rsid w:val="006266CF"/>
    <w:rsid w:val="006303F8"/>
    <w:rsid w:val="00631B72"/>
    <w:rsid w:val="00634449"/>
    <w:rsid w:val="0063557A"/>
    <w:rsid w:val="006373F7"/>
    <w:rsid w:val="00640CDE"/>
    <w:rsid w:val="0064491C"/>
    <w:rsid w:val="00644C79"/>
    <w:rsid w:val="006455B8"/>
    <w:rsid w:val="006466F4"/>
    <w:rsid w:val="00654459"/>
    <w:rsid w:val="00663A72"/>
    <w:rsid w:val="006649DC"/>
    <w:rsid w:val="006658FB"/>
    <w:rsid w:val="00666800"/>
    <w:rsid w:val="0067007F"/>
    <w:rsid w:val="00674212"/>
    <w:rsid w:val="00680513"/>
    <w:rsid w:val="0068123F"/>
    <w:rsid w:val="0068381F"/>
    <w:rsid w:val="00683DCB"/>
    <w:rsid w:val="00684152"/>
    <w:rsid w:val="006841AE"/>
    <w:rsid w:val="00685416"/>
    <w:rsid w:val="00691817"/>
    <w:rsid w:val="00695380"/>
    <w:rsid w:val="006A2FBB"/>
    <w:rsid w:val="006A478C"/>
    <w:rsid w:val="006A5DBD"/>
    <w:rsid w:val="006A6103"/>
    <w:rsid w:val="006A6442"/>
    <w:rsid w:val="006A6B79"/>
    <w:rsid w:val="006B4F8E"/>
    <w:rsid w:val="006B511D"/>
    <w:rsid w:val="006B764D"/>
    <w:rsid w:val="006C2D52"/>
    <w:rsid w:val="006C4ACF"/>
    <w:rsid w:val="006C4CE3"/>
    <w:rsid w:val="006D0390"/>
    <w:rsid w:val="006D2717"/>
    <w:rsid w:val="006E134F"/>
    <w:rsid w:val="006E4581"/>
    <w:rsid w:val="006E51E0"/>
    <w:rsid w:val="006E622A"/>
    <w:rsid w:val="006F02B2"/>
    <w:rsid w:val="006F2AAC"/>
    <w:rsid w:val="006F5F20"/>
    <w:rsid w:val="00700F54"/>
    <w:rsid w:val="00701A50"/>
    <w:rsid w:val="00704479"/>
    <w:rsid w:val="007049A1"/>
    <w:rsid w:val="00712062"/>
    <w:rsid w:val="00713488"/>
    <w:rsid w:val="00713E12"/>
    <w:rsid w:val="00715663"/>
    <w:rsid w:val="007210E1"/>
    <w:rsid w:val="00722ECB"/>
    <w:rsid w:val="00723172"/>
    <w:rsid w:val="007242F1"/>
    <w:rsid w:val="0072460D"/>
    <w:rsid w:val="00727D44"/>
    <w:rsid w:val="0073062C"/>
    <w:rsid w:val="00731800"/>
    <w:rsid w:val="00737F06"/>
    <w:rsid w:val="00750A1D"/>
    <w:rsid w:val="00752082"/>
    <w:rsid w:val="00754994"/>
    <w:rsid w:val="007563A5"/>
    <w:rsid w:val="007565F7"/>
    <w:rsid w:val="00757776"/>
    <w:rsid w:val="00757B1E"/>
    <w:rsid w:val="0076318E"/>
    <w:rsid w:val="00765786"/>
    <w:rsid w:val="00766FE9"/>
    <w:rsid w:val="007673AA"/>
    <w:rsid w:val="00770F7C"/>
    <w:rsid w:val="007721E6"/>
    <w:rsid w:val="0077354E"/>
    <w:rsid w:val="007736B1"/>
    <w:rsid w:val="007742F3"/>
    <w:rsid w:val="00776F4E"/>
    <w:rsid w:val="0078082A"/>
    <w:rsid w:val="00782A20"/>
    <w:rsid w:val="007871A9"/>
    <w:rsid w:val="0079053D"/>
    <w:rsid w:val="00796581"/>
    <w:rsid w:val="00796A62"/>
    <w:rsid w:val="00797DDD"/>
    <w:rsid w:val="007A0FBA"/>
    <w:rsid w:val="007A103E"/>
    <w:rsid w:val="007A231E"/>
    <w:rsid w:val="007A3C8A"/>
    <w:rsid w:val="007A4EC2"/>
    <w:rsid w:val="007A55B5"/>
    <w:rsid w:val="007A55D6"/>
    <w:rsid w:val="007A6DCA"/>
    <w:rsid w:val="007A787F"/>
    <w:rsid w:val="007B1542"/>
    <w:rsid w:val="007B2BC2"/>
    <w:rsid w:val="007B2BC3"/>
    <w:rsid w:val="007B3CCD"/>
    <w:rsid w:val="007B5AE4"/>
    <w:rsid w:val="007B5E24"/>
    <w:rsid w:val="007C2E05"/>
    <w:rsid w:val="007C40FB"/>
    <w:rsid w:val="007C4E13"/>
    <w:rsid w:val="007C6A04"/>
    <w:rsid w:val="007D1C88"/>
    <w:rsid w:val="007D3B65"/>
    <w:rsid w:val="007D4852"/>
    <w:rsid w:val="007D4FB4"/>
    <w:rsid w:val="007E30AC"/>
    <w:rsid w:val="007E35D8"/>
    <w:rsid w:val="007E4194"/>
    <w:rsid w:val="007E54B2"/>
    <w:rsid w:val="007E717A"/>
    <w:rsid w:val="007E72C6"/>
    <w:rsid w:val="007E7DF6"/>
    <w:rsid w:val="007F2C6D"/>
    <w:rsid w:val="007F5694"/>
    <w:rsid w:val="007F62E3"/>
    <w:rsid w:val="007F798C"/>
    <w:rsid w:val="008012BB"/>
    <w:rsid w:val="00802439"/>
    <w:rsid w:val="008049EF"/>
    <w:rsid w:val="00811666"/>
    <w:rsid w:val="0081413D"/>
    <w:rsid w:val="00814841"/>
    <w:rsid w:val="0081768A"/>
    <w:rsid w:val="0082581A"/>
    <w:rsid w:val="00826364"/>
    <w:rsid w:val="00826B2A"/>
    <w:rsid w:val="00827180"/>
    <w:rsid w:val="00827303"/>
    <w:rsid w:val="00827AD3"/>
    <w:rsid w:val="008300AC"/>
    <w:rsid w:val="008325D4"/>
    <w:rsid w:val="00834313"/>
    <w:rsid w:val="00835103"/>
    <w:rsid w:val="00835489"/>
    <w:rsid w:val="0083770C"/>
    <w:rsid w:val="00840615"/>
    <w:rsid w:val="0084138A"/>
    <w:rsid w:val="00842538"/>
    <w:rsid w:val="00844491"/>
    <w:rsid w:val="008446D9"/>
    <w:rsid w:val="00853558"/>
    <w:rsid w:val="00853F03"/>
    <w:rsid w:val="00856318"/>
    <w:rsid w:val="00857950"/>
    <w:rsid w:val="00861A42"/>
    <w:rsid w:val="00864FE8"/>
    <w:rsid w:val="00866D25"/>
    <w:rsid w:val="008720AD"/>
    <w:rsid w:val="00873250"/>
    <w:rsid w:val="00873427"/>
    <w:rsid w:val="00873568"/>
    <w:rsid w:val="008739E9"/>
    <w:rsid w:val="0087625C"/>
    <w:rsid w:val="00882304"/>
    <w:rsid w:val="00883981"/>
    <w:rsid w:val="008850CB"/>
    <w:rsid w:val="00886445"/>
    <w:rsid w:val="0088757E"/>
    <w:rsid w:val="00890288"/>
    <w:rsid w:val="00894E88"/>
    <w:rsid w:val="00897488"/>
    <w:rsid w:val="008979B6"/>
    <w:rsid w:val="008A1B07"/>
    <w:rsid w:val="008A1BC7"/>
    <w:rsid w:val="008A4243"/>
    <w:rsid w:val="008A4563"/>
    <w:rsid w:val="008A5259"/>
    <w:rsid w:val="008B30AD"/>
    <w:rsid w:val="008B42DE"/>
    <w:rsid w:val="008B5E2A"/>
    <w:rsid w:val="008B6B00"/>
    <w:rsid w:val="008C177B"/>
    <w:rsid w:val="008C4F64"/>
    <w:rsid w:val="008C56F8"/>
    <w:rsid w:val="008D05A8"/>
    <w:rsid w:val="008D2869"/>
    <w:rsid w:val="008D34AD"/>
    <w:rsid w:val="008D5DA2"/>
    <w:rsid w:val="008D6F8E"/>
    <w:rsid w:val="008E4614"/>
    <w:rsid w:val="008E7F7D"/>
    <w:rsid w:val="008F4622"/>
    <w:rsid w:val="008F48FD"/>
    <w:rsid w:val="00901D31"/>
    <w:rsid w:val="009046F1"/>
    <w:rsid w:val="00905986"/>
    <w:rsid w:val="0091313D"/>
    <w:rsid w:val="00913C2C"/>
    <w:rsid w:val="0091453A"/>
    <w:rsid w:val="009156E3"/>
    <w:rsid w:val="00916F8D"/>
    <w:rsid w:val="00917A7B"/>
    <w:rsid w:val="00917C38"/>
    <w:rsid w:val="009211FD"/>
    <w:rsid w:val="0092195E"/>
    <w:rsid w:val="00925822"/>
    <w:rsid w:val="009270B7"/>
    <w:rsid w:val="00931C63"/>
    <w:rsid w:val="009367B1"/>
    <w:rsid w:val="0094067A"/>
    <w:rsid w:val="0094235A"/>
    <w:rsid w:val="009428F6"/>
    <w:rsid w:val="00943063"/>
    <w:rsid w:val="00955239"/>
    <w:rsid w:val="00955DA4"/>
    <w:rsid w:val="00960340"/>
    <w:rsid w:val="0096068F"/>
    <w:rsid w:val="00964BE6"/>
    <w:rsid w:val="00971C75"/>
    <w:rsid w:val="00973744"/>
    <w:rsid w:val="00973E93"/>
    <w:rsid w:val="00974658"/>
    <w:rsid w:val="00975968"/>
    <w:rsid w:val="00975D9D"/>
    <w:rsid w:val="00981437"/>
    <w:rsid w:val="009817C2"/>
    <w:rsid w:val="00981D91"/>
    <w:rsid w:val="00984C2B"/>
    <w:rsid w:val="00984CBE"/>
    <w:rsid w:val="0099027C"/>
    <w:rsid w:val="00991F0F"/>
    <w:rsid w:val="00992C4A"/>
    <w:rsid w:val="00993185"/>
    <w:rsid w:val="00996BA1"/>
    <w:rsid w:val="00996FEF"/>
    <w:rsid w:val="009A00FD"/>
    <w:rsid w:val="009A1839"/>
    <w:rsid w:val="009A3213"/>
    <w:rsid w:val="009A5974"/>
    <w:rsid w:val="009A5B1E"/>
    <w:rsid w:val="009A6AA5"/>
    <w:rsid w:val="009B0A65"/>
    <w:rsid w:val="009B22C5"/>
    <w:rsid w:val="009B2689"/>
    <w:rsid w:val="009C1800"/>
    <w:rsid w:val="009C1CD2"/>
    <w:rsid w:val="009C269B"/>
    <w:rsid w:val="009C4DBD"/>
    <w:rsid w:val="009C7CA0"/>
    <w:rsid w:val="009D3D17"/>
    <w:rsid w:val="009E20BE"/>
    <w:rsid w:val="009E3C5B"/>
    <w:rsid w:val="009E5A10"/>
    <w:rsid w:val="009F0455"/>
    <w:rsid w:val="009F133F"/>
    <w:rsid w:val="009F67A5"/>
    <w:rsid w:val="009F72CF"/>
    <w:rsid w:val="009F7C2B"/>
    <w:rsid w:val="00A001FA"/>
    <w:rsid w:val="00A0492B"/>
    <w:rsid w:val="00A04FA5"/>
    <w:rsid w:val="00A0687F"/>
    <w:rsid w:val="00A10E1E"/>
    <w:rsid w:val="00A11DE6"/>
    <w:rsid w:val="00A15512"/>
    <w:rsid w:val="00A15856"/>
    <w:rsid w:val="00A1658C"/>
    <w:rsid w:val="00A200B9"/>
    <w:rsid w:val="00A226BF"/>
    <w:rsid w:val="00A25536"/>
    <w:rsid w:val="00A26E14"/>
    <w:rsid w:val="00A273B1"/>
    <w:rsid w:val="00A274E7"/>
    <w:rsid w:val="00A30AA0"/>
    <w:rsid w:val="00A310A3"/>
    <w:rsid w:val="00A31F74"/>
    <w:rsid w:val="00A3274B"/>
    <w:rsid w:val="00A32A4E"/>
    <w:rsid w:val="00A34268"/>
    <w:rsid w:val="00A34961"/>
    <w:rsid w:val="00A37F2F"/>
    <w:rsid w:val="00A43444"/>
    <w:rsid w:val="00A457A2"/>
    <w:rsid w:val="00A45ACC"/>
    <w:rsid w:val="00A45CE9"/>
    <w:rsid w:val="00A47481"/>
    <w:rsid w:val="00A47A3A"/>
    <w:rsid w:val="00A55C91"/>
    <w:rsid w:val="00A61251"/>
    <w:rsid w:val="00A61CC0"/>
    <w:rsid w:val="00A6276F"/>
    <w:rsid w:val="00A640D6"/>
    <w:rsid w:val="00A677CB"/>
    <w:rsid w:val="00A67F12"/>
    <w:rsid w:val="00A74FB4"/>
    <w:rsid w:val="00A7721E"/>
    <w:rsid w:val="00A82CBF"/>
    <w:rsid w:val="00A8320C"/>
    <w:rsid w:val="00A8347A"/>
    <w:rsid w:val="00A868A2"/>
    <w:rsid w:val="00A8760B"/>
    <w:rsid w:val="00A87C89"/>
    <w:rsid w:val="00A90BFD"/>
    <w:rsid w:val="00A96253"/>
    <w:rsid w:val="00AA1D9B"/>
    <w:rsid w:val="00AA27D1"/>
    <w:rsid w:val="00AA40CB"/>
    <w:rsid w:val="00AA6652"/>
    <w:rsid w:val="00AA7F77"/>
    <w:rsid w:val="00AB268D"/>
    <w:rsid w:val="00AB2CC8"/>
    <w:rsid w:val="00AB541C"/>
    <w:rsid w:val="00AB5F61"/>
    <w:rsid w:val="00AB7E52"/>
    <w:rsid w:val="00AC1188"/>
    <w:rsid w:val="00AC1253"/>
    <w:rsid w:val="00AC1443"/>
    <w:rsid w:val="00AC2B4D"/>
    <w:rsid w:val="00AC2EF9"/>
    <w:rsid w:val="00AC552C"/>
    <w:rsid w:val="00AC6CBC"/>
    <w:rsid w:val="00AD2BE2"/>
    <w:rsid w:val="00AD49C3"/>
    <w:rsid w:val="00AD652A"/>
    <w:rsid w:val="00AE030D"/>
    <w:rsid w:val="00AE4B73"/>
    <w:rsid w:val="00AE5C75"/>
    <w:rsid w:val="00AE78A6"/>
    <w:rsid w:val="00AF1E80"/>
    <w:rsid w:val="00AF2177"/>
    <w:rsid w:val="00AF46A1"/>
    <w:rsid w:val="00AF70A4"/>
    <w:rsid w:val="00AF70D5"/>
    <w:rsid w:val="00AF7FA0"/>
    <w:rsid w:val="00B01861"/>
    <w:rsid w:val="00B018ED"/>
    <w:rsid w:val="00B07C08"/>
    <w:rsid w:val="00B10711"/>
    <w:rsid w:val="00B1164D"/>
    <w:rsid w:val="00B11850"/>
    <w:rsid w:val="00B13159"/>
    <w:rsid w:val="00B14F74"/>
    <w:rsid w:val="00B15FB3"/>
    <w:rsid w:val="00B165CE"/>
    <w:rsid w:val="00B201C0"/>
    <w:rsid w:val="00B21406"/>
    <w:rsid w:val="00B23A7E"/>
    <w:rsid w:val="00B23E58"/>
    <w:rsid w:val="00B24669"/>
    <w:rsid w:val="00B2610F"/>
    <w:rsid w:val="00B316AE"/>
    <w:rsid w:val="00B344CE"/>
    <w:rsid w:val="00B36E57"/>
    <w:rsid w:val="00B40941"/>
    <w:rsid w:val="00B40944"/>
    <w:rsid w:val="00B41A33"/>
    <w:rsid w:val="00B44E29"/>
    <w:rsid w:val="00B4634A"/>
    <w:rsid w:val="00B50E7E"/>
    <w:rsid w:val="00B51B03"/>
    <w:rsid w:val="00B51D64"/>
    <w:rsid w:val="00B542DC"/>
    <w:rsid w:val="00B559E8"/>
    <w:rsid w:val="00B62808"/>
    <w:rsid w:val="00B6458D"/>
    <w:rsid w:val="00B64CF9"/>
    <w:rsid w:val="00B718B6"/>
    <w:rsid w:val="00B73A97"/>
    <w:rsid w:val="00B806D0"/>
    <w:rsid w:val="00B81C8A"/>
    <w:rsid w:val="00B836A4"/>
    <w:rsid w:val="00B839CB"/>
    <w:rsid w:val="00B86C9D"/>
    <w:rsid w:val="00B87A23"/>
    <w:rsid w:val="00B902BB"/>
    <w:rsid w:val="00B90510"/>
    <w:rsid w:val="00B9371A"/>
    <w:rsid w:val="00B97A9B"/>
    <w:rsid w:val="00BA450E"/>
    <w:rsid w:val="00BA6DD3"/>
    <w:rsid w:val="00BA7816"/>
    <w:rsid w:val="00BB2A11"/>
    <w:rsid w:val="00BB36DE"/>
    <w:rsid w:val="00BB6AC7"/>
    <w:rsid w:val="00BC3FDD"/>
    <w:rsid w:val="00BC4DFA"/>
    <w:rsid w:val="00BC7FF0"/>
    <w:rsid w:val="00BD0885"/>
    <w:rsid w:val="00BD0DF0"/>
    <w:rsid w:val="00BD22AA"/>
    <w:rsid w:val="00BD2D8C"/>
    <w:rsid w:val="00BD2EBC"/>
    <w:rsid w:val="00BD3A3D"/>
    <w:rsid w:val="00BD4697"/>
    <w:rsid w:val="00BE4E6F"/>
    <w:rsid w:val="00BE6C3F"/>
    <w:rsid w:val="00BF07A7"/>
    <w:rsid w:val="00BF0DC0"/>
    <w:rsid w:val="00BF18ED"/>
    <w:rsid w:val="00BF3380"/>
    <w:rsid w:val="00BF52FA"/>
    <w:rsid w:val="00C00141"/>
    <w:rsid w:val="00C0035B"/>
    <w:rsid w:val="00C02533"/>
    <w:rsid w:val="00C06960"/>
    <w:rsid w:val="00C11C35"/>
    <w:rsid w:val="00C122E0"/>
    <w:rsid w:val="00C16EC3"/>
    <w:rsid w:val="00C17954"/>
    <w:rsid w:val="00C17F89"/>
    <w:rsid w:val="00C23D32"/>
    <w:rsid w:val="00C271E8"/>
    <w:rsid w:val="00C27A6A"/>
    <w:rsid w:val="00C32D76"/>
    <w:rsid w:val="00C33E52"/>
    <w:rsid w:val="00C34106"/>
    <w:rsid w:val="00C45E41"/>
    <w:rsid w:val="00C47593"/>
    <w:rsid w:val="00C5027D"/>
    <w:rsid w:val="00C51738"/>
    <w:rsid w:val="00C5369B"/>
    <w:rsid w:val="00C5572E"/>
    <w:rsid w:val="00C559FA"/>
    <w:rsid w:val="00C6308E"/>
    <w:rsid w:val="00C64694"/>
    <w:rsid w:val="00C6615C"/>
    <w:rsid w:val="00C6797F"/>
    <w:rsid w:val="00C700DC"/>
    <w:rsid w:val="00C72620"/>
    <w:rsid w:val="00C735B2"/>
    <w:rsid w:val="00C75E47"/>
    <w:rsid w:val="00C77041"/>
    <w:rsid w:val="00C80E4E"/>
    <w:rsid w:val="00C81369"/>
    <w:rsid w:val="00C86E88"/>
    <w:rsid w:val="00C87DE2"/>
    <w:rsid w:val="00C9024A"/>
    <w:rsid w:val="00C9159F"/>
    <w:rsid w:val="00C93AA0"/>
    <w:rsid w:val="00C94483"/>
    <w:rsid w:val="00CA0CFB"/>
    <w:rsid w:val="00CA3D54"/>
    <w:rsid w:val="00CA4AB4"/>
    <w:rsid w:val="00CB3800"/>
    <w:rsid w:val="00CB3C70"/>
    <w:rsid w:val="00CB4F0B"/>
    <w:rsid w:val="00CB5175"/>
    <w:rsid w:val="00CB5353"/>
    <w:rsid w:val="00CC5A25"/>
    <w:rsid w:val="00CD2607"/>
    <w:rsid w:val="00CD514C"/>
    <w:rsid w:val="00CE0BDC"/>
    <w:rsid w:val="00CE1317"/>
    <w:rsid w:val="00CF0696"/>
    <w:rsid w:val="00CF2AEE"/>
    <w:rsid w:val="00CF32E5"/>
    <w:rsid w:val="00CF6F71"/>
    <w:rsid w:val="00D00C2C"/>
    <w:rsid w:val="00D00F48"/>
    <w:rsid w:val="00D0215B"/>
    <w:rsid w:val="00D0218F"/>
    <w:rsid w:val="00D03685"/>
    <w:rsid w:val="00D03782"/>
    <w:rsid w:val="00D07B78"/>
    <w:rsid w:val="00D105F1"/>
    <w:rsid w:val="00D10738"/>
    <w:rsid w:val="00D12EA9"/>
    <w:rsid w:val="00D130BB"/>
    <w:rsid w:val="00D14414"/>
    <w:rsid w:val="00D1694F"/>
    <w:rsid w:val="00D224F7"/>
    <w:rsid w:val="00D22693"/>
    <w:rsid w:val="00D249C9"/>
    <w:rsid w:val="00D24C8A"/>
    <w:rsid w:val="00D316CF"/>
    <w:rsid w:val="00D324C3"/>
    <w:rsid w:val="00D33A0C"/>
    <w:rsid w:val="00D34437"/>
    <w:rsid w:val="00D433C8"/>
    <w:rsid w:val="00D448AA"/>
    <w:rsid w:val="00D45033"/>
    <w:rsid w:val="00D50143"/>
    <w:rsid w:val="00D51FEA"/>
    <w:rsid w:val="00D553E4"/>
    <w:rsid w:val="00D6160B"/>
    <w:rsid w:val="00D61F61"/>
    <w:rsid w:val="00D6280A"/>
    <w:rsid w:val="00D64005"/>
    <w:rsid w:val="00D7030C"/>
    <w:rsid w:val="00D7377B"/>
    <w:rsid w:val="00D75CDE"/>
    <w:rsid w:val="00D76DEF"/>
    <w:rsid w:val="00D804AD"/>
    <w:rsid w:val="00D80CDB"/>
    <w:rsid w:val="00D8669D"/>
    <w:rsid w:val="00D95CF7"/>
    <w:rsid w:val="00D9600D"/>
    <w:rsid w:val="00D973B9"/>
    <w:rsid w:val="00DA1DF4"/>
    <w:rsid w:val="00DA28FB"/>
    <w:rsid w:val="00DA5653"/>
    <w:rsid w:val="00DA5924"/>
    <w:rsid w:val="00DB54B6"/>
    <w:rsid w:val="00DB7FD4"/>
    <w:rsid w:val="00DC067D"/>
    <w:rsid w:val="00DC3E79"/>
    <w:rsid w:val="00DC6CEC"/>
    <w:rsid w:val="00DD25D7"/>
    <w:rsid w:val="00DD53BF"/>
    <w:rsid w:val="00DD6811"/>
    <w:rsid w:val="00DD6E1B"/>
    <w:rsid w:val="00DE22B6"/>
    <w:rsid w:val="00DE2383"/>
    <w:rsid w:val="00DE37EA"/>
    <w:rsid w:val="00DE4120"/>
    <w:rsid w:val="00DE6B18"/>
    <w:rsid w:val="00DE6CAF"/>
    <w:rsid w:val="00DF1B36"/>
    <w:rsid w:val="00DF1D0E"/>
    <w:rsid w:val="00DF1F0D"/>
    <w:rsid w:val="00DF2049"/>
    <w:rsid w:val="00DF4C3E"/>
    <w:rsid w:val="00E065CC"/>
    <w:rsid w:val="00E12C82"/>
    <w:rsid w:val="00E15C8F"/>
    <w:rsid w:val="00E23D9D"/>
    <w:rsid w:val="00E24C0E"/>
    <w:rsid w:val="00E32066"/>
    <w:rsid w:val="00E33F02"/>
    <w:rsid w:val="00E340CC"/>
    <w:rsid w:val="00E3580F"/>
    <w:rsid w:val="00E36CF3"/>
    <w:rsid w:val="00E37D19"/>
    <w:rsid w:val="00E466E4"/>
    <w:rsid w:val="00E51842"/>
    <w:rsid w:val="00E52143"/>
    <w:rsid w:val="00E545A0"/>
    <w:rsid w:val="00E6319C"/>
    <w:rsid w:val="00E65840"/>
    <w:rsid w:val="00E673C6"/>
    <w:rsid w:val="00E67E93"/>
    <w:rsid w:val="00E70E9E"/>
    <w:rsid w:val="00E72E66"/>
    <w:rsid w:val="00E80CD4"/>
    <w:rsid w:val="00E83B2E"/>
    <w:rsid w:val="00E83D4A"/>
    <w:rsid w:val="00E92124"/>
    <w:rsid w:val="00E93C02"/>
    <w:rsid w:val="00EA0905"/>
    <w:rsid w:val="00EA2432"/>
    <w:rsid w:val="00EA4B58"/>
    <w:rsid w:val="00EA5148"/>
    <w:rsid w:val="00EA628D"/>
    <w:rsid w:val="00EB25CF"/>
    <w:rsid w:val="00EB301A"/>
    <w:rsid w:val="00EB473A"/>
    <w:rsid w:val="00EB7DF5"/>
    <w:rsid w:val="00EC25C0"/>
    <w:rsid w:val="00EC3AF6"/>
    <w:rsid w:val="00EC3C83"/>
    <w:rsid w:val="00EC45D5"/>
    <w:rsid w:val="00EC5C90"/>
    <w:rsid w:val="00EC7C87"/>
    <w:rsid w:val="00ED30A7"/>
    <w:rsid w:val="00ED5CDE"/>
    <w:rsid w:val="00EE139E"/>
    <w:rsid w:val="00EE2E4A"/>
    <w:rsid w:val="00EE31FE"/>
    <w:rsid w:val="00EE32D3"/>
    <w:rsid w:val="00EF0964"/>
    <w:rsid w:val="00EF0C39"/>
    <w:rsid w:val="00EF1244"/>
    <w:rsid w:val="00EF150D"/>
    <w:rsid w:val="00EF21B9"/>
    <w:rsid w:val="00EF58FA"/>
    <w:rsid w:val="00EF646B"/>
    <w:rsid w:val="00F01561"/>
    <w:rsid w:val="00F01C7A"/>
    <w:rsid w:val="00F02DFF"/>
    <w:rsid w:val="00F031BE"/>
    <w:rsid w:val="00F044C9"/>
    <w:rsid w:val="00F05EA1"/>
    <w:rsid w:val="00F06820"/>
    <w:rsid w:val="00F10678"/>
    <w:rsid w:val="00F1313B"/>
    <w:rsid w:val="00F15067"/>
    <w:rsid w:val="00F15DD7"/>
    <w:rsid w:val="00F16F09"/>
    <w:rsid w:val="00F20607"/>
    <w:rsid w:val="00F22D8C"/>
    <w:rsid w:val="00F23C99"/>
    <w:rsid w:val="00F25463"/>
    <w:rsid w:val="00F27B5A"/>
    <w:rsid w:val="00F30488"/>
    <w:rsid w:val="00F31850"/>
    <w:rsid w:val="00F32DFE"/>
    <w:rsid w:val="00F339E6"/>
    <w:rsid w:val="00F35CC6"/>
    <w:rsid w:val="00F35CEB"/>
    <w:rsid w:val="00F370DF"/>
    <w:rsid w:val="00F404FE"/>
    <w:rsid w:val="00F41DC0"/>
    <w:rsid w:val="00F41E73"/>
    <w:rsid w:val="00F42BC0"/>
    <w:rsid w:val="00F43821"/>
    <w:rsid w:val="00F46D3B"/>
    <w:rsid w:val="00F47B31"/>
    <w:rsid w:val="00F47BA6"/>
    <w:rsid w:val="00F521C5"/>
    <w:rsid w:val="00F53E1D"/>
    <w:rsid w:val="00F5548A"/>
    <w:rsid w:val="00F56655"/>
    <w:rsid w:val="00F60755"/>
    <w:rsid w:val="00F63907"/>
    <w:rsid w:val="00F64D36"/>
    <w:rsid w:val="00F65366"/>
    <w:rsid w:val="00F66F28"/>
    <w:rsid w:val="00F73980"/>
    <w:rsid w:val="00F76760"/>
    <w:rsid w:val="00F81BAD"/>
    <w:rsid w:val="00F81D1B"/>
    <w:rsid w:val="00F81FE8"/>
    <w:rsid w:val="00F83C4E"/>
    <w:rsid w:val="00F851C8"/>
    <w:rsid w:val="00F869ED"/>
    <w:rsid w:val="00F87226"/>
    <w:rsid w:val="00F91447"/>
    <w:rsid w:val="00F91AA7"/>
    <w:rsid w:val="00F943D6"/>
    <w:rsid w:val="00F9585C"/>
    <w:rsid w:val="00F95ACF"/>
    <w:rsid w:val="00F964BB"/>
    <w:rsid w:val="00FA2AE9"/>
    <w:rsid w:val="00FA3233"/>
    <w:rsid w:val="00FA5047"/>
    <w:rsid w:val="00FA5156"/>
    <w:rsid w:val="00FB18EF"/>
    <w:rsid w:val="00FB2F1E"/>
    <w:rsid w:val="00FB4D95"/>
    <w:rsid w:val="00FB6E8C"/>
    <w:rsid w:val="00FC0F9D"/>
    <w:rsid w:val="00FC153A"/>
    <w:rsid w:val="00FD15F5"/>
    <w:rsid w:val="00FD216C"/>
    <w:rsid w:val="00FD25AE"/>
    <w:rsid w:val="00FD4311"/>
    <w:rsid w:val="00FD5156"/>
    <w:rsid w:val="00FD51AE"/>
    <w:rsid w:val="00FD652B"/>
    <w:rsid w:val="00FE0B8A"/>
    <w:rsid w:val="00FE1CDD"/>
    <w:rsid w:val="00FE286D"/>
    <w:rsid w:val="00FE5F06"/>
    <w:rsid w:val="00FF13EF"/>
    <w:rsid w:val="00FF1525"/>
    <w:rsid w:val="00FF5224"/>
    <w:rsid w:val="00FF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8DE0A3"/>
  <w15:chartTrackingRefBased/>
  <w15:docId w15:val="{6A59F3B0-E684-46DD-85F5-7703CAAD9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caption" w:semiHidden="1" w:unhideWhenUsed="1" w:qFormat="1"/>
    <w:lsdException w:name="footnote reference" w:uiPriority="99"/>
    <w:lsdException w:name="List Bullet" w:uiPriority="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E1E38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uiPriority w:val="9"/>
    <w:qFormat/>
    <w:rsid w:val="000E1E38"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E1E38"/>
    <w:pPr>
      <w:keepNext/>
      <w:numPr>
        <w:ilvl w:val="1"/>
        <w:numId w:val="1"/>
      </w:numPr>
      <w:ind w:left="1009" w:hanging="578"/>
      <w:outlineLvl w:val="1"/>
    </w:pPr>
    <w:rPr>
      <w:bCs/>
      <w:iCs/>
      <w:szCs w:val="28"/>
      <w:lang w:eastAsia="x-none"/>
    </w:rPr>
  </w:style>
  <w:style w:type="paragraph" w:styleId="Nagwek3">
    <w:name w:val="heading 3"/>
    <w:basedOn w:val="Normalny"/>
    <w:next w:val="Normalny"/>
    <w:uiPriority w:val="99"/>
    <w:qFormat/>
    <w:rsid w:val="000E1E38"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aliases w:val="Nagłówek 4 Znak Znak"/>
    <w:basedOn w:val="Normalny"/>
    <w:next w:val="Normalny"/>
    <w:uiPriority w:val="9"/>
    <w:qFormat/>
    <w:rsid w:val="000E1E38"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uiPriority w:val="99"/>
    <w:qFormat/>
    <w:rsid w:val="000E1E3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uiPriority w:val="99"/>
    <w:qFormat/>
    <w:rsid w:val="000E1E38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uiPriority w:val="99"/>
    <w:qFormat/>
    <w:rsid w:val="000E1E38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uiPriority w:val="99"/>
    <w:qFormat/>
    <w:rsid w:val="000E1E38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uiPriority w:val="99"/>
    <w:qFormat/>
    <w:rsid w:val="000E1E3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0E1E38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Nagwek">
    <w:name w:val="header"/>
    <w:basedOn w:val="Normalny"/>
    <w:rsid w:val="000E1E38"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tytul">
    <w:name w:val="tytul"/>
    <w:basedOn w:val="Normalny"/>
    <w:next w:val="Normalny"/>
    <w:semiHidden/>
    <w:rsid w:val="000E1E38"/>
    <w:pPr>
      <w:spacing w:line="400" w:lineRule="exact"/>
      <w:jc w:val="center"/>
    </w:pPr>
    <w:rPr>
      <w:sz w:val="32"/>
      <w:szCs w:val="20"/>
    </w:rPr>
  </w:style>
  <w:style w:type="character" w:styleId="Numerstrony">
    <w:name w:val="page number"/>
    <w:basedOn w:val="Domylnaczcionkaakapitu"/>
    <w:rsid w:val="000E1E38"/>
  </w:style>
  <w:style w:type="paragraph" w:customStyle="1" w:styleId="tytulbold">
    <w:name w:val="tytul_bold"/>
    <w:basedOn w:val="Normalny"/>
    <w:semiHidden/>
    <w:rsid w:val="000E1E38"/>
    <w:pPr>
      <w:spacing w:line="400" w:lineRule="exact"/>
      <w:jc w:val="center"/>
    </w:pPr>
    <w:rPr>
      <w:b/>
      <w:sz w:val="32"/>
      <w:szCs w:val="32"/>
    </w:rPr>
  </w:style>
  <w:style w:type="paragraph" w:styleId="Mapadokumentu">
    <w:name w:val="Document Map"/>
    <w:basedOn w:val="Normalny"/>
    <w:semiHidden/>
    <w:rsid w:val="000E1E3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TML-wstpniesformatowany">
    <w:name w:val="HTML Preformatted"/>
    <w:basedOn w:val="Normalny"/>
    <w:rsid w:val="00D76D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Courier New" w:hAnsi="Courier New" w:cs="Courier New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D76DEF"/>
    <w:pPr>
      <w:spacing w:line="240" w:lineRule="auto"/>
      <w:jc w:val="left"/>
    </w:pPr>
    <w:rPr>
      <w:rFonts w:ascii="Times New Roman" w:hAnsi="Times New Roman"/>
      <w:color w:val="000000"/>
      <w:sz w:val="20"/>
      <w:szCs w:val="20"/>
      <w:lang w:eastAsia="x-none"/>
    </w:rPr>
  </w:style>
  <w:style w:type="paragraph" w:styleId="Tekstpodstawowy">
    <w:name w:val="Body Text"/>
    <w:aliases w:val="LOAN"/>
    <w:basedOn w:val="Normalny"/>
    <w:link w:val="TekstpodstawowyZnak"/>
    <w:rsid w:val="00D76DEF"/>
    <w:pPr>
      <w:spacing w:line="240" w:lineRule="auto"/>
      <w:jc w:val="left"/>
    </w:pPr>
    <w:rPr>
      <w:rFonts w:ascii="Times New Roman" w:hAnsi="Times New Roman"/>
      <w:color w:val="000000"/>
      <w:sz w:val="24"/>
      <w:szCs w:val="20"/>
    </w:rPr>
  </w:style>
  <w:style w:type="paragraph" w:styleId="Tekstpodstawowy2">
    <w:name w:val="Body Text 2"/>
    <w:basedOn w:val="Normalny"/>
    <w:rsid w:val="00D76DEF"/>
    <w:pPr>
      <w:spacing w:line="240" w:lineRule="auto"/>
    </w:pPr>
    <w:rPr>
      <w:rFonts w:ascii="Times New Roman" w:hAnsi="Times New Roman"/>
      <w:color w:val="000000"/>
      <w:sz w:val="24"/>
      <w:szCs w:val="20"/>
    </w:rPr>
  </w:style>
  <w:style w:type="paragraph" w:styleId="Tekstpodstawowy3">
    <w:name w:val="Body Text 3"/>
    <w:basedOn w:val="Normalny"/>
    <w:rsid w:val="00D76DEF"/>
    <w:pPr>
      <w:spacing w:line="240" w:lineRule="auto"/>
    </w:pPr>
    <w:rPr>
      <w:rFonts w:ascii="Times New Roman" w:hAnsi="Times New Roman"/>
      <w:b/>
      <w:color w:val="000000"/>
      <w:sz w:val="24"/>
      <w:szCs w:val="20"/>
    </w:rPr>
  </w:style>
  <w:style w:type="paragraph" w:styleId="Tekstpodstawowywcity3">
    <w:name w:val="Body Text Indent 3"/>
    <w:basedOn w:val="Normalny"/>
    <w:rsid w:val="00D76DEF"/>
    <w:pPr>
      <w:spacing w:line="120" w:lineRule="atLeast"/>
      <w:ind w:firstLine="708"/>
    </w:pPr>
    <w:rPr>
      <w:rFonts w:ascii="Times New Roman" w:hAnsi="Times New Roman"/>
      <w:b/>
      <w:color w:val="000000"/>
      <w:sz w:val="24"/>
      <w:szCs w:val="20"/>
    </w:rPr>
  </w:style>
  <w:style w:type="paragraph" w:customStyle="1" w:styleId="xl30">
    <w:name w:val="xl30"/>
    <w:basedOn w:val="Normalny"/>
    <w:rsid w:val="00D76DEF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customStyle="1" w:styleId="xl34">
    <w:name w:val="xl34"/>
    <w:basedOn w:val="Normalny"/>
    <w:rsid w:val="00D76DEF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4"/>
    </w:rPr>
  </w:style>
  <w:style w:type="paragraph" w:customStyle="1" w:styleId="xl68">
    <w:name w:val="xl68"/>
    <w:basedOn w:val="Normalny"/>
    <w:rsid w:val="00D76DE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</w:rPr>
  </w:style>
  <w:style w:type="paragraph" w:customStyle="1" w:styleId="xl74">
    <w:name w:val="xl74"/>
    <w:basedOn w:val="Normalny"/>
    <w:rsid w:val="00D76DE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b/>
      <w:bCs/>
      <w:color w:val="000000"/>
      <w:sz w:val="24"/>
    </w:rPr>
  </w:style>
  <w:style w:type="paragraph" w:customStyle="1" w:styleId="xl77">
    <w:name w:val="xl77"/>
    <w:basedOn w:val="Normalny"/>
    <w:rsid w:val="00D76DE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/>
      <w:color w:val="000000"/>
      <w:sz w:val="24"/>
    </w:rPr>
  </w:style>
  <w:style w:type="paragraph" w:customStyle="1" w:styleId="xl114">
    <w:name w:val="xl114"/>
    <w:basedOn w:val="Normalny"/>
    <w:rsid w:val="00D76DEF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FF0000"/>
      <w:sz w:val="24"/>
    </w:rPr>
  </w:style>
  <w:style w:type="paragraph" w:customStyle="1" w:styleId="xl115">
    <w:name w:val="xl115"/>
    <w:basedOn w:val="Normalny"/>
    <w:rsid w:val="00D76DEF"/>
    <w:pPr>
      <w:spacing w:before="100" w:beforeAutospacing="1" w:after="100" w:afterAutospacing="1" w:line="240" w:lineRule="auto"/>
      <w:jc w:val="center"/>
    </w:pPr>
    <w:rPr>
      <w:rFonts w:eastAsia="Arial Unicode MS" w:cs="Arial"/>
      <w:b/>
      <w:bCs/>
      <w:color w:val="000000"/>
      <w:sz w:val="24"/>
    </w:rPr>
  </w:style>
  <w:style w:type="paragraph" w:customStyle="1" w:styleId="Styl1">
    <w:name w:val="Styl1"/>
    <w:basedOn w:val="Normalny"/>
    <w:rsid w:val="00D76DEF"/>
    <w:pPr>
      <w:numPr>
        <w:numId w:val="2"/>
      </w:numPr>
      <w:spacing w:line="240" w:lineRule="auto"/>
    </w:pPr>
    <w:rPr>
      <w:b/>
      <w:sz w:val="28"/>
      <w:szCs w:val="20"/>
    </w:rPr>
  </w:style>
  <w:style w:type="paragraph" w:customStyle="1" w:styleId="BodyText31">
    <w:name w:val="Body Text 31"/>
    <w:basedOn w:val="Normalny"/>
    <w:rsid w:val="00D76DEF"/>
    <w:pPr>
      <w:snapToGrid w:val="0"/>
      <w:spacing w:line="240" w:lineRule="atLeast"/>
    </w:pPr>
    <w:rPr>
      <w:color w:val="000000"/>
      <w:sz w:val="24"/>
      <w:szCs w:val="20"/>
    </w:rPr>
  </w:style>
  <w:style w:type="paragraph" w:customStyle="1" w:styleId="Nagwek20">
    <w:name w:val="Nagłówek2"/>
    <w:basedOn w:val="Normalny"/>
    <w:rsid w:val="00D76DEF"/>
    <w:pPr>
      <w:spacing w:before="120" w:after="120" w:line="360" w:lineRule="auto"/>
    </w:pPr>
    <w:rPr>
      <w:b/>
      <w:color w:val="000000"/>
      <w:sz w:val="28"/>
      <w:szCs w:val="20"/>
    </w:rPr>
  </w:style>
  <w:style w:type="table" w:styleId="Tabela-Siatka">
    <w:name w:val="Table Grid"/>
    <w:basedOn w:val="Standardowy"/>
    <w:rsid w:val="009A3213"/>
    <w:pPr>
      <w:spacing w:line="32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semiHidden/>
    <w:rsid w:val="00570072"/>
    <w:pPr>
      <w:spacing w:before="360"/>
      <w:jc w:val="left"/>
    </w:pPr>
    <w:rPr>
      <w:rFonts w:cs="Arial"/>
      <w:b/>
      <w:bCs/>
      <w:caps/>
      <w:sz w:val="24"/>
    </w:rPr>
  </w:style>
  <w:style w:type="paragraph" w:styleId="Spistreci2">
    <w:name w:val="toc 2"/>
    <w:basedOn w:val="Normalny"/>
    <w:next w:val="Normalny"/>
    <w:autoRedefine/>
    <w:semiHidden/>
    <w:rsid w:val="00D804AD"/>
    <w:pPr>
      <w:spacing w:before="240"/>
      <w:jc w:val="left"/>
    </w:pPr>
    <w:rPr>
      <w:rFonts w:ascii="Times New Roman" w:hAnsi="Times New Roman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D804AD"/>
    <w:pPr>
      <w:ind w:left="220"/>
      <w:jc w:val="left"/>
    </w:pPr>
    <w:rPr>
      <w:rFonts w:ascii="Times New Roman" w:hAnsi="Times New Roman"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D804AD"/>
    <w:pPr>
      <w:ind w:left="440"/>
      <w:jc w:val="left"/>
    </w:pPr>
    <w:rPr>
      <w:rFonts w:ascii="Times New Roman" w:hAnsi="Times New Roman"/>
      <w:sz w:val="20"/>
      <w:szCs w:val="20"/>
    </w:rPr>
  </w:style>
  <w:style w:type="paragraph" w:styleId="Spistreci5">
    <w:name w:val="toc 5"/>
    <w:basedOn w:val="Normalny"/>
    <w:next w:val="Normalny"/>
    <w:autoRedefine/>
    <w:semiHidden/>
    <w:rsid w:val="00D804AD"/>
    <w:pPr>
      <w:ind w:left="660"/>
      <w:jc w:val="left"/>
    </w:pPr>
    <w:rPr>
      <w:rFonts w:ascii="Times New Roman" w:hAnsi="Times New Roman"/>
      <w:sz w:val="20"/>
      <w:szCs w:val="20"/>
    </w:rPr>
  </w:style>
  <w:style w:type="paragraph" w:styleId="Spistreci6">
    <w:name w:val="toc 6"/>
    <w:basedOn w:val="Normalny"/>
    <w:next w:val="Normalny"/>
    <w:autoRedefine/>
    <w:semiHidden/>
    <w:rsid w:val="00D804AD"/>
    <w:pPr>
      <w:ind w:left="880"/>
      <w:jc w:val="left"/>
    </w:pPr>
    <w:rPr>
      <w:rFonts w:ascii="Times New Roman" w:hAnsi="Times New Roman"/>
      <w:sz w:val="20"/>
      <w:szCs w:val="20"/>
    </w:rPr>
  </w:style>
  <w:style w:type="paragraph" w:styleId="Spistreci7">
    <w:name w:val="toc 7"/>
    <w:basedOn w:val="Normalny"/>
    <w:next w:val="Normalny"/>
    <w:autoRedefine/>
    <w:semiHidden/>
    <w:rsid w:val="00D804AD"/>
    <w:pPr>
      <w:ind w:left="1100"/>
      <w:jc w:val="left"/>
    </w:pPr>
    <w:rPr>
      <w:rFonts w:ascii="Times New Roman" w:hAnsi="Times New Roman"/>
      <w:sz w:val="20"/>
      <w:szCs w:val="20"/>
    </w:rPr>
  </w:style>
  <w:style w:type="paragraph" w:styleId="Spistreci8">
    <w:name w:val="toc 8"/>
    <w:basedOn w:val="Normalny"/>
    <w:next w:val="Normalny"/>
    <w:autoRedefine/>
    <w:semiHidden/>
    <w:rsid w:val="00D804AD"/>
    <w:pPr>
      <w:ind w:left="1320"/>
      <w:jc w:val="left"/>
    </w:pPr>
    <w:rPr>
      <w:rFonts w:ascii="Times New Roman" w:hAnsi="Times New Roman"/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D804AD"/>
    <w:pPr>
      <w:ind w:left="1540"/>
      <w:jc w:val="left"/>
    </w:pPr>
    <w:rPr>
      <w:rFonts w:ascii="Times New Roman" w:hAnsi="Times New Roman"/>
      <w:sz w:val="20"/>
      <w:szCs w:val="20"/>
    </w:rPr>
  </w:style>
  <w:style w:type="paragraph" w:customStyle="1" w:styleId="siwzakapitnum">
    <w:name w:val="siwz_akapit_num"/>
    <w:basedOn w:val="Normalny"/>
    <w:rsid w:val="000144E7"/>
    <w:pPr>
      <w:numPr>
        <w:numId w:val="3"/>
      </w:numPr>
      <w:suppressAutoHyphens/>
      <w:spacing w:line="240" w:lineRule="auto"/>
    </w:pPr>
    <w:rPr>
      <w:color w:val="000000"/>
      <w:szCs w:val="20"/>
    </w:rPr>
  </w:style>
  <w:style w:type="paragraph" w:customStyle="1" w:styleId="redniasiatka1akcent21">
    <w:name w:val="Średnia siatka 1 — akcent 21"/>
    <w:basedOn w:val="Normalny"/>
    <w:uiPriority w:val="34"/>
    <w:qFormat/>
    <w:rsid w:val="00086093"/>
    <w:pPr>
      <w:ind w:left="708"/>
    </w:pPr>
  </w:style>
  <w:style w:type="character" w:styleId="Odwoanieprzypisudolnego">
    <w:name w:val="footnote reference"/>
    <w:uiPriority w:val="99"/>
    <w:rsid w:val="00086093"/>
    <w:rPr>
      <w:vertAlign w:val="superscript"/>
    </w:rPr>
  </w:style>
  <w:style w:type="paragraph" w:styleId="Tekstdymka">
    <w:name w:val="Balloon Text"/>
    <w:basedOn w:val="Normalny"/>
    <w:link w:val="TekstdymkaZnak"/>
    <w:rsid w:val="00F869ED"/>
    <w:pPr>
      <w:spacing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TekstdymkaZnak">
    <w:name w:val="Tekst dymka Znak"/>
    <w:link w:val="Tekstdymka"/>
    <w:rsid w:val="00F869ED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C51738"/>
    <w:pPr>
      <w:spacing w:line="240" w:lineRule="auto"/>
    </w:pPr>
    <w:rPr>
      <w:rFonts w:ascii="Times New Roman" w:hAnsi="Times New Roman"/>
      <w:sz w:val="24"/>
      <w:szCs w:val="20"/>
    </w:rPr>
  </w:style>
  <w:style w:type="character" w:styleId="Odwoaniedokomentarza">
    <w:name w:val="annotation reference"/>
    <w:rsid w:val="00F2060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F20607"/>
    <w:pPr>
      <w:jc w:val="both"/>
    </w:pPr>
  </w:style>
  <w:style w:type="character" w:customStyle="1" w:styleId="TekstkomentarzaZnak">
    <w:name w:val="Tekst komentarza Znak"/>
    <w:link w:val="Tekstkomentarza"/>
    <w:semiHidden/>
    <w:rsid w:val="00F20607"/>
    <w:rPr>
      <w:color w:val="000000"/>
    </w:rPr>
  </w:style>
  <w:style w:type="character" w:customStyle="1" w:styleId="TematkomentarzaZnak">
    <w:name w:val="Temat komentarza Znak"/>
    <w:link w:val="Tematkomentarza"/>
    <w:rsid w:val="00F20607"/>
    <w:rPr>
      <w:color w:val="000000"/>
    </w:rPr>
  </w:style>
  <w:style w:type="paragraph" w:customStyle="1" w:styleId="rednialista2akcent21">
    <w:name w:val="Średnia lista 2 — akcent 21"/>
    <w:hidden/>
    <w:uiPriority w:val="99"/>
    <w:semiHidden/>
    <w:rsid w:val="006D0390"/>
    <w:rPr>
      <w:rFonts w:ascii="Arial" w:hAnsi="Arial"/>
      <w:sz w:val="22"/>
      <w:szCs w:val="24"/>
    </w:rPr>
  </w:style>
  <w:style w:type="character" w:styleId="Hipercze">
    <w:name w:val="Hyperlink"/>
    <w:rsid w:val="00C6615C"/>
    <w:rPr>
      <w:color w:val="0000FF"/>
      <w:u w:val="single"/>
    </w:rPr>
  </w:style>
  <w:style w:type="paragraph" w:customStyle="1" w:styleId="Tekstpodstawowywcity1">
    <w:name w:val="Tekst podstawowy wcięty1"/>
    <w:uiPriority w:val="99"/>
    <w:rsid w:val="008300AC"/>
    <w:pPr>
      <w:ind w:left="425" w:hanging="425"/>
      <w:jc w:val="both"/>
    </w:pPr>
    <w:rPr>
      <w:rFonts w:eastAsia="ヒラギノ角ゴ Pro W3"/>
      <w:color w:val="000000"/>
      <w:sz w:val="24"/>
      <w:lang w:eastAsia="en-US"/>
    </w:rPr>
  </w:style>
  <w:style w:type="paragraph" w:customStyle="1" w:styleId="Poziom2">
    <w:name w:val="Poziom 2"/>
    <w:basedOn w:val="Normalny"/>
    <w:rsid w:val="00723172"/>
    <w:pPr>
      <w:numPr>
        <w:ilvl w:val="1"/>
        <w:numId w:val="23"/>
      </w:numPr>
      <w:spacing w:after="120" w:line="240" w:lineRule="auto"/>
      <w:outlineLvl w:val="1"/>
    </w:pPr>
    <w:rPr>
      <w:rFonts w:ascii="Times New Roman" w:hAnsi="Times New Roman"/>
      <w:sz w:val="24"/>
      <w:szCs w:val="20"/>
    </w:rPr>
  </w:style>
  <w:style w:type="paragraph" w:customStyle="1" w:styleId="StylePoziom211pt">
    <w:name w:val="Style Poziom 2 + 11 pt"/>
    <w:basedOn w:val="Poziom2"/>
    <w:rsid w:val="00723172"/>
    <w:rPr>
      <w:sz w:val="22"/>
    </w:rPr>
  </w:style>
  <w:style w:type="paragraph" w:styleId="Tekstpodstawowywcity">
    <w:name w:val="Body Text Indent"/>
    <w:basedOn w:val="Normalny"/>
    <w:link w:val="TekstpodstawowywcityZnak"/>
    <w:rsid w:val="0048719C"/>
    <w:pPr>
      <w:spacing w:after="120"/>
      <w:ind w:left="283"/>
    </w:pPr>
    <w:rPr>
      <w:lang w:eastAsia="x-none"/>
    </w:rPr>
  </w:style>
  <w:style w:type="character" w:customStyle="1" w:styleId="TekstpodstawowywcityZnak">
    <w:name w:val="Tekst podstawowy wcięty Znak"/>
    <w:link w:val="Tekstpodstawowywcity"/>
    <w:rsid w:val="0048719C"/>
    <w:rPr>
      <w:rFonts w:ascii="Arial" w:hAnsi="Arial"/>
      <w:sz w:val="22"/>
      <w:szCs w:val="24"/>
    </w:rPr>
  </w:style>
  <w:style w:type="character" w:customStyle="1" w:styleId="Nagwek2Znak">
    <w:name w:val="Nagłówek 2 Znak"/>
    <w:link w:val="Nagwek2"/>
    <w:uiPriority w:val="99"/>
    <w:rsid w:val="00C6797F"/>
    <w:rPr>
      <w:rFonts w:ascii="Arial" w:hAnsi="Arial" w:cs="Arial"/>
      <w:bCs/>
      <w:iCs/>
      <w:sz w:val="22"/>
      <w:szCs w:val="28"/>
    </w:rPr>
  </w:style>
  <w:style w:type="paragraph" w:customStyle="1" w:styleId="Tekstpodstawowy31">
    <w:name w:val="Tekst podstawowy 31"/>
    <w:basedOn w:val="Normalny"/>
    <w:rsid w:val="00C6797F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Default">
    <w:name w:val="Default"/>
    <w:rsid w:val="007721E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564742"/>
    <w:rPr>
      <w:rFonts w:ascii="Arial" w:hAnsi="Arial"/>
      <w:sz w:val="22"/>
      <w:szCs w:val="24"/>
    </w:rPr>
  </w:style>
  <w:style w:type="paragraph" w:styleId="Listapunktowana">
    <w:name w:val="List Bullet"/>
    <w:basedOn w:val="Normalny"/>
    <w:uiPriority w:val="9"/>
    <w:rsid w:val="006116A4"/>
    <w:pPr>
      <w:numPr>
        <w:numId w:val="51"/>
      </w:numPr>
      <w:spacing w:after="240" w:line="240" w:lineRule="auto"/>
    </w:pPr>
    <w:rPr>
      <w:rFonts w:ascii="Times New Roman" w:eastAsia="Calibri" w:hAnsi="Times New Roman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116A4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6116A4"/>
    <w:rPr>
      <w:rFonts w:eastAsia="Calibri"/>
      <w:lang w:val="en-GB" w:eastAsia="en-US"/>
    </w:rPr>
  </w:style>
  <w:style w:type="character" w:styleId="Pogrubienie">
    <w:name w:val="Strong"/>
    <w:uiPriority w:val="22"/>
    <w:qFormat/>
    <w:rsid w:val="003920D6"/>
    <w:rPr>
      <w:b/>
      <w:bCs/>
    </w:rPr>
  </w:style>
  <w:style w:type="paragraph" w:styleId="Zwykytekst">
    <w:name w:val="Plain Text"/>
    <w:basedOn w:val="Normalny"/>
    <w:link w:val="ZwykytekstZnak"/>
    <w:rsid w:val="00416C69"/>
    <w:pPr>
      <w:spacing w:line="240" w:lineRule="auto"/>
      <w:jc w:val="left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link w:val="Zwykytekst"/>
    <w:rsid w:val="00416C69"/>
    <w:rPr>
      <w:rFonts w:ascii="Courier New" w:eastAsia="Calibri" w:hAnsi="Courier New"/>
    </w:rPr>
  </w:style>
  <w:style w:type="character" w:customStyle="1" w:styleId="TekstpodstawowyZnak">
    <w:name w:val="Tekst podstawowy Znak"/>
    <w:aliases w:val="LOAN Znak"/>
    <w:link w:val="Tekstpodstawowy"/>
    <w:rsid w:val="00416C69"/>
    <w:rPr>
      <w:color w:val="00000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7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waw1111\USTAWI~1\Temp\SIWZ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A8A6E-A375-4069-9A2C-2BA349FB8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SIWZ2</Template>
  <TotalTime>3</TotalTime>
  <Pages>1</Pages>
  <Words>320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>PGNiG SA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subject/>
  <dc:creator>Jola Nowak</dc:creator>
  <cp:keywords/>
  <cp:lastModifiedBy>Kunicka Iwona</cp:lastModifiedBy>
  <cp:revision>5</cp:revision>
  <cp:lastPrinted>2015-07-02T12:50:00Z</cp:lastPrinted>
  <dcterms:created xsi:type="dcterms:W3CDTF">2022-01-26T09:59:00Z</dcterms:created>
  <dcterms:modified xsi:type="dcterms:W3CDTF">2026-03-17T13:11:00Z</dcterms:modified>
</cp:coreProperties>
</file>