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FC9A7" w14:textId="7AF4B440" w:rsidR="00416C69" w:rsidRPr="000569B6" w:rsidRDefault="00416C69" w:rsidP="00416C69">
      <w:pPr>
        <w:shd w:val="clear" w:color="auto" w:fill="FFFFFF"/>
        <w:spacing w:after="120" w:line="280" w:lineRule="exact"/>
        <w:jc w:val="right"/>
        <w:rPr>
          <w:rFonts w:ascii="Century Gothic" w:hAnsi="Century Gothic"/>
          <w:b/>
          <w:sz w:val="20"/>
          <w:szCs w:val="20"/>
        </w:rPr>
      </w:pPr>
      <w:r w:rsidRPr="000569B6">
        <w:rPr>
          <w:rFonts w:ascii="Century Gothic" w:hAnsi="Century Gothic"/>
          <w:b/>
          <w:sz w:val="20"/>
          <w:szCs w:val="20"/>
        </w:rPr>
        <w:t xml:space="preserve">Załącznik nr </w:t>
      </w:r>
      <w:r w:rsidR="003A087B" w:rsidRPr="000569B6">
        <w:rPr>
          <w:rFonts w:ascii="Century Gothic" w:hAnsi="Century Gothic"/>
          <w:b/>
          <w:sz w:val="20"/>
          <w:szCs w:val="20"/>
        </w:rPr>
        <w:t>6</w:t>
      </w:r>
      <w:r w:rsidR="00955239" w:rsidRPr="000569B6">
        <w:rPr>
          <w:rFonts w:ascii="Century Gothic" w:hAnsi="Century Gothic"/>
          <w:b/>
          <w:sz w:val="20"/>
          <w:szCs w:val="20"/>
        </w:rPr>
        <w:t xml:space="preserve"> </w:t>
      </w:r>
      <w:r w:rsidRPr="000569B6">
        <w:rPr>
          <w:rFonts w:ascii="Century Gothic" w:hAnsi="Century Gothic"/>
          <w:b/>
          <w:sz w:val="20"/>
          <w:szCs w:val="20"/>
        </w:rPr>
        <w:t xml:space="preserve">do </w:t>
      </w:r>
      <w:r w:rsidR="00C87DE2" w:rsidRPr="000569B6">
        <w:rPr>
          <w:rFonts w:ascii="Century Gothic" w:hAnsi="Century Gothic"/>
          <w:b/>
          <w:sz w:val="20"/>
          <w:szCs w:val="20"/>
        </w:rPr>
        <w:t>Umowy</w:t>
      </w:r>
      <w:r w:rsidR="00835489" w:rsidRPr="000569B6">
        <w:rPr>
          <w:rFonts w:ascii="Century Gothic" w:hAnsi="Century Gothic"/>
          <w:b/>
          <w:sz w:val="20"/>
          <w:szCs w:val="20"/>
        </w:rPr>
        <w:t xml:space="preserve"> </w:t>
      </w:r>
      <w:r w:rsidR="006B64B2" w:rsidRPr="000569B6">
        <w:rPr>
          <w:rFonts w:ascii="Century Gothic" w:hAnsi="Century Gothic"/>
          <w:b/>
          <w:sz w:val="20"/>
          <w:szCs w:val="20"/>
        </w:rPr>
        <w:t>26ZAK002</w:t>
      </w:r>
    </w:p>
    <w:p w14:paraId="41297119" w14:textId="77777777" w:rsidR="00416C69" w:rsidRDefault="00416C69" w:rsidP="00827AD3">
      <w:pPr>
        <w:spacing w:before="120"/>
        <w:jc w:val="center"/>
        <w:rPr>
          <w:rFonts w:cs="Arial"/>
          <w:b/>
          <w:bCs/>
          <w:sz w:val="24"/>
        </w:rPr>
      </w:pPr>
    </w:p>
    <w:p w14:paraId="6DE4986E" w14:textId="77777777" w:rsidR="00416C69" w:rsidRDefault="00416C69" w:rsidP="00827AD3">
      <w:pPr>
        <w:spacing w:before="120"/>
        <w:jc w:val="center"/>
        <w:rPr>
          <w:rFonts w:cs="Arial"/>
          <w:b/>
          <w:bCs/>
          <w:sz w:val="24"/>
        </w:rPr>
      </w:pPr>
    </w:p>
    <w:p w14:paraId="75B8B7AF" w14:textId="650B0219" w:rsidR="00A8760B" w:rsidRDefault="00DE6B18" w:rsidP="00416C69">
      <w:pPr>
        <w:pStyle w:val="Tekstpodstawowy"/>
        <w:spacing w:after="120" w:line="280" w:lineRule="exact"/>
        <w:jc w:val="center"/>
        <w:rPr>
          <w:rFonts w:ascii="Calibri" w:hAnsi="Calibri"/>
          <w:b/>
          <w:caps/>
          <w:color w:val="auto"/>
          <w:szCs w:val="22"/>
          <w:lang w:val="pl-PL"/>
        </w:rPr>
      </w:pPr>
      <w:r w:rsidRPr="00416C69">
        <w:rPr>
          <w:rFonts w:ascii="Calibri" w:hAnsi="Calibri"/>
          <w:b/>
          <w:caps/>
          <w:color w:val="auto"/>
          <w:szCs w:val="22"/>
          <w:lang w:val="pl-PL"/>
        </w:rPr>
        <w:t xml:space="preserve">Oświadczenie </w:t>
      </w:r>
      <w:r w:rsidR="00C87DE2">
        <w:rPr>
          <w:rFonts w:ascii="Calibri" w:hAnsi="Calibri"/>
          <w:b/>
          <w:caps/>
          <w:color w:val="auto"/>
          <w:szCs w:val="22"/>
          <w:lang w:val="pl-PL"/>
        </w:rPr>
        <w:t xml:space="preserve">WYKONAWCY </w:t>
      </w:r>
      <w:r w:rsidRPr="00416C69">
        <w:rPr>
          <w:rFonts w:ascii="Calibri" w:hAnsi="Calibri"/>
          <w:b/>
          <w:caps/>
          <w:color w:val="auto"/>
          <w:szCs w:val="22"/>
          <w:lang w:val="pl-PL"/>
        </w:rPr>
        <w:t>o zachowaniu</w:t>
      </w:r>
      <w:r w:rsidR="00A8760B" w:rsidRPr="00416C69">
        <w:rPr>
          <w:rFonts w:ascii="Calibri" w:hAnsi="Calibri"/>
          <w:b/>
          <w:caps/>
          <w:color w:val="auto"/>
          <w:szCs w:val="22"/>
          <w:lang w:val="pl-PL"/>
        </w:rPr>
        <w:t xml:space="preserve"> poufności</w:t>
      </w:r>
    </w:p>
    <w:p w14:paraId="4A6B9B00" w14:textId="77777777" w:rsidR="00416C69" w:rsidRPr="00416C69" w:rsidRDefault="00416C69" w:rsidP="00416C69">
      <w:pPr>
        <w:pStyle w:val="Tekstpodstawowy"/>
        <w:spacing w:after="120" w:line="280" w:lineRule="exact"/>
        <w:jc w:val="center"/>
        <w:rPr>
          <w:rFonts w:ascii="Calibri" w:hAnsi="Calibri"/>
          <w:b/>
          <w:caps/>
          <w:color w:val="auto"/>
          <w:szCs w:val="22"/>
          <w:lang w:val="pl-PL"/>
        </w:rPr>
      </w:pPr>
    </w:p>
    <w:p w14:paraId="5DB9FD9A" w14:textId="3D3C286C" w:rsidR="00A8760B" w:rsidRPr="000569B6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569B6">
        <w:rPr>
          <w:rFonts w:ascii="Century Gothic" w:hAnsi="Century Gothic" w:cs="Calibri"/>
          <w:sz w:val="20"/>
          <w:szCs w:val="20"/>
        </w:rPr>
        <w:t xml:space="preserve">w związku z wykonywaniem powierzonych mi zadań, zobowiązuję się do zachowania w tajemnicy wszelkich informacji udostępnionych mi przez </w:t>
      </w:r>
      <w:r w:rsidR="00CA3D54" w:rsidRPr="000569B6">
        <w:rPr>
          <w:rFonts w:ascii="Century Gothic" w:hAnsi="Century Gothic" w:cs="Calibri"/>
          <w:b/>
          <w:sz w:val="20"/>
          <w:szCs w:val="20"/>
        </w:rPr>
        <w:t xml:space="preserve">Spółkę </w:t>
      </w:r>
      <w:r w:rsidR="00905986" w:rsidRPr="000569B6">
        <w:rPr>
          <w:rFonts w:ascii="Century Gothic" w:hAnsi="Century Gothic" w:cs="Calibri"/>
          <w:b/>
          <w:sz w:val="20"/>
          <w:szCs w:val="20"/>
        </w:rPr>
        <w:t xml:space="preserve">Gas Storage Poland </w:t>
      </w:r>
      <w:r w:rsidR="00CA3D54" w:rsidRPr="000569B6">
        <w:rPr>
          <w:rFonts w:ascii="Century Gothic" w:hAnsi="Century Gothic" w:cs="Calibri"/>
          <w:b/>
          <w:sz w:val="20"/>
          <w:szCs w:val="20"/>
        </w:rPr>
        <w:t>Sp. z o.o.</w:t>
      </w:r>
      <w:r w:rsidR="00CA3D54" w:rsidRPr="000569B6">
        <w:rPr>
          <w:rFonts w:ascii="Century Gothic" w:hAnsi="Century Gothic" w:cs="Calibri"/>
          <w:sz w:val="20"/>
          <w:szCs w:val="20"/>
        </w:rPr>
        <w:t xml:space="preserve"> </w:t>
      </w:r>
      <w:r w:rsidR="00171FDD" w:rsidRPr="000569B6">
        <w:rPr>
          <w:rFonts w:ascii="Century Gothic" w:hAnsi="Century Gothic" w:cs="Calibri"/>
          <w:sz w:val="20"/>
          <w:szCs w:val="20"/>
        </w:rPr>
        <w:t>(„</w:t>
      </w:r>
      <w:r w:rsidR="00171FDD" w:rsidRPr="000569B6">
        <w:rPr>
          <w:rFonts w:ascii="Century Gothic" w:hAnsi="Century Gothic" w:cs="Calibri"/>
          <w:b/>
          <w:sz w:val="20"/>
          <w:szCs w:val="20"/>
        </w:rPr>
        <w:t>GSP</w:t>
      </w:r>
      <w:r w:rsidR="00171FDD" w:rsidRPr="000569B6">
        <w:rPr>
          <w:rFonts w:ascii="Century Gothic" w:hAnsi="Century Gothic" w:cs="Calibri"/>
          <w:sz w:val="20"/>
          <w:szCs w:val="20"/>
        </w:rPr>
        <w:t xml:space="preserve">”) </w:t>
      </w:r>
      <w:r w:rsidR="00CA3D54" w:rsidRPr="000569B6">
        <w:rPr>
          <w:rFonts w:ascii="Century Gothic" w:hAnsi="Century Gothic" w:cs="Calibri"/>
          <w:sz w:val="20"/>
          <w:szCs w:val="20"/>
        </w:rPr>
        <w:t>z siedzibą w Dębogórzu, ul. Rumska 28, 81-198 Dębogórze, wpisaną do rejestru przedsiębiorców prowadzonego przez Sąd Rejonowy Gdańsk-Północ w Gdańsku, VIII Wydział Gospodarczy Krajowego Rejestru Sądowego pod numerem KRS 0000374583, NIP: 527-264-36-19, REGON 142716642, o kapitale zakładowym 15 290 000 zł, wpłaconym w całości (zwaną dalej „</w:t>
      </w:r>
      <w:r w:rsidR="00905986" w:rsidRPr="000569B6">
        <w:rPr>
          <w:rFonts w:ascii="Century Gothic" w:hAnsi="Century Gothic" w:cs="Calibri"/>
          <w:b/>
          <w:sz w:val="20"/>
          <w:szCs w:val="20"/>
        </w:rPr>
        <w:t>GSP</w:t>
      </w:r>
      <w:r w:rsidR="00CA3D54" w:rsidRPr="000569B6">
        <w:rPr>
          <w:rFonts w:ascii="Century Gothic" w:hAnsi="Century Gothic" w:cs="Calibri"/>
          <w:sz w:val="20"/>
          <w:szCs w:val="20"/>
        </w:rPr>
        <w:t xml:space="preserve">”), </w:t>
      </w:r>
      <w:r w:rsidRPr="000569B6">
        <w:rPr>
          <w:rFonts w:ascii="Century Gothic" w:hAnsi="Century Gothic" w:cs="Calibri"/>
          <w:sz w:val="20"/>
          <w:szCs w:val="20"/>
        </w:rPr>
        <w:t>chyba że informacje te są lub staną się powszechnie dostępne bez mojego udziału.</w:t>
      </w:r>
    </w:p>
    <w:p w14:paraId="4342DFA0" w14:textId="78C51A44" w:rsidR="003920D6" w:rsidRPr="000569B6" w:rsidRDefault="00A8760B" w:rsidP="00684152">
      <w:pPr>
        <w:spacing w:before="120"/>
        <w:rPr>
          <w:rFonts w:ascii="Century Gothic" w:hAnsi="Century Gothic" w:cs="Calibri"/>
          <w:sz w:val="20"/>
          <w:szCs w:val="20"/>
        </w:rPr>
      </w:pPr>
      <w:r w:rsidRPr="000569B6">
        <w:rPr>
          <w:rFonts w:ascii="Century Gothic" w:hAnsi="Century Gothic" w:cs="Calibri"/>
          <w:sz w:val="20"/>
          <w:szCs w:val="20"/>
        </w:rPr>
        <w:t xml:space="preserve">Ponadto oświadczam, że nie będę ujawniał ani wykorzystywał bez uprzedniej pisemnej zgody </w:t>
      </w:r>
      <w:r w:rsidR="004C7DB6" w:rsidRPr="000569B6">
        <w:rPr>
          <w:rFonts w:ascii="Century Gothic" w:hAnsi="Century Gothic" w:cs="Calibri"/>
          <w:sz w:val="20"/>
          <w:szCs w:val="20"/>
        </w:rPr>
        <w:t>GSP</w:t>
      </w:r>
      <w:r w:rsidR="00CA3D54" w:rsidRPr="000569B6">
        <w:rPr>
          <w:rFonts w:ascii="Century Gothic" w:hAnsi="Century Gothic" w:cs="Calibri"/>
          <w:sz w:val="20"/>
          <w:szCs w:val="20"/>
        </w:rPr>
        <w:t xml:space="preserve"> </w:t>
      </w:r>
      <w:r w:rsidRPr="000569B6">
        <w:rPr>
          <w:rFonts w:ascii="Century Gothic" w:hAnsi="Century Gothic" w:cs="Calibri"/>
          <w:sz w:val="20"/>
          <w:szCs w:val="20"/>
        </w:rPr>
        <w:t>żadnych informacji stanowiących tajemnicę przedsiębiorstwa</w:t>
      </w:r>
      <w:r w:rsidR="004C7DB6" w:rsidRPr="000569B6">
        <w:rPr>
          <w:rFonts w:ascii="Century Gothic" w:hAnsi="Century Gothic" w:cs="Calibri"/>
          <w:sz w:val="20"/>
          <w:szCs w:val="20"/>
        </w:rPr>
        <w:t xml:space="preserve"> GSP</w:t>
      </w:r>
      <w:r w:rsidR="00F25463" w:rsidRPr="000569B6">
        <w:rPr>
          <w:rFonts w:ascii="Century Gothic" w:hAnsi="Century Gothic" w:cs="Calibri"/>
          <w:sz w:val="20"/>
          <w:szCs w:val="20"/>
        </w:rPr>
        <w:t xml:space="preserve">, </w:t>
      </w:r>
      <w:r w:rsidRPr="000569B6">
        <w:rPr>
          <w:rFonts w:ascii="Century Gothic" w:hAnsi="Century Gothic" w:cs="Calibri"/>
          <w:sz w:val="20"/>
          <w:szCs w:val="20"/>
        </w:rPr>
        <w:t>lub klientów</w:t>
      </w:r>
      <w:r w:rsidR="00F25463" w:rsidRPr="000569B6">
        <w:rPr>
          <w:rFonts w:ascii="Century Gothic" w:hAnsi="Century Gothic" w:cs="Calibri"/>
          <w:sz w:val="20"/>
          <w:szCs w:val="20"/>
        </w:rPr>
        <w:t xml:space="preserve"> </w:t>
      </w:r>
      <w:r w:rsidR="004C7DB6" w:rsidRPr="000569B6">
        <w:rPr>
          <w:rFonts w:ascii="Century Gothic" w:hAnsi="Century Gothic" w:cs="Calibri"/>
          <w:sz w:val="20"/>
          <w:szCs w:val="20"/>
        </w:rPr>
        <w:t>GSP</w:t>
      </w:r>
      <w:r w:rsidRPr="000569B6">
        <w:rPr>
          <w:rFonts w:ascii="Century Gothic" w:hAnsi="Century Gothic" w:cs="Calibri"/>
          <w:sz w:val="20"/>
          <w:szCs w:val="20"/>
        </w:rPr>
        <w:t>, w rozumieniu ustawy</w:t>
      </w:r>
      <w:r w:rsidR="007E4194" w:rsidRPr="000569B6">
        <w:rPr>
          <w:rFonts w:ascii="Century Gothic" w:hAnsi="Century Gothic" w:cs="Calibri"/>
          <w:sz w:val="20"/>
          <w:szCs w:val="20"/>
        </w:rPr>
        <w:t xml:space="preserve"> z dnia 16 kwietnia 1993 r.</w:t>
      </w:r>
      <w:r w:rsidRPr="000569B6">
        <w:rPr>
          <w:rFonts w:ascii="Century Gothic" w:hAnsi="Century Gothic" w:cs="Calibri"/>
          <w:sz w:val="20"/>
          <w:szCs w:val="20"/>
        </w:rPr>
        <w:t xml:space="preserve"> o zwalczaniu nieuczciwej konkurencji </w:t>
      </w:r>
      <w:r w:rsidR="007E4194" w:rsidRPr="000569B6">
        <w:rPr>
          <w:rFonts w:ascii="Century Gothic" w:hAnsi="Century Gothic" w:cs="Calibri"/>
          <w:sz w:val="20"/>
          <w:szCs w:val="20"/>
        </w:rPr>
        <w:t>(t.j. Dz. U. z 2019 r. poz. 1010 z późn. zm.)</w:t>
      </w:r>
      <w:r w:rsidR="00684152" w:rsidRPr="000569B6">
        <w:rPr>
          <w:rFonts w:ascii="Century Gothic" w:hAnsi="Century Gothic" w:cs="Calibri"/>
          <w:sz w:val="20"/>
          <w:szCs w:val="20"/>
        </w:rPr>
        <w:t>,</w:t>
      </w:r>
      <w:r w:rsidRPr="000569B6">
        <w:rPr>
          <w:rFonts w:ascii="Century Gothic" w:hAnsi="Century Gothic" w:cs="Calibri"/>
          <w:sz w:val="20"/>
          <w:szCs w:val="20"/>
        </w:rPr>
        <w:t xml:space="preserve"> </w:t>
      </w:r>
      <w:r w:rsidR="006266CF" w:rsidRPr="000569B6">
        <w:rPr>
          <w:rFonts w:ascii="Century Gothic" w:hAnsi="Century Gothic" w:cs="Calibri"/>
          <w:sz w:val="20"/>
          <w:szCs w:val="20"/>
        </w:rPr>
        <w:t xml:space="preserve">w tym w szczególności informacji zawartych w </w:t>
      </w:r>
      <w:r w:rsidR="00126F71" w:rsidRPr="000569B6">
        <w:rPr>
          <w:rFonts w:ascii="Century Gothic" w:hAnsi="Century Gothic" w:cs="Calibri"/>
          <w:sz w:val="20"/>
          <w:szCs w:val="20"/>
        </w:rPr>
        <w:t xml:space="preserve">dokumentach jakie zostaną mi </w:t>
      </w:r>
      <w:r w:rsidR="00684152" w:rsidRPr="000569B6">
        <w:rPr>
          <w:rFonts w:ascii="Century Gothic" w:hAnsi="Century Gothic" w:cs="Calibri"/>
          <w:sz w:val="20"/>
          <w:szCs w:val="20"/>
        </w:rPr>
        <w:t xml:space="preserve">udostępnione lub </w:t>
      </w:r>
      <w:r w:rsidR="00126F71" w:rsidRPr="000569B6">
        <w:rPr>
          <w:rFonts w:ascii="Century Gothic" w:hAnsi="Century Gothic" w:cs="Calibri"/>
          <w:sz w:val="20"/>
          <w:szCs w:val="20"/>
        </w:rPr>
        <w:t>przekazane</w:t>
      </w:r>
      <w:r w:rsidR="00684152" w:rsidRPr="000569B6">
        <w:rPr>
          <w:rFonts w:ascii="Century Gothic" w:hAnsi="Century Gothic" w:cs="Calibri"/>
          <w:sz w:val="20"/>
          <w:szCs w:val="20"/>
        </w:rPr>
        <w:t>.</w:t>
      </w:r>
      <w:r w:rsidR="00126F71" w:rsidRPr="000569B6">
        <w:rPr>
          <w:rFonts w:ascii="Century Gothic" w:hAnsi="Century Gothic" w:cs="Calibri"/>
          <w:sz w:val="20"/>
          <w:szCs w:val="20"/>
        </w:rPr>
        <w:t xml:space="preserve"> </w:t>
      </w:r>
    </w:p>
    <w:p w14:paraId="7F4D64C9" w14:textId="59136044" w:rsidR="00DB54B6" w:rsidRPr="000569B6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569B6">
        <w:rPr>
          <w:rFonts w:ascii="Century Gothic" w:hAnsi="Century Gothic" w:cs="Calibri"/>
          <w:sz w:val="20"/>
          <w:szCs w:val="20"/>
        </w:rPr>
        <w:t>Niniejsze zobowiązanie do zachowania poufności obowiązuje również</w:t>
      </w:r>
      <w:r w:rsidR="00D03685" w:rsidRPr="000569B6">
        <w:rPr>
          <w:rFonts w:ascii="Century Gothic" w:hAnsi="Century Gothic" w:cs="Calibri"/>
          <w:sz w:val="20"/>
          <w:szCs w:val="20"/>
        </w:rPr>
        <w:t xml:space="preserve"> po</w:t>
      </w:r>
      <w:r w:rsidR="0084138A" w:rsidRPr="000569B6">
        <w:rPr>
          <w:rFonts w:ascii="Century Gothic" w:hAnsi="Century Gothic" w:cs="Calibri"/>
          <w:i/>
          <w:sz w:val="20"/>
          <w:szCs w:val="20"/>
        </w:rPr>
        <w:t xml:space="preserve"> </w:t>
      </w:r>
      <w:r w:rsidR="007E54B2" w:rsidRPr="000569B6">
        <w:rPr>
          <w:rFonts w:ascii="Century Gothic" w:hAnsi="Century Gothic" w:cs="Calibri"/>
          <w:sz w:val="20"/>
          <w:szCs w:val="20"/>
        </w:rPr>
        <w:t>wykonaniu</w:t>
      </w:r>
      <w:r w:rsidRPr="000569B6">
        <w:rPr>
          <w:rFonts w:ascii="Century Gothic" w:hAnsi="Century Gothic" w:cs="Calibri"/>
          <w:sz w:val="20"/>
          <w:szCs w:val="20"/>
        </w:rPr>
        <w:t xml:space="preserve"> czynności </w:t>
      </w:r>
      <w:r w:rsidR="00D03685" w:rsidRPr="000569B6">
        <w:rPr>
          <w:rFonts w:ascii="Century Gothic" w:hAnsi="Century Gothic" w:cs="Calibri"/>
          <w:sz w:val="20"/>
          <w:szCs w:val="20"/>
        </w:rPr>
        <w:t>związanych z realizacją</w:t>
      </w:r>
      <w:r w:rsidRPr="000569B6">
        <w:rPr>
          <w:rFonts w:ascii="Century Gothic" w:hAnsi="Century Gothic" w:cs="Calibri"/>
          <w:sz w:val="20"/>
          <w:szCs w:val="20"/>
        </w:rPr>
        <w:t xml:space="preserve"> </w:t>
      </w:r>
      <w:r w:rsidR="0084138A" w:rsidRPr="000569B6">
        <w:rPr>
          <w:rFonts w:ascii="Century Gothic" w:hAnsi="Century Gothic" w:cs="Calibri"/>
          <w:sz w:val="20"/>
          <w:szCs w:val="20"/>
        </w:rPr>
        <w:t>przedmiotu umowy</w:t>
      </w:r>
      <w:r w:rsidR="00955239" w:rsidRPr="000569B6">
        <w:rPr>
          <w:rFonts w:ascii="Century Gothic" w:hAnsi="Century Gothic" w:cs="Calibri"/>
          <w:sz w:val="20"/>
          <w:szCs w:val="20"/>
        </w:rPr>
        <w:t xml:space="preserve"> nr </w:t>
      </w:r>
      <w:r w:rsidR="000569B6" w:rsidRPr="000569B6">
        <w:rPr>
          <w:rFonts w:ascii="Century Gothic" w:hAnsi="Century Gothic" w:cs="Calibri"/>
          <w:sz w:val="20"/>
          <w:szCs w:val="20"/>
        </w:rPr>
        <w:t>26ZAK002</w:t>
      </w:r>
      <w:r w:rsidR="00955239" w:rsidRPr="000569B6">
        <w:rPr>
          <w:rFonts w:ascii="Century Gothic" w:hAnsi="Century Gothic" w:cs="Calibri"/>
          <w:sz w:val="20"/>
          <w:szCs w:val="20"/>
        </w:rPr>
        <w:t xml:space="preserve">, </w:t>
      </w:r>
      <w:r w:rsidRPr="000569B6">
        <w:rPr>
          <w:rFonts w:ascii="Century Gothic" w:hAnsi="Century Gothic" w:cs="Calibri"/>
          <w:sz w:val="20"/>
          <w:szCs w:val="20"/>
        </w:rPr>
        <w:t xml:space="preserve">a także oświadczam, że poniosę wobec </w:t>
      </w:r>
      <w:r w:rsidR="004C7DB6" w:rsidRPr="000569B6">
        <w:rPr>
          <w:rFonts w:ascii="Century Gothic" w:hAnsi="Century Gothic" w:cs="Calibri"/>
          <w:sz w:val="20"/>
          <w:szCs w:val="20"/>
        </w:rPr>
        <w:t>GSP</w:t>
      </w:r>
      <w:r w:rsidR="00F25463" w:rsidRPr="000569B6">
        <w:rPr>
          <w:rFonts w:ascii="Century Gothic" w:hAnsi="Century Gothic" w:cs="Calibri"/>
          <w:sz w:val="20"/>
          <w:szCs w:val="20"/>
        </w:rPr>
        <w:t xml:space="preserve"> </w:t>
      </w:r>
      <w:r w:rsidRPr="000569B6">
        <w:rPr>
          <w:rFonts w:ascii="Century Gothic" w:hAnsi="Century Gothic" w:cs="Calibri"/>
          <w:sz w:val="20"/>
          <w:szCs w:val="20"/>
        </w:rPr>
        <w:t>pełną odpowiedzialność (również finansową) w przypadku naruszenia niniejszego zobowiązania.</w:t>
      </w:r>
    </w:p>
    <w:p w14:paraId="57206D87" w14:textId="5D171A51" w:rsidR="00A8760B" w:rsidRPr="000569B6" w:rsidRDefault="00A8760B" w:rsidP="00A8760B">
      <w:pPr>
        <w:spacing w:before="120"/>
        <w:rPr>
          <w:rFonts w:ascii="Century Gothic" w:hAnsi="Century Gothic" w:cs="Calibri"/>
          <w:sz w:val="20"/>
          <w:szCs w:val="20"/>
        </w:rPr>
      </w:pPr>
      <w:r w:rsidRPr="000569B6">
        <w:rPr>
          <w:rFonts w:ascii="Century Gothic" w:hAnsi="Century Gothic" w:cs="Calibri"/>
          <w:sz w:val="20"/>
          <w:szCs w:val="20"/>
        </w:rPr>
        <w:t xml:space="preserve">Oświadczam również, że jest mi znana treść i rozumiem znaczenie art. 266 § 1 </w:t>
      </w:r>
      <w:r w:rsidR="00D24C8A" w:rsidRPr="000569B6">
        <w:rPr>
          <w:rFonts w:ascii="Century Gothic" w:hAnsi="Century Gothic" w:cs="Calibri"/>
          <w:sz w:val="20"/>
          <w:szCs w:val="20"/>
        </w:rPr>
        <w:t>K</w:t>
      </w:r>
      <w:r w:rsidRPr="000569B6">
        <w:rPr>
          <w:rFonts w:ascii="Century Gothic" w:hAnsi="Century Gothic" w:cs="Calibri"/>
          <w:sz w:val="20"/>
          <w:szCs w:val="20"/>
        </w:rPr>
        <w:t xml:space="preserve">odeksu </w:t>
      </w:r>
      <w:r w:rsidR="00D24C8A" w:rsidRPr="000569B6">
        <w:rPr>
          <w:rFonts w:ascii="Century Gothic" w:hAnsi="Century Gothic" w:cs="Calibri"/>
          <w:sz w:val="20"/>
          <w:szCs w:val="20"/>
        </w:rPr>
        <w:t>K</w:t>
      </w:r>
      <w:r w:rsidRPr="000569B6">
        <w:rPr>
          <w:rFonts w:ascii="Century Gothic" w:hAnsi="Century Gothic" w:cs="Calibri"/>
          <w:sz w:val="20"/>
          <w:szCs w:val="20"/>
        </w:rPr>
        <w:t>arnego, zgodnie z którym: „</w:t>
      </w:r>
      <w:r w:rsidRPr="000569B6">
        <w:rPr>
          <w:rFonts w:ascii="Century Gothic" w:hAnsi="Century Gothic" w:cs="Calibri"/>
          <w:i/>
          <w:iCs/>
          <w:sz w:val="20"/>
          <w:szCs w:val="20"/>
        </w:rPr>
        <w:t>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</w:t>
      </w:r>
      <w:r w:rsidRPr="000569B6">
        <w:rPr>
          <w:rFonts w:ascii="Century Gothic" w:hAnsi="Century Gothic" w:cs="Calibri"/>
          <w:sz w:val="20"/>
          <w:szCs w:val="20"/>
        </w:rPr>
        <w:t>”.</w:t>
      </w:r>
    </w:p>
    <w:p w14:paraId="1216AD49" w14:textId="4BB847F7" w:rsidR="00416C69" w:rsidRPr="00FE5F06" w:rsidRDefault="00416C69" w:rsidP="00416C69">
      <w:pPr>
        <w:spacing w:before="120"/>
        <w:rPr>
          <w:rFonts w:ascii="Calibri" w:hAnsi="Calibri" w:cs="Calibri"/>
          <w:sz w:val="24"/>
        </w:rPr>
      </w:pPr>
    </w:p>
    <w:p w14:paraId="0B0289D0" w14:textId="77777777" w:rsidR="00416C69" w:rsidRPr="00FE5F06" w:rsidRDefault="00416C69" w:rsidP="00A8760B">
      <w:pPr>
        <w:spacing w:before="120"/>
        <w:rPr>
          <w:rFonts w:ascii="Calibri" w:hAnsi="Calibri" w:cs="Calibri"/>
          <w:sz w:val="24"/>
        </w:rPr>
      </w:pPr>
    </w:p>
    <w:p w14:paraId="7B6D9E31" w14:textId="77777777" w:rsidR="00416C69" w:rsidRPr="00FE5F06" w:rsidRDefault="00416C69" w:rsidP="00A8760B">
      <w:pPr>
        <w:spacing w:before="120"/>
        <w:rPr>
          <w:rFonts w:ascii="Calibri" w:hAnsi="Calibri" w:cs="Calibri"/>
          <w:sz w:val="24"/>
        </w:rPr>
      </w:pPr>
    </w:p>
    <w:p w14:paraId="1276CFFC" w14:textId="77777777" w:rsidR="00416C69" w:rsidRPr="00750757" w:rsidRDefault="00416C69" w:rsidP="00416C69">
      <w:pPr>
        <w:ind w:left="340"/>
        <w:rPr>
          <w:rFonts w:ascii="Calibri" w:hAnsi="Calibri"/>
        </w:rPr>
      </w:pPr>
      <w:r w:rsidRPr="00750757">
        <w:rPr>
          <w:rFonts w:ascii="Calibri" w:hAnsi="Calibri"/>
        </w:rPr>
        <w:t xml:space="preserve">_______________________________            </w:t>
      </w:r>
      <w:r>
        <w:rPr>
          <w:rFonts w:ascii="Calibri" w:hAnsi="Calibri"/>
        </w:rPr>
        <w:tab/>
      </w:r>
      <w:r w:rsidRPr="00750757">
        <w:rPr>
          <w:rFonts w:ascii="Calibri" w:hAnsi="Calibri"/>
        </w:rPr>
        <w:t xml:space="preserve">   _______________________________</w:t>
      </w:r>
    </w:p>
    <w:p w14:paraId="7315A214" w14:textId="77777777" w:rsidR="00416C69" w:rsidRPr="00750757" w:rsidRDefault="00416C69" w:rsidP="00644C79">
      <w:pPr>
        <w:spacing w:line="240" w:lineRule="auto"/>
        <w:ind w:left="340"/>
        <w:rPr>
          <w:rFonts w:ascii="Calibri" w:hAnsi="Calibri"/>
          <w:sz w:val="20"/>
          <w:szCs w:val="20"/>
        </w:rPr>
      </w:pPr>
      <w:r w:rsidRPr="00750757">
        <w:rPr>
          <w:rFonts w:ascii="Calibri" w:hAnsi="Calibri"/>
          <w:sz w:val="20"/>
          <w:szCs w:val="20"/>
        </w:rPr>
        <w:t>miejscowość i data</w:t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  <w:t>podpis osoby upoważnionej</w:t>
      </w:r>
    </w:p>
    <w:p w14:paraId="1FF7C790" w14:textId="77777777" w:rsidR="00416C69" w:rsidRPr="00750757" w:rsidRDefault="00416C69" w:rsidP="00644C79">
      <w:pPr>
        <w:spacing w:line="240" w:lineRule="auto"/>
        <w:ind w:left="340"/>
        <w:rPr>
          <w:rFonts w:ascii="Calibri" w:hAnsi="Calibri"/>
          <w:i/>
          <w:sz w:val="16"/>
        </w:rPr>
      </w:pP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</w:r>
      <w:r w:rsidRPr="00750757">
        <w:rPr>
          <w:rFonts w:ascii="Calibri" w:hAnsi="Calibri"/>
          <w:sz w:val="20"/>
          <w:szCs w:val="20"/>
        </w:rPr>
        <w:tab/>
        <w:t xml:space="preserve">do reprezentowania </w:t>
      </w:r>
      <w:r>
        <w:rPr>
          <w:rFonts w:ascii="Calibri" w:hAnsi="Calibri"/>
          <w:sz w:val="20"/>
          <w:szCs w:val="20"/>
        </w:rPr>
        <w:t>w</w:t>
      </w:r>
      <w:r w:rsidRPr="00750757">
        <w:rPr>
          <w:rFonts w:ascii="Calibri" w:hAnsi="Calibri"/>
          <w:sz w:val="20"/>
          <w:szCs w:val="20"/>
        </w:rPr>
        <w:t>ykonawcy</w:t>
      </w:r>
    </w:p>
    <w:p w14:paraId="61935AA1" w14:textId="1121DA99" w:rsidR="00DB54B6" w:rsidRPr="00FE5F06" w:rsidRDefault="00DB54B6" w:rsidP="00AA1D9B">
      <w:pPr>
        <w:spacing w:before="120"/>
        <w:rPr>
          <w:rFonts w:ascii="Calibri" w:hAnsi="Calibri" w:cs="Calibri"/>
          <w:i/>
          <w:iCs/>
          <w:sz w:val="20"/>
          <w:szCs w:val="20"/>
        </w:rPr>
      </w:pPr>
    </w:p>
    <w:sectPr w:rsidR="00DB54B6" w:rsidRPr="00FE5F06" w:rsidSect="00F60755">
      <w:headerReference w:type="default" r:id="rId8"/>
      <w:footerReference w:type="default" r:id="rId9"/>
      <w:headerReference w:type="first" r:id="rId10"/>
      <w:pgSz w:w="11906" w:h="16838" w:code="9"/>
      <w:pgMar w:top="993" w:right="1418" w:bottom="567" w:left="1418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BC50" w14:textId="77777777" w:rsidR="00C32D76" w:rsidRDefault="00C32D76">
      <w:r>
        <w:separator/>
      </w:r>
    </w:p>
  </w:endnote>
  <w:endnote w:type="continuationSeparator" w:id="0">
    <w:p w14:paraId="3597A22A" w14:textId="77777777" w:rsidR="00C32D76" w:rsidRDefault="00C3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VetoPl">
    <w:altName w:val="Franklin Gothic Medium Cond"/>
    <w:charset w:val="EE"/>
    <w:family w:val="auto"/>
    <w:pitch w:val="variable"/>
    <w:sig w:usb0="8000002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2CD3" w14:textId="77777777" w:rsidR="00F66F28" w:rsidRDefault="00F66F28">
    <w:pPr>
      <w:pStyle w:val="Stopka"/>
      <w:tabs>
        <w:tab w:val="center" w:pos="4536"/>
      </w:tabs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112E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D1FC2" w14:textId="77777777" w:rsidR="00C32D76" w:rsidRDefault="00C32D76">
      <w:r>
        <w:separator/>
      </w:r>
    </w:p>
  </w:footnote>
  <w:footnote w:type="continuationSeparator" w:id="0">
    <w:p w14:paraId="2EF254C6" w14:textId="77777777" w:rsidR="00C32D76" w:rsidRDefault="00C32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2AAF" w14:textId="77777777" w:rsidR="003112ED" w:rsidRDefault="003112ED" w:rsidP="003112ED">
    <w:pPr>
      <w:pStyle w:val="Nagwek"/>
      <w:jc w:val="right"/>
      <w:rPr>
        <w:b/>
        <w:sz w:val="24"/>
      </w:rPr>
    </w:pPr>
  </w:p>
  <w:p w14:paraId="047B2E4E" w14:textId="77777777" w:rsidR="003112ED" w:rsidRDefault="003112ED" w:rsidP="003112ED">
    <w:pPr>
      <w:pStyle w:val="Nagwek"/>
      <w:jc w:val="right"/>
      <w:rPr>
        <w:b/>
        <w:sz w:val="24"/>
      </w:rPr>
    </w:pPr>
  </w:p>
  <w:p w14:paraId="04AC18B1" w14:textId="77777777" w:rsidR="003112ED" w:rsidRDefault="003112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B730C" w14:textId="77777777" w:rsidR="00F66F28" w:rsidRDefault="00F66F28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2853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94AC3868"/>
    <w:lvl w:ilvl="0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</w:abstractNum>
  <w:abstractNum w:abstractNumId="2" w15:restartNumberingAfterBreak="0">
    <w:nsid w:val="062C7D2B"/>
    <w:multiLevelType w:val="multilevel"/>
    <w:tmpl w:val="D550F87C"/>
    <w:lvl w:ilvl="0">
      <w:start w:val="1"/>
      <w:numFmt w:val="decimal"/>
      <w:lvlText w:val="§ %1."/>
      <w:lvlJc w:val="left"/>
      <w:pPr>
        <w:tabs>
          <w:tab w:val="num" w:pos="2553"/>
        </w:tabs>
        <w:ind w:left="2553" w:hanging="567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6BF09D4"/>
    <w:multiLevelType w:val="hybridMultilevel"/>
    <w:tmpl w:val="85BE7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7C82"/>
    <w:multiLevelType w:val="hybridMultilevel"/>
    <w:tmpl w:val="909E927A"/>
    <w:lvl w:ilvl="0" w:tplc="E33E7982">
      <w:start w:val="14"/>
      <w:numFmt w:val="decimal"/>
      <w:lvlText w:val="1.%1. 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47C8C"/>
    <w:multiLevelType w:val="hybridMultilevel"/>
    <w:tmpl w:val="022A5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812F1F"/>
    <w:multiLevelType w:val="singleLevel"/>
    <w:tmpl w:val="60F2B4C6"/>
    <w:lvl w:ilvl="0">
      <w:start w:val="1"/>
      <w:numFmt w:val="decimal"/>
      <w:lvlText w:val="2.%1. "/>
      <w:lvlJc w:val="left"/>
      <w:pPr>
        <w:ind w:left="624" w:hanging="624"/>
      </w:pPr>
      <w:rPr>
        <w:rFonts w:hint="default"/>
        <w:b w:val="0"/>
        <w:i w:val="0"/>
        <w:sz w:val="22"/>
        <w:szCs w:val="22"/>
      </w:rPr>
    </w:lvl>
  </w:abstractNum>
  <w:abstractNum w:abstractNumId="7" w15:restartNumberingAfterBreak="0">
    <w:nsid w:val="17986381"/>
    <w:multiLevelType w:val="hybridMultilevel"/>
    <w:tmpl w:val="72A6EE8C"/>
    <w:lvl w:ilvl="0" w:tplc="39D4F61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7F37"/>
    <w:multiLevelType w:val="singleLevel"/>
    <w:tmpl w:val="08BA48B4"/>
    <w:lvl w:ilvl="0">
      <w:start w:val="1"/>
      <w:numFmt w:val="decimal"/>
      <w:lvlText w:val="3.%1. "/>
      <w:lvlJc w:val="left"/>
      <w:pPr>
        <w:ind w:left="624" w:hanging="624"/>
      </w:pPr>
      <w:rPr>
        <w:rFonts w:hint="default"/>
        <w:b w:val="0"/>
        <w:i w:val="0"/>
        <w:sz w:val="22"/>
        <w:szCs w:val="22"/>
      </w:rPr>
    </w:lvl>
  </w:abstractNum>
  <w:abstractNum w:abstractNumId="9" w15:restartNumberingAfterBreak="0">
    <w:nsid w:val="18CE46A0"/>
    <w:multiLevelType w:val="hybridMultilevel"/>
    <w:tmpl w:val="9ADA1CE0"/>
    <w:lvl w:ilvl="0" w:tplc="03A2B682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BB1F12"/>
    <w:multiLevelType w:val="hybridMultilevel"/>
    <w:tmpl w:val="85DCA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979F9"/>
    <w:multiLevelType w:val="hybridMultilevel"/>
    <w:tmpl w:val="39B8D7D6"/>
    <w:lvl w:ilvl="0" w:tplc="4C50ECC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B68C8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13" w15:restartNumberingAfterBreak="0">
    <w:nsid w:val="24C42249"/>
    <w:multiLevelType w:val="hybridMultilevel"/>
    <w:tmpl w:val="E6887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33FDD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15" w15:restartNumberingAfterBreak="0">
    <w:nsid w:val="273D105A"/>
    <w:multiLevelType w:val="hybridMultilevel"/>
    <w:tmpl w:val="F08E3400"/>
    <w:lvl w:ilvl="0" w:tplc="8472951E">
      <w:start w:val="1"/>
      <w:numFmt w:val="decimal"/>
      <w:lvlText w:val="%1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932614"/>
    <w:multiLevelType w:val="multilevel"/>
    <w:tmpl w:val="553E82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3.%2. 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C2C509F"/>
    <w:multiLevelType w:val="hybridMultilevel"/>
    <w:tmpl w:val="22324A1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84575A"/>
    <w:multiLevelType w:val="multilevel"/>
    <w:tmpl w:val="8688865E"/>
    <w:lvl w:ilvl="0">
      <w:start w:val="1"/>
      <w:numFmt w:val="decimal"/>
      <w:pStyle w:val="siwzakapitnum"/>
      <w:lvlText w:val="%1."/>
      <w:lvlJc w:val="left"/>
      <w:pPr>
        <w:tabs>
          <w:tab w:val="num" w:pos="502"/>
        </w:tabs>
        <w:ind w:left="502" w:hanging="360"/>
      </w:pPr>
      <w:rPr>
        <w:rFonts w:ascii="LinotypeVetoPl" w:hAnsi="LinotypeVetoPl" w:hint="default"/>
        <w:b w:val="0"/>
        <w:i w:val="0"/>
        <w:caps w:val="0"/>
        <w:vanish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62"/>
        </w:tabs>
        <w:ind w:left="862" w:hanging="360"/>
      </w:pPr>
      <w:rPr>
        <w:rFonts w:hint="default"/>
        <w:b w:val="0"/>
        <w:i w:val="0"/>
        <w:caps w:val="0"/>
        <w:vanish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662"/>
        </w:tabs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82"/>
        </w:tabs>
        <w:ind w:left="3382" w:hanging="360"/>
      </w:pPr>
      <w:rPr>
        <w:rFonts w:hint="default"/>
      </w:rPr>
    </w:lvl>
  </w:abstractNum>
  <w:abstractNum w:abstractNumId="19" w15:restartNumberingAfterBreak="0">
    <w:nsid w:val="2F545EBA"/>
    <w:multiLevelType w:val="hybridMultilevel"/>
    <w:tmpl w:val="591E4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B0E85"/>
    <w:multiLevelType w:val="singleLevel"/>
    <w:tmpl w:val="FB1857E6"/>
    <w:lvl w:ilvl="0">
      <w:start w:val="1"/>
      <w:numFmt w:val="decimal"/>
      <w:lvlText w:val="1.%1. "/>
      <w:legacy w:legacy="1" w:legacySpace="0" w:legacyIndent="624"/>
      <w:lvlJc w:val="left"/>
      <w:pPr>
        <w:ind w:left="624" w:hanging="624"/>
      </w:pPr>
      <w:rPr>
        <w:b w:val="0"/>
        <w:i w:val="0"/>
        <w:sz w:val="22"/>
        <w:szCs w:val="22"/>
      </w:rPr>
    </w:lvl>
  </w:abstractNum>
  <w:abstractNum w:abstractNumId="21" w15:restartNumberingAfterBreak="0">
    <w:nsid w:val="33E64BAF"/>
    <w:multiLevelType w:val="hybridMultilevel"/>
    <w:tmpl w:val="F788B5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236DEB"/>
    <w:multiLevelType w:val="hybridMultilevel"/>
    <w:tmpl w:val="A5BC9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F6A52"/>
    <w:multiLevelType w:val="hybridMultilevel"/>
    <w:tmpl w:val="848E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75139"/>
    <w:multiLevelType w:val="singleLevel"/>
    <w:tmpl w:val="DDA0CA5A"/>
    <w:lvl w:ilvl="0">
      <w:start w:val="1"/>
      <w:numFmt w:val="bullet"/>
      <w:lvlText w:val="­"/>
      <w:lvlJc w:val="left"/>
      <w:pPr>
        <w:tabs>
          <w:tab w:val="num" w:pos="700"/>
        </w:tabs>
        <w:ind w:left="680" w:hanging="340"/>
      </w:pPr>
    </w:lvl>
  </w:abstractNum>
  <w:abstractNum w:abstractNumId="25" w15:restartNumberingAfterBreak="0">
    <w:nsid w:val="41CF542B"/>
    <w:multiLevelType w:val="singleLevel"/>
    <w:tmpl w:val="70F61C36"/>
    <w:lvl w:ilvl="0">
      <w:numFmt w:val="bullet"/>
      <w:lvlText w:val="-"/>
      <w:lvlJc w:val="left"/>
      <w:pPr>
        <w:tabs>
          <w:tab w:val="num" w:pos="1238"/>
        </w:tabs>
        <w:ind w:left="1238" w:hanging="360"/>
      </w:pPr>
      <w:rPr>
        <w:rFonts w:hint="default"/>
      </w:rPr>
    </w:lvl>
  </w:abstractNum>
  <w:abstractNum w:abstractNumId="26" w15:restartNumberingAfterBreak="0">
    <w:nsid w:val="44F34F58"/>
    <w:multiLevelType w:val="hybridMultilevel"/>
    <w:tmpl w:val="66E278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9FF7739"/>
    <w:multiLevelType w:val="hybridMultilevel"/>
    <w:tmpl w:val="E5F80BA4"/>
    <w:lvl w:ilvl="0" w:tplc="8BF4AFD4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49" w:hanging="360"/>
      </w:pPr>
    </w:lvl>
    <w:lvl w:ilvl="2" w:tplc="0415001B" w:tentative="1">
      <w:start w:val="1"/>
      <w:numFmt w:val="lowerRoman"/>
      <w:lvlText w:val="%3."/>
      <w:lvlJc w:val="right"/>
      <w:pPr>
        <w:ind w:left="3469" w:hanging="180"/>
      </w:pPr>
    </w:lvl>
    <w:lvl w:ilvl="3" w:tplc="0415000F" w:tentative="1">
      <w:start w:val="1"/>
      <w:numFmt w:val="decimal"/>
      <w:lvlText w:val="%4."/>
      <w:lvlJc w:val="left"/>
      <w:pPr>
        <w:ind w:left="4189" w:hanging="360"/>
      </w:pPr>
    </w:lvl>
    <w:lvl w:ilvl="4" w:tplc="04150019" w:tentative="1">
      <w:start w:val="1"/>
      <w:numFmt w:val="lowerLetter"/>
      <w:lvlText w:val="%5."/>
      <w:lvlJc w:val="left"/>
      <w:pPr>
        <w:ind w:left="4909" w:hanging="360"/>
      </w:pPr>
    </w:lvl>
    <w:lvl w:ilvl="5" w:tplc="0415001B" w:tentative="1">
      <w:start w:val="1"/>
      <w:numFmt w:val="lowerRoman"/>
      <w:lvlText w:val="%6."/>
      <w:lvlJc w:val="right"/>
      <w:pPr>
        <w:ind w:left="5629" w:hanging="180"/>
      </w:pPr>
    </w:lvl>
    <w:lvl w:ilvl="6" w:tplc="0415000F" w:tentative="1">
      <w:start w:val="1"/>
      <w:numFmt w:val="decimal"/>
      <w:lvlText w:val="%7."/>
      <w:lvlJc w:val="left"/>
      <w:pPr>
        <w:ind w:left="6349" w:hanging="360"/>
      </w:pPr>
    </w:lvl>
    <w:lvl w:ilvl="7" w:tplc="04150019" w:tentative="1">
      <w:start w:val="1"/>
      <w:numFmt w:val="lowerLetter"/>
      <w:lvlText w:val="%8."/>
      <w:lvlJc w:val="left"/>
      <w:pPr>
        <w:ind w:left="7069" w:hanging="360"/>
      </w:pPr>
    </w:lvl>
    <w:lvl w:ilvl="8" w:tplc="0415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28" w15:restartNumberingAfterBreak="0">
    <w:nsid w:val="4A3176BA"/>
    <w:multiLevelType w:val="hybridMultilevel"/>
    <w:tmpl w:val="E5C08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5306A5"/>
    <w:multiLevelType w:val="hybridMultilevel"/>
    <w:tmpl w:val="08D426B2"/>
    <w:lvl w:ilvl="0" w:tplc="F080169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4BED0BE6"/>
    <w:multiLevelType w:val="hybridMultilevel"/>
    <w:tmpl w:val="1FE4DD3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5B4E5B"/>
    <w:multiLevelType w:val="hybridMultilevel"/>
    <w:tmpl w:val="799CEBC0"/>
    <w:lvl w:ilvl="0" w:tplc="5A5CDB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C0846"/>
    <w:multiLevelType w:val="singleLevel"/>
    <w:tmpl w:val="81B8ED10"/>
    <w:lvl w:ilvl="0">
      <w:start w:val="1"/>
      <w:numFmt w:val="lowerLetter"/>
      <w:lvlText w:val="%1)"/>
      <w:legacy w:legacy="1" w:legacySpace="0" w:legacyIndent="360"/>
      <w:lvlJc w:val="left"/>
      <w:pPr>
        <w:ind w:left="984" w:hanging="360"/>
      </w:pPr>
    </w:lvl>
  </w:abstractNum>
  <w:abstractNum w:abstractNumId="33" w15:restartNumberingAfterBreak="0">
    <w:nsid w:val="548667D2"/>
    <w:multiLevelType w:val="hybridMultilevel"/>
    <w:tmpl w:val="F3B63034"/>
    <w:lvl w:ilvl="0" w:tplc="F6EC6682">
      <w:start w:val="1"/>
      <w:numFmt w:val="decimal"/>
      <w:lvlText w:val="%1)"/>
      <w:lvlJc w:val="left"/>
      <w:pPr>
        <w:tabs>
          <w:tab w:val="num" w:pos="1099"/>
        </w:tabs>
        <w:ind w:left="1099" w:hanging="390"/>
      </w:pPr>
    </w:lvl>
    <w:lvl w:ilvl="1" w:tplc="04150019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49"/>
        </w:tabs>
        <w:ind w:left="274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89"/>
        </w:tabs>
        <w:ind w:left="4189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09"/>
        </w:tabs>
        <w:ind w:left="490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49"/>
        </w:tabs>
        <w:ind w:left="6349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69"/>
        </w:tabs>
        <w:ind w:left="7069" w:hanging="360"/>
      </w:pPr>
    </w:lvl>
  </w:abstractNum>
  <w:abstractNum w:abstractNumId="34" w15:restartNumberingAfterBreak="0">
    <w:nsid w:val="54D66405"/>
    <w:multiLevelType w:val="hybridMultilevel"/>
    <w:tmpl w:val="AD7053DC"/>
    <w:lvl w:ilvl="0" w:tplc="81B8ED10">
      <w:start w:val="1"/>
      <w:numFmt w:val="lowerLetter"/>
      <w:lvlText w:val="%1)"/>
      <w:legacy w:legacy="1" w:legacySpace="0" w:legacyIndent="360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EB79B4"/>
    <w:multiLevelType w:val="hybridMultilevel"/>
    <w:tmpl w:val="D3944D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D76CF9"/>
    <w:multiLevelType w:val="hybridMultilevel"/>
    <w:tmpl w:val="6E0A194A"/>
    <w:lvl w:ilvl="0" w:tplc="869A5A6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3D0C80"/>
    <w:multiLevelType w:val="hybridMultilevel"/>
    <w:tmpl w:val="8D1C0D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A02A5"/>
    <w:multiLevelType w:val="hybridMultilevel"/>
    <w:tmpl w:val="F35E1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CC1CE1"/>
    <w:multiLevelType w:val="hybridMultilevel"/>
    <w:tmpl w:val="17DEDE7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D6F2CE8"/>
    <w:multiLevelType w:val="hybridMultilevel"/>
    <w:tmpl w:val="E9D412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49693B"/>
    <w:multiLevelType w:val="hybridMultilevel"/>
    <w:tmpl w:val="85DCA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25183"/>
    <w:multiLevelType w:val="hybridMultilevel"/>
    <w:tmpl w:val="CE148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4" w15:restartNumberingAfterBreak="0">
    <w:nsid w:val="69B92505"/>
    <w:multiLevelType w:val="hybridMultilevel"/>
    <w:tmpl w:val="DF22DC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E09186B"/>
    <w:multiLevelType w:val="hybridMultilevel"/>
    <w:tmpl w:val="C770A6E6"/>
    <w:lvl w:ilvl="0" w:tplc="5A5CDB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439C31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50EC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B3114E"/>
    <w:multiLevelType w:val="hybridMultilevel"/>
    <w:tmpl w:val="F6723EE2"/>
    <w:lvl w:ilvl="0" w:tplc="1CA69260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 w15:restartNumberingAfterBreak="0">
    <w:nsid w:val="72D35FA1"/>
    <w:multiLevelType w:val="hybridMultilevel"/>
    <w:tmpl w:val="C9788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17BA7"/>
    <w:multiLevelType w:val="hybridMultilevel"/>
    <w:tmpl w:val="EBCA5422"/>
    <w:lvl w:ilvl="0" w:tplc="5A5CDB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A14B32"/>
    <w:multiLevelType w:val="hybridMultilevel"/>
    <w:tmpl w:val="4E0A6BE8"/>
    <w:lvl w:ilvl="0" w:tplc="5A5CDB0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 w15:restartNumberingAfterBreak="0">
    <w:nsid w:val="7CE077E4"/>
    <w:multiLevelType w:val="hybridMultilevel"/>
    <w:tmpl w:val="A4524CF8"/>
    <w:lvl w:ilvl="0" w:tplc="185A93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FBFCB078">
      <w:start w:val="1"/>
      <w:numFmt w:val="lowerLetter"/>
      <w:lvlText w:val="%2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EA37A8A"/>
    <w:multiLevelType w:val="hybridMultilevel"/>
    <w:tmpl w:val="19A0801E"/>
    <w:lvl w:ilvl="0" w:tplc="7F0440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384730">
    <w:abstractNumId w:val="50"/>
  </w:num>
  <w:num w:numId="2" w16cid:durableId="655496871">
    <w:abstractNumId w:val="43"/>
    <w:lvlOverride w:ilvl="0">
      <w:startOverride w:val="1"/>
    </w:lvlOverride>
  </w:num>
  <w:num w:numId="3" w16cid:durableId="411974354">
    <w:abstractNumId w:val="18"/>
  </w:num>
  <w:num w:numId="4" w16cid:durableId="639769230">
    <w:abstractNumId w:val="5"/>
  </w:num>
  <w:num w:numId="5" w16cid:durableId="17412469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81991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85381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1098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2230780">
    <w:abstractNumId w:val="36"/>
  </w:num>
  <w:num w:numId="10" w16cid:durableId="854617314">
    <w:abstractNumId w:val="27"/>
  </w:num>
  <w:num w:numId="11" w16cid:durableId="2086029964">
    <w:abstractNumId w:val="35"/>
  </w:num>
  <w:num w:numId="12" w16cid:durableId="997658341">
    <w:abstractNumId w:val="28"/>
  </w:num>
  <w:num w:numId="13" w16cid:durableId="571700265">
    <w:abstractNumId w:val="13"/>
  </w:num>
  <w:num w:numId="14" w16cid:durableId="164978764">
    <w:abstractNumId w:val="39"/>
  </w:num>
  <w:num w:numId="15" w16cid:durableId="1984462165">
    <w:abstractNumId w:val="9"/>
  </w:num>
  <w:num w:numId="16" w16cid:durableId="272514943">
    <w:abstractNumId w:val="45"/>
  </w:num>
  <w:num w:numId="17" w16cid:durableId="719523676">
    <w:abstractNumId w:val="15"/>
  </w:num>
  <w:num w:numId="18" w16cid:durableId="1016035956">
    <w:abstractNumId w:val="48"/>
  </w:num>
  <w:num w:numId="19" w16cid:durableId="1181436335">
    <w:abstractNumId w:val="49"/>
  </w:num>
  <w:num w:numId="20" w16cid:durableId="1510605448">
    <w:abstractNumId w:val="41"/>
  </w:num>
  <w:num w:numId="21" w16cid:durableId="285233921">
    <w:abstractNumId w:val="7"/>
  </w:num>
  <w:num w:numId="22" w16cid:durableId="318264636">
    <w:abstractNumId w:val="19"/>
  </w:num>
  <w:num w:numId="23" w16cid:durableId="636036952">
    <w:abstractNumId w:val="2"/>
  </w:num>
  <w:num w:numId="24" w16cid:durableId="109056467">
    <w:abstractNumId w:val="29"/>
  </w:num>
  <w:num w:numId="25" w16cid:durableId="941962105">
    <w:abstractNumId w:val="11"/>
  </w:num>
  <w:num w:numId="26" w16cid:durableId="1227718190">
    <w:abstractNumId w:val="6"/>
  </w:num>
  <w:num w:numId="27" w16cid:durableId="579828515">
    <w:abstractNumId w:val="32"/>
  </w:num>
  <w:num w:numId="28" w16cid:durableId="445734836">
    <w:abstractNumId w:val="12"/>
  </w:num>
  <w:num w:numId="29" w16cid:durableId="437918628">
    <w:abstractNumId w:val="8"/>
  </w:num>
  <w:num w:numId="30" w16cid:durableId="238443867">
    <w:abstractNumId w:val="16"/>
  </w:num>
  <w:num w:numId="31" w16cid:durableId="1493570818">
    <w:abstractNumId w:val="46"/>
  </w:num>
  <w:num w:numId="32" w16cid:durableId="1691487216">
    <w:abstractNumId w:val="20"/>
  </w:num>
  <w:num w:numId="33" w16cid:durableId="664748755">
    <w:abstractNumId w:val="14"/>
  </w:num>
  <w:num w:numId="34" w16cid:durableId="155919392">
    <w:abstractNumId w:val="24"/>
  </w:num>
  <w:num w:numId="35" w16cid:durableId="270012772">
    <w:abstractNumId w:val="34"/>
  </w:num>
  <w:num w:numId="36" w16cid:durableId="1148790792">
    <w:abstractNumId w:val="51"/>
  </w:num>
  <w:num w:numId="37" w16cid:durableId="1801341554">
    <w:abstractNumId w:val="4"/>
  </w:num>
  <w:num w:numId="38" w16cid:durableId="764767400">
    <w:abstractNumId w:val="22"/>
  </w:num>
  <w:num w:numId="39" w16cid:durableId="2082361203">
    <w:abstractNumId w:val="40"/>
  </w:num>
  <w:num w:numId="40" w16cid:durableId="194512228">
    <w:abstractNumId w:val="26"/>
  </w:num>
  <w:num w:numId="41" w16cid:durableId="1249995622">
    <w:abstractNumId w:val="31"/>
  </w:num>
  <w:num w:numId="42" w16cid:durableId="17970956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189399">
    <w:abstractNumId w:val="44"/>
  </w:num>
  <w:num w:numId="44" w16cid:durableId="752632490">
    <w:abstractNumId w:val="0"/>
  </w:num>
  <w:num w:numId="45" w16cid:durableId="2090228008">
    <w:abstractNumId w:val="3"/>
  </w:num>
  <w:num w:numId="46" w16cid:durableId="693195628">
    <w:abstractNumId w:val="37"/>
  </w:num>
  <w:num w:numId="47" w16cid:durableId="1176925337">
    <w:abstractNumId w:val="10"/>
  </w:num>
  <w:num w:numId="48" w16cid:durableId="191651808">
    <w:abstractNumId w:val="21"/>
  </w:num>
  <w:num w:numId="49" w16cid:durableId="1825776526">
    <w:abstractNumId w:val="47"/>
  </w:num>
  <w:num w:numId="50" w16cid:durableId="340353407">
    <w:abstractNumId w:val="38"/>
  </w:num>
  <w:num w:numId="51" w16cid:durableId="1502624019">
    <w:abstractNumId w:val="1"/>
  </w:num>
  <w:num w:numId="52" w16cid:durableId="89009976">
    <w:abstractNumId w:val="23"/>
  </w:num>
  <w:num w:numId="53" w16cid:durableId="714430958">
    <w:abstractNumId w:val="25"/>
  </w:num>
  <w:num w:numId="54" w16cid:durableId="1881672090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EF"/>
    <w:rsid w:val="00000281"/>
    <w:rsid w:val="000038D0"/>
    <w:rsid w:val="00003F2C"/>
    <w:rsid w:val="00004C6A"/>
    <w:rsid w:val="000053B1"/>
    <w:rsid w:val="00006334"/>
    <w:rsid w:val="00010D9A"/>
    <w:rsid w:val="000144E7"/>
    <w:rsid w:val="00015DF2"/>
    <w:rsid w:val="00023502"/>
    <w:rsid w:val="00027EF1"/>
    <w:rsid w:val="0003144A"/>
    <w:rsid w:val="00031D1B"/>
    <w:rsid w:val="00033040"/>
    <w:rsid w:val="00033FE4"/>
    <w:rsid w:val="00034531"/>
    <w:rsid w:val="000410F1"/>
    <w:rsid w:val="0004146C"/>
    <w:rsid w:val="000436A6"/>
    <w:rsid w:val="00046C19"/>
    <w:rsid w:val="00047D49"/>
    <w:rsid w:val="0005135B"/>
    <w:rsid w:val="00051923"/>
    <w:rsid w:val="000569B6"/>
    <w:rsid w:val="00057456"/>
    <w:rsid w:val="00072554"/>
    <w:rsid w:val="0008152F"/>
    <w:rsid w:val="00081CF3"/>
    <w:rsid w:val="00083151"/>
    <w:rsid w:val="00086093"/>
    <w:rsid w:val="0008678E"/>
    <w:rsid w:val="0008736E"/>
    <w:rsid w:val="000874E0"/>
    <w:rsid w:val="00087F51"/>
    <w:rsid w:val="00096CAA"/>
    <w:rsid w:val="000A0BCD"/>
    <w:rsid w:val="000A1CF0"/>
    <w:rsid w:val="000A3919"/>
    <w:rsid w:val="000B0490"/>
    <w:rsid w:val="000B1FBD"/>
    <w:rsid w:val="000B2A6D"/>
    <w:rsid w:val="000B4C0D"/>
    <w:rsid w:val="000B5958"/>
    <w:rsid w:val="000B792D"/>
    <w:rsid w:val="000C2C02"/>
    <w:rsid w:val="000C2E9B"/>
    <w:rsid w:val="000C3BF2"/>
    <w:rsid w:val="000C6764"/>
    <w:rsid w:val="000C7921"/>
    <w:rsid w:val="000D101C"/>
    <w:rsid w:val="000D1436"/>
    <w:rsid w:val="000D4AAA"/>
    <w:rsid w:val="000E1E38"/>
    <w:rsid w:val="000E7E1B"/>
    <w:rsid w:val="001019B2"/>
    <w:rsid w:val="00102081"/>
    <w:rsid w:val="00102DA7"/>
    <w:rsid w:val="00103914"/>
    <w:rsid w:val="00103C3A"/>
    <w:rsid w:val="00106298"/>
    <w:rsid w:val="00107F2D"/>
    <w:rsid w:val="0011089D"/>
    <w:rsid w:val="0012310E"/>
    <w:rsid w:val="00126F71"/>
    <w:rsid w:val="00127327"/>
    <w:rsid w:val="00127931"/>
    <w:rsid w:val="00127FF7"/>
    <w:rsid w:val="0013220C"/>
    <w:rsid w:val="00132455"/>
    <w:rsid w:val="00133EBF"/>
    <w:rsid w:val="0013448C"/>
    <w:rsid w:val="00135404"/>
    <w:rsid w:val="0014563A"/>
    <w:rsid w:val="0015124C"/>
    <w:rsid w:val="00154BAD"/>
    <w:rsid w:val="00166E74"/>
    <w:rsid w:val="00171333"/>
    <w:rsid w:val="001716A3"/>
    <w:rsid w:val="00171FDD"/>
    <w:rsid w:val="001723F6"/>
    <w:rsid w:val="00173AE2"/>
    <w:rsid w:val="00173F32"/>
    <w:rsid w:val="001742F8"/>
    <w:rsid w:val="00174414"/>
    <w:rsid w:val="0017711F"/>
    <w:rsid w:val="00177593"/>
    <w:rsid w:val="00181EFC"/>
    <w:rsid w:val="0018231E"/>
    <w:rsid w:val="00190DD1"/>
    <w:rsid w:val="00192C21"/>
    <w:rsid w:val="00193816"/>
    <w:rsid w:val="001959F3"/>
    <w:rsid w:val="001A05A2"/>
    <w:rsid w:val="001A32D8"/>
    <w:rsid w:val="001B0627"/>
    <w:rsid w:val="001B3237"/>
    <w:rsid w:val="001B3635"/>
    <w:rsid w:val="001B5638"/>
    <w:rsid w:val="001B793C"/>
    <w:rsid w:val="001C1982"/>
    <w:rsid w:val="001C1A9D"/>
    <w:rsid w:val="001C6634"/>
    <w:rsid w:val="001D076A"/>
    <w:rsid w:val="001D086F"/>
    <w:rsid w:val="001D1842"/>
    <w:rsid w:val="001D2AF1"/>
    <w:rsid w:val="001D3D1E"/>
    <w:rsid w:val="001D6FD0"/>
    <w:rsid w:val="001E058B"/>
    <w:rsid w:val="001E0616"/>
    <w:rsid w:val="001E1A49"/>
    <w:rsid w:val="001E214E"/>
    <w:rsid w:val="001E2C13"/>
    <w:rsid w:val="001E401D"/>
    <w:rsid w:val="001E5BBF"/>
    <w:rsid w:val="001F30F2"/>
    <w:rsid w:val="001F7380"/>
    <w:rsid w:val="00200034"/>
    <w:rsid w:val="00201ADC"/>
    <w:rsid w:val="002036CF"/>
    <w:rsid w:val="002055AE"/>
    <w:rsid w:val="002062E2"/>
    <w:rsid w:val="00207011"/>
    <w:rsid w:val="002122BC"/>
    <w:rsid w:val="00213DFF"/>
    <w:rsid w:val="0021412E"/>
    <w:rsid w:val="00215466"/>
    <w:rsid w:val="00222FF7"/>
    <w:rsid w:val="002244B1"/>
    <w:rsid w:val="00224F71"/>
    <w:rsid w:val="0022597F"/>
    <w:rsid w:val="00226F8B"/>
    <w:rsid w:val="00227E10"/>
    <w:rsid w:val="002312C4"/>
    <w:rsid w:val="002314FB"/>
    <w:rsid w:val="0023248B"/>
    <w:rsid w:val="00233F85"/>
    <w:rsid w:val="00234C5C"/>
    <w:rsid w:val="00237DF8"/>
    <w:rsid w:val="00240D2C"/>
    <w:rsid w:val="0024287E"/>
    <w:rsid w:val="00243DF9"/>
    <w:rsid w:val="002455FD"/>
    <w:rsid w:val="0024665F"/>
    <w:rsid w:val="002506D8"/>
    <w:rsid w:val="00251065"/>
    <w:rsid w:val="00261CC2"/>
    <w:rsid w:val="002645B3"/>
    <w:rsid w:val="00266604"/>
    <w:rsid w:val="00266B1E"/>
    <w:rsid w:val="002675EA"/>
    <w:rsid w:val="00267899"/>
    <w:rsid w:val="00272146"/>
    <w:rsid w:val="00275AF4"/>
    <w:rsid w:val="002764FB"/>
    <w:rsid w:val="00282CFC"/>
    <w:rsid w:val="00291B47"/>
    <w:rsid w:val="00294D11"/>
    <w:rsid w:val="00295FC3"/>
    <w:rsid w:val="002A22CE"/>
    <w:rsid w:val="002A3CD6"/>
    <w:rsid w:val="002A5B20"/>
    <w:rsid w:val="002A60CD"/>
    <w:rsid w:val="002B0D32"/>
    <w:rsid w:val="002B0FCB"/>
    <w:rsid w:val="002B1D91"/>
    <w:rsid w:val="002B256B"/>
    <w:rsid w:val="002B5F28"/>
    <w:rsid w:val="002C2272"/>
    <w:rsid w:val="002C39BD"/>
    <w:rsid w:val="002C51FF"/>
    <w:rsid w:val="002C5346"/>
    <w:rsid w:val="002C6014"/>
    <w:rsid w:val="002C6C26"/>
    <w:rsid w:val="002C7446"/>
    <w:rsid w:val="002D18AF"/>
    <w:rsid w:val="002D65AA"/>
    <w:rsid w:val="002D6F10"/>
    <w:rsid w:val="002E0173"/>
    <w:rsid w:val="002E1D6D"/>
    <w:rsid w:val="002E1DF7"/>
    <w:rsid w:val="002E339F"/>
    <w:rsid w:val="002F1E0C"/>
    <w:rsid w:val="002F2AA8"/>
    <w:rsid w:val="002F4516"/>
    <w:rsid w:val="002F569F"/>
    <w:rsid w:val="002F58F5"/>
    <w:rsid w:val="002F7BE5"/>
    <w:rsid w:val="00300EFA"/>
    <w:rsid w:val="003033A1"/>
    <w:rsid w:val="003035FE"/>
    <w:rsid w:val="0030407A"/>
    <w:rsid w:val="003112ED"/>
    <w:rsid w:val="00312473"/>
    <w:rsid w:val="00313ED7"/>
    <w:rsid w:val="0031459C"/>
    <w:rsid w:val="0031506F"/>
    <w:rsid w:val="00315F3D"/>
    <w:rsid w:val="00321A39"/>
    <w:rsid w:val="00324E24"/>
    <w:rsid w:val="00325A32"/>
    <w:rsid w:val="0032608B"/>
    <w:rsid w:val="00327AB6"/>
    <w:rsid w:val="00331399"/>
    <w:rsid w:val="00331AF6"/>
    <w:rsid w:val="00333EF6"/>
    <w:rsid w:val="00340CC4"/>
    <w:rsid w:val="00340CEA"/>
    <w:rsid w:val="00340F9A"/>
    <w:rsid w:val="00342827"/>
    <w:rsid w:val="0034627F"/>
    <w:rsid w:val="00353973"/>
    <w:rsid w:val="00353E8B"/>
    <w:rsid w:val="0035446F"/>
    <w:rsid w:val="0035451A"/>
    <w:rsid w:val="00355CFB"/>
    <w:rsid w:val="00361A28"/>
    <w:rsid w:val="00361FF4"/>
    <w:rsid w:val="0036217D"/>
    <w:rsid w:val="00362A0B"/>
    <w:rsid w:val="003649FF"/>
    <w:rsid w:val="00370E78"/>
    <w:rsid w:val="00371602"/>
    <w:rsid w:val="00373351"/>
    <w:rsid w:val="00377C83"/>
    <w:rsid w:val="00377E29"/>
    <w:rsid w:val="003824E1"/>
    <w:rsid w:val="00387F21"/>
    <w:rsid w:val="0039025B"/>
    <w:rsid w:val="003903B1"/>
    <w:rsid w:val="00390A81"/>
    <w:rsid w:val="00391B6D"/>
    <w:rsid w:val="003920D6"/>
    <w:rsid w:val="0039315F"/>
    <w:rsid w:val="00393974"/>
    <w:rsid w:val="00395492"/>
    <w:rsid w:val="003A087B"/>
    <w:rsid w:val="003A14EC"/>
    <w:rsid w:val="003A7178"/>
    <w:rsid w:val="003B0549"/>
    <w:rsid w:val="003B0B13"/>
    <w:rsid w:val="003B3922"/>
    <w:rsid w:val="003C39BA"/>
    <w:rsid w:val="003C4682"/>
    <w:rsid w:val="003C529F"/>
    <w:rsid w:val="003C5C37"/>
    <w:rsid w:val="003C5CC9"/>
    <w:rsid w:val="003C6B86"/>
    <w:rsid w:val="003C776E"/>
    <w:rsid w:val="003D0565"/>
    <w:rsid w:val="003D2C26"/>
    <w:rsid w:val="003D2F3D"/>
    <w:rsid w:val="003D594A"/>
    <w:rsid w:val="003E17BF"/>
    <w:rsid w:val="003E47AB"/>
    <w:rsid w:val="003E5176"/>
    <w:rsid w:val="003E5CA4"/>
    <w:rsid w:val="003E7607"/>
    <w:rsid w:val="003F0703"/>
    <w:rsid w:val="003F0C63"/>
    <w:rsid w:val="003F1269"/>
    <w:rsid w:val="003F234E"/>
    <w:rsid w:val="003F2FE0"/>
    <w:rsid w:val="003F5BC9"/>
    <w:rsid w:val="0040295E"/>
    <w:rsid w:val="00402BAC"/>
    <w:rsid w:val="00404A83"/>
    <w:rsid w:val="004119AC"/>
    <w:rsid w:val="00413111"/>
    <w:rsid w:val="00413BDE"/>
    <w:rsid w:val="00413EF1"/>
    <w:rsid w:val="0041451A"/>
    <w:rsid w:val="00416C69"/>
    <w:rsid w:val="00417938"/>
    <w:rsid w:val="00421EFE"/>
    <w:rsid w:val="0043023F"/>
    <w:rsid w:val="00430666"/>
    <w:rsid w:val="0043074F"/>
    <w:rsid w:val="00431274"/>
    <w:rsid w:val="0043143F"/>
    <w:rsid w:val="0043294D"/>
    <w:rsid w:val="004336D6"/>
    <w:rsid w:val="00433734"/>
    <w:rsid w:val="00435A9F"/>
    <w:rsid w:val="00442B43"/>
    <w:rsid w:val="00443E39"/>
    <w:rsid w:val="00444227"/>
    <w:rsid w:val="0045012C"/>
    <w:rsid w:val="00451B58"/>
    <w:rsid w:val="00452B3B"/>
    <w:rsid w:val="00455ED5"/>
    <w:rsid w:val="00456372"/>
    <w:rsid w:val="0045704D"/>
    <w:rsid w:val="004579D8"/>
    <w:rsid w:val="004616FA"/>
    <w:rsid w:val="004644BF"/>
    <w:rsid w:val="004650BD"/>
    <w:rsid w:val="0046592F"/>
    <w:rsid w:val="004660A7"/>
    <w:rsid w:val="004660F4"/>
    <w:rsid w:val="004668E7"/>
    <w:rsid w:val="00471A3F"/>
    <w:rsid w:val="00473E3F"/>
    <w:rsid w:val="00475CA5"/>
    <w:rsid w:val="00482C72"/>
    <w:rsid w:val="004838DC"/>
    <w:rsid w:val="00484114"/>
    <w:rsid w:val="00486DA9"/>
    <w:rsid w:val="0048719C"/>
    <w:rsid w:val="004871E1"/>
    <w:rsid w:val="00490F8A"/>
    <w:rsid w:val="00497EC4"/>
    <w:rsid w:val="004A0955"/>
    <w:rsid w:val="004A365B"/>
    <w:rsid w:val="004A6043"/>
    <w:rsid w:val="004A6780"/>
    <w:rsid w:val="004A7653"/>
    <w:rsid w:val="004B0403"/>
    <w:rsid w:val="004B3CF5"/>
    <w:rsid w:val="004B455A"/>
    <w:rsid w:val="004B4D51"/>
    <w:rsid w:val="004B55EB"/>
    <w:rsid w:val="004B6875"/>
    <w:rsid w:val="004C360F"/>
    <w:rsid w:val="004C4BFE"/>
    <w:rsid w:val="004C7AEC"/>
    <w:rsid w:val="004C7DB6"/>
    <w:rsid w:val="004D000A"/>
    <w:rsid w:val="004D113E"/>
    <w:rsid w:val="004D222A"/>
    <w:rsid w:val="004D2EF8"/>
    <w:rsid w:val="004D3BCD"/>
    <w:rsid w:val="004D3EFF"/>
    <w:rsid w:val="004D5528"/>
    <w:rsid w:val="004E1786"/>
    <w:rsid w:val="004E3004"/>
    <w:rsid w:val="004E3D44"/>
    <w:rsid w:val="004E3FD9"/>
    <w:rsid w:val="004F1FEE"/>
    <w:rsid w:val="004F58D4"/>
    <w:rsid w:val="004F63D1"/>
    <w:rsid w:val="004F66CA"/>
    <w:rsid w:val="004F750E"/>
    <w:rsid w:val="004F7E89"/>
    <w:rsid w:val="00505666"/>
    <w:rsid w:val="00512D29"/>
    <w:rsid w:val="00513DC3"/>
    <w:rsid w:val="00515A51"/>
    <w:rsid w:val="00522852"/>
    <w:rsid w:val="005251EB"/>
    <w:rsid w:val="00534502"/>
    <w:rsid w:val="00537FE6"/>
    <w:rsid w:val="005438B4"/>
    <w:rsid w:val="005455D8"/>
    <w:rsid w:val="005504FB"/>
    <w:rsid w:val="0055259D"/>
    <w:rsid w:val="00553024"/>
    <w:rsid w:val="0055361E"/>
    <w:rsid w:val="00554F61"/>
    <w:rsid w:val="00556A0D"/>
    <w:rsid w:val="0056141C"/>
    <w:rsid w:val="005615F8"/>
    <w:rsid w:val="00561903"/>
    <w:rsid w:val="00562755"/>
    <w:rsid w:val="00564742"/>
    <w:rsid w:val="00570072"/>
    <w:rsid w:val="0057342C"/>
    <w:rsid w:val="0057490C"/>
    <w:rsid w:val="005760D4"/>
    <w:rsid w:val="00576F1C"/>
    <w:rsid w:val="00580F3F"/>
    <w:rsid w:val="005840B0"/>
    <w:rsid w:val="0058509E"/>
    <w:rsid w:val="0058787C"/>
    <w:rsid w:val="00590570"/>
    <w:rsid w:val="00590C76"/>
    <w:rsid w:val="005951B5"/>
    <w:rsid w:val="005977E6"/>
    <w:rsid w:val="00597DD1"/>
    <w:rsid w:val="005A1164"/>
    <w:rsid w:val="005B090A"/>
    <w:rsid w:val="005B2366"/>
    <w:rsid w:val="005B3DD6"/>
    <w:rsid w:val="005B6560"/>
    <w:rsid w:val="005C154E"/>
    <w:rsid w:val="005C2126"/>
    <w:rsid w:val="005C2933"/>
    <w:rsid w:val="005D3146"/>
    <w:rsid w:val="005D415F"/>
    <w:rsid w:val="005D41D0"/>
    <w:rsid w:val="005D62C7"/>
    <w:rsid w:val="005D7098"/>
    <w:rsid w:val="005E4A77"/>
    <w:rsid w:val="005F24AF"/>
    <w:rsid w:val="005F3B9D"/>
    <w:rsid w:val="005F3BFC"/>
    <w:rsid w:val="005F7431"/>
    <w:rsid w:val="005F7D51"/>
    <w:rsid w:val="0060458A"/>
    <w:rsid w:val="00604DB7"/>
    <w:rsid w:val="006116A4"/>
    <w:rsid w:val="006142D2"/>
    <w:rsid w:val="00614E97"/>
    <w:rsid w:val="00617BF9"/>
    <w:rsid w:val="00622298"/>
    <w:rsid w:val="006232F7"/>
    <w:rsid w:val="006235E0"/>
    <w:rsid w:val="006266CF"/>
    <w:rsid w:val="006303F8"/>
    <w:rsid w:val="00631B72"/>
    <w:rsid w:val="00634449"/>
    <w:rsid w:val="0063557A"/>
    <w:rsid w:val="006373F7"/>
    <w:rsid w:val="00640CDE"/>
    <w:rsid w:val="0064491C"/>
    <w:rsid w:val="00644C79"/>
    <w:rsid w:val="006455B8"/>
    <w:rsid w:val="006466F4"/>
    <w:rsid w:val="00654459"/>
    <w:rsid w:val="00663A72"/>
    <w:rsid w:val="006649DC"/>
    <w:rsid w:val="006658FB"/>
    <w:rsid w:val="00666800"/>
    <w:rsid w:val="0067007F"/>
    <w:rsid w:val="00674212"/>
    <w:rsid w:val="00680513"/>
    <w:rsid w:val="0068123F"/>
    <w:rsid w:val="0068381F"/>
    <w:rsid w:val="00683DCB"/>
    <w:rsid w:val="00684152"/>
    <w:rsid w:val="006841AE"/>
    <w:rsid w:val="00685416"/>
    <w:rsid w:val="00691817"/>
    <w:rsid w:val="00695380"/>
    <w:rsid w:val="006A2FBB"/>
    <w:rsid w:val="006A478C"/>
    <w:rsid w:val="006A5DBD"/>
    <w:rsid w:val="006A6103"/>
    <w:rsid w:val="006A6442"/>
    <w:rsid w:val="006A6B79"/>
    <w:rsid w:val="006B4F8E"/>
    <w:rsid w:val="006B511D"/>
    <w:rsid w:val="006B64B2"/>
    <w:rsid w:val="006B764D"/>
    <w:rsid w:val="006C2D52"/>
    <w:rsid w:val="006C4ACF"/>
    <w:rsid w:val="006C4CE3"/>
    <w:rsid w:val="006D0390"/>
    <w:rsid w:val="006D2717"/>
    <w:rsid w:val="006E134F"/>
    <w:rsid w:val="006E4581"/>
    <w:rsid w:val="006E51E0"/>
    <w:rsid w:val="006E622A"/>
    <w:rsid w:val="006F02B2"/>
    <w:rsid w:val="006F5F20"/>
    <w:rsid w:val="00700F54"/>
    <w:rsid w:val="00701A50"/>
    <w:rsid w:val="00704479"/>
    <w:rsid w:val="007049A1"/>
    <w:rsid w:val="00712062"/>
    <w:rsid w:val="00713E12"/>
    <w:rsid w:val="00715663"/>
    <w:rsid w:val="007210E1"/>
    <w:rsid w:val="00722ECB"/>
    <w:rsid w:val="00723172"/>
    <w:rsid w:val="007242F1"/>
    <w:rsid w:val="0072460D"/>
    <w:rsid w:val="00727D44"/>
    <w:rsid w:val="0073062C"/>
    <w:rsid w:val="00731800"/>
    <w:rsid w:val="00737F06"/>
    <w:rsid w:val="00750A1D"/>
    <w:rsid w:val="00752082"/>
    <w:rsid w:val="00754994"/>
    <w:rsid w:val="007563A5"/>
    <w:rsid w:val="007565F7"/>
    <w:rsid w:val="00757776"/>
    <w:rsid w:val="00757B1E"/>
    <w:rsid w:val="0076318E"/>
    <w:rsid w:val="00765786"/>
    <w:rsid w:val="00766FE9"/>
    <w:rsid w:val="007673AA"/>
    <w:rsid w:val="00770F7C"/>
    <w:rsid w:val="007721E6"/>
    <w:rsid w:val="0077354E"/>
    <w:rsid w:val="007736B1"/>
    <w:rsid w:val="007742F3"/>
    <w:rsid w:val="00776F4E"/>
    <w:rsid w:val="0078082A"/>
    <w:rsid w:val="00782A20"/>
    <w:rsid w:val="007871A9"/>
    <w:rsid w:val="0079053D"/>
    <w:rsid w:val="00796581"/>
    <w:rsid w:val="00796A62"/>
    <w:rsid w:val="00797DDD"/>
    <w:rsid w:val="007A0FBA"/>
    <w:rsid w:val="007A103E"/>
    <w:rsid w:val="007A231E"/>
    <w:rsid w:val="007A3C8A"/>
    <w:rsid w:val="007A4EC2"/>
    <w:rsid w:val="007A55B5"/>
    <w:rsid w:val="007A55D6"/>
    <w:rsid w:val="007A6DCA"/>
    <w:rsid w:val="007A787F"/>
    <w:rsid w:val="007B1542"/>
    <w:rsid w:val="007B2BC2"/>
    <w:rsid w:val="007B2BC3"/>
    <w:rsid w:val="007B3CCD"/>
    <w:rsid w:val="007B5AE4"/>
    <w:rsid w:val="007B5E24"/>
    <w:rsid w:val="007C2E05"/>
    <w:rsid w:val="007C40FB"/>
    <w:rsid w:val="007C4E13"/>
    <w:rsid w:val="007C6A04"/>
    <w:rsid w:val="007D1C88"/>
    <w:rsid w:val="007D3B65"/>
    <w:rsid w:val="007D4852"/>
    <w:rsid w:val="007D4FB4"/>
    <w:rsid w:val="007E30AC"/>
    <w:rsid w:val="007E35D8"/>
    <w:rsid w:val="007E4194"/>
    <w:rsid w:val="007E54B2"/>
    <w:rsid w:val="007E717A"/>
    <w:rsid w:val="007E72C6"/>
    <w:rsid w:val="007E7DF6"/>
    <w:rsid w:val="007F2C6D"/>
    <w:rsid w:val="007F5694"/>
    <w:rsid w:val="007F62E3"/>
    <w:rsid w:val="007F798C"/>
    <w:rsid w:val="008012BB"/>
    <w:rsid w:val="00802439"/>
    <w:rsid w:val="008049EF"/>
    <w:rsid w:val="00811666"/>
    <w:rsid w:val="0081413D"/>
    <w:rsid w:val="00814841"/>
    <w:rsid w:val="0081768A"/>
    <w:rsid w:val="0082581A"/>
    <w:rsid w:val="00826364"/>
    <w:rsid w:val="00826B2A"/>
    <w:rsid w:val="00827180"/>
    <w:rsid w:val="00827303"/>
    <w:rsid w:val="00827AD3"/>
    <w:rsid w:val="008300AC"/>
    <w:rsid w:val="008325D4"/>
    <w:rsid w:val="00834313"/>
    <w:rsid w:val="00835103"/>
    <w:rsid w:val="00835489"/>
    <w:rsid w:val="0083770C"/>
    <w:rsid w:val="00840615"/>
    <w:rsid w:val="0084138A"/>
    <w:rsid w:val="00842538"/>
    <w:rsid w:val="00844491"/>
    <w:rsid w:val="008446D9"/>
    <w:rsid w:val="00853558"/>
    <w:rsid w:val="00853F03"/>
    <w:rsid w:val="00856318"/>
    <w:rsid w:val="00857950"/>
    <w:rsid w:val="00861A42"/>
    <w:rsid w:val="00864FE8"/>
    <w:rsid w:val="00866D25"/>
    <w:rsid w:val="008720AD"/>
    <w:rsid w:val="00873250"/>
    <w:rsid w:val="00873427"/>
    <w:rsid w:val="00873568"/>
    <w:rsid w:val="008739E9"/>
    <w:rsid w:val="0087625C"/>
    <w:rsid w:val="00882304"/>
    <w:rsid w:val="00883981"/>
    <w:rsid w:val="008850CB"/>
    <w:rsid w:val="00886445"/>
    <w:rsid w:val="0088757E"/>
    <w:rsid w:val="00894E88"/>
    <w:rsid w:val="00897488"/>
    <w:rsid w:val="008979B6"/>
    <w:rsid w:val="008A1B07"/>
    <w:rsid w:val="008A1BC7"/>
    <w:rsid w:val="008A4243"/>
    <w:rsid w:val="008A4563"/>
    <w:rsid w:val="008A5259"/>
    <w:rsid w:val="008B30AD"/>
    <w:rsid w:val="008B42DE"/>
    <w:rsid w:val="008B5E2A"/>
    <w:rsid w:val="008B6B00"/>
    <w:rsid w:val="008C177B"/>
    <w:rsid w:val="008C4F64"/>
    <w:rsid w:val="008C56F8"/>
    <w:rsid w:val="008D05A8"/>
    <w:rsid w:val="008D2869"/>
    <w:rsid w:val="008D34AD"/>
    <w:rsid w:val="008D5DA2"/>
    <w:rsid w:val="008D6F8E"/>
    <w:rsid w:val="008E4614"/>
    <w:rsid w:val="008E7F7D"/>
    <w:rsid w:val="008F4622"/>
    <w:rsid w:val="008F48FD"/>
    <w:rsid w:val="00901D31"/>
    <w:rsid w:val="009046F1"/>
    <w:rsid w:val="00905986"/>
    <w:rsid w:val="0091313D"/>
    <w:rsid w:val="00913C2C"/>
    <w:rsid w:val="0091453A"/>
    <w:rsid w:val="009156E3"/>
    <w:rsid w:val="00916F8D"/>
    <w:rsid w:val="00917A7B"/>
    <w:rsid w:val="00917C38"/>
    <w:rsid w:val="009211FD"/>
    <w:rsid w:val="0092195E"/>
    <w:rsid w:val="00925822"/>
    <w:rsid w:val="009270B7"/>
    <w:rsid w:val="00931C63"/>
    <w:rsid w:val="009367B1"/>
    <w:rsid w:val="0094067A"/>
    <w:rsid w:val="0094235A"/>
    <w:rsid w:val="009428F6"/>
    <w:rsid w:val="00943063"/>
    <w:rsid w:val="00955239"/>
    <w:rsid w:val="00955DA4"/>
    <w:rsid w:val="00960340"/>
    <w:rsid w:val="0096068F"/>
    <w:rsid w:val="00964BE6"/>
    <w:rsid w:val="00971C75"/>
    <w:rsid w:val="00973744"/>
    <w:rsid w:val="00973E93"/>
    <w:rsid w:val="00974658"/>
    <w:rsid w:val="00975968"/>
    <w:rsid w:val="00975D9D"/>
    <w:rsid w:val="00981437"/>
    <w:rsid w:val="009817C2"/>
    <w:rsid w:val="00981D91"/>
    <w:rsid w:val="00984C2B"/>
    <w:rsid w:val="00984CBE"/>
    <w:rsid w:val="0099027C"/>
    <w:rsid w:val="00991F0F"/>
    <w:rsid w:val="00992C4A"/>
    <w:rsid w:val="00993185"/>
    <w:rsid w:val="00996BA1"/>
    <w:rsid w:val="00996FEF"/>
    <w:rsid w:val="009A00FD"/>
    <w:rsid w:val="009A1839"/>
    <w:rsid w:val="009A3213"/>
    <w:rsid w:val="009A5974"/>
    <w:rsid w:val="009A5B1E"/>
    <w:rsid w:val="009A6AA5"/>
    <w:rsid w:val="009B0A65"/>
    <w:rsid w:val="009B22C5"/>
    <w:rsid w:val="009B2689"/>
    <w:rsid w:val="009C1800"/>
    <w:rsid w:val="009C1CD2"/>
    <w:rsid w:val="009C269B"/>
    <w:rsid w:val="009C4DBD"/>
    <w:rsid w:val="009C7CA0"/>
    <w:rsid w:val="009D3D17"/>
    <w:rsid w:val="009E20BE"/>
    <w:rsid w:val="009E3C5B"/>
    <w:rsid w:val="009E5A10"/>
    <w:rsid w:val="009F0455"/>
    <w:rsid w:val="009F133F"/>
    <w:rsid w:val="009F67A5"/>
    <w:rsid w:val="009F72CF"/>
    <w:rsid w:val="009F7C2B"/>
    <w:rsid w:val="00A001FA"/>
    <w:rsid w:val="00A0492B"/>
    <w:rsid w:val="00A04FA5"/>
    <w:rsid w:val="00A0687F"/>
    <w:rsid w:val="00A10E1E"/>
    <w:rsid w:val="00A11DE6"/>
    <w:rsid w:val="00A15512"/>
    <w:rsid w:val="00A15856"/>
    <w:rsid w:val="00A1658C"/>
    <w:rsid w:val="00A200B9"/>
    <w:rsid w:val="00A226BF"/>
    <w:rsid w:val="00A25536"/>
    <w:rsid w:val="00A26E14"/>
    <w:rsid w:val="00A273B1"/>
    <w:rsid w:val="00A274E7"/>
    <w:rsid w:val="00A30AA0"/>
    <w:rsid w:val="00A310A3"/>
    <w:rsid w:val="00A31F74"/>
    <w:rsid w:val="00A3274B"/>
    <w:rsid w:val="00A32A4E"/>
    <w:rsid w:val="00A34268"/>
    <w:rsid w:val="00A34961"/>
    <w:rsid w:val="00A37F2F"/>
    <w:rsid w:val="00A43444"/>
    <w:rsid w:val="00A457A2"/>
    <w:rsid w:val="00A45ACC"/>
    <w:rsid w:val="00A45CE9"/>
    <w:rsid w:val="00A47481"/>
    <w:rsid w:val="00A47A3A"/>
    <w:rsid w:val="00A55C91"/>
    <w:rsid w:val="00A61251"/>
    <w:rsid w:val="00A61CC0"/>
    <w:rsid w:val="00A6276F"/>
    <w:rsid w:val="00A640D6"/>
    <w:rsid w:val="00A677CB"/>
    <w:rsid w:val="00A67F12"/>
    <w:rsid w:val="00A74FB4"/>
    <w:rsid w:val="00A7721E"/>
    <w:rsid w:val="00A82CBF"/>
    <w:rsid w:val="00A8320C"/>
    <w:rsid w:val="00A8347A"/>
    <w:rsid w:val="00A868A2"/>
    <w:rsid w:val="00A8760B"/>
    <w:rsid w:val="00A87C89"/>
    <w:rsid w:val="00A90BFD"/>
    <w:rsid w:val="00A96253"/>
    <w:rsid w:val="00AA1D9B"/>
    <w:rsid w:val="00AA27D1"/>
    <w:rsid w:val="00AA40CB"/>
    <w:rsid w:val="00AA6652"/>
    <w:rsid w:val="00AA7F77"/>
    <w:rsid w:val="00AB268D"/>
    <w:rsid w:val="00AB2CC8"/>
    <w:rsid w:val="00AB541C"/>
    <w:rsid w:val="00AB5F61"/>
    <w:rsid w:val="00AB7E52"/>
    <w:rsid w:val="00AC1188"/>
    <w:rsid w:val="00AC1253"/>
    <w:rsid w:val="00AC1443"/>
    <w:rsid w:val="00AC2B4D"/>
    <w:rsid w:val="00AC2EF9"/>
    <w:rsid w:val="00AC552C"/>
    <w:rsid w:val="00AC6CBC"/>
    <w:rsid w:val="00AD2BE2"/>
    <w:rsid w:val="00AD49C3"/>
    <w:rsid w:val="00AD652A"/>
    <w:rsid w:val="00AE030D"/>
    <w:rsid w:val="00AE4B73"/>
    <w:rsid w:val="00AE5C75"/>
    <w:rsid w:val="00AE78A6"/>
    <w:rsid w:val="00AF1E80"/>
    <w:rsid w:val="00AF2177"/>
    <w:rsid w:val="00AF3DDA"/>
    <w:rsid w:val="00AF46A1"/>
    <w:rsid w:val="00AF70A4"/>
    <w:rsid w:val="00AF70D5"/>
    <w:rsid w:val="00AF7FA0"/>
    <w:rsid w:val="00B01861"/>
    <w:rsid w:val="00B018ED"/>
    <w:rsid w:val="00B07C08"/>
    <w:rsid w:val="00B10711"/>
    <w:rsid w:val="00B1164D"/>
    <w:rsid w:val="00B11850"/>
    <w:rsid w:val="00B13159"/>
    <w:rsid w:val="00B14F74"/>
    <w:rsid w:val="00B15FB3"/>
    <w:rsid w:val="00B165CE"/>
    <w:rsid w:val="00B201C0"/>
    <w:rsid w:val="00B21406"/>
    <w:rsid w:val="00B23A7E"/>
    <w:rsid w:val="00B23E58"/>
    <w:rsid w:val="00B24669"/>
    <w:rsid w:val="00B2610F"/>
    <w:rsid w:val="00B316AE"/>
    <w:rsid w:val="00B344CE"/>
    <w:rsid w:val="00B36E57"/>
    <w:rsid w:val="00B40941"/>
    <w:rsid w:val="00B40944"/>
    <w:rsid w:val="00B41A33"/>
    <w:rsid w:val="00B44E29"/>
    <w:rsid w:val="00B4634A"/>
    <w:rsid w:val="00B50E7E"/>
    <w:rsid w:val="00B51B03"/>
    <w:rsid w:val="00B51D64"/>
    <w:rsid w:val="00B542DC"/>
    <w:rsid w:val="00B559E8"/>
    <w:rsid w:val="00B62808"/>
    <w:rsid w:val="00B6458D"/>
    <w:rsid w:val="00B64CF9"/>
    <w:rsid w:val="00B718B6"/>
    <w:rsid w:val="00B73A97"/>
    <w:rsid w:val="00B806D0"/>
    <w:rsid w:val="00B81C8A"/>
    <w:rsid w:val="00B836A4"/>
    <w:rsid w:val="00B839CB"/>
    <w:rsid w:val="00B86C9D"/>
    <w:rsid w:val="00B87A23"/>
    <w:rsid w:val="00B902BB"/>
    <w:rsid w:val="00B90510"/>
    <w:rsid w:val="00B9371A"/>
    <w:rsid w:val="00B97A9B"/>
    <w:rsid w:val="00BA450E"/>
    <w:rsid w:val="00BA6DD3"/>
    <w:rsid w:val="00BA7816"/>
    <w:rsid w:val="00BB2A11"/>
    <w:rsid w:val="00BB36DE"/>
    <w:rsid w:val="00BB6AC7"/>
    <w:rsid w:val="00BC3FDD"/>
    <w:rsid w:val="00BC4DFA"/>
    <w:rsid w:val="00BC7FF0"/>
    <w:rsid w:val="00BD0885"/>
    <w:rsid w:val="00BD0DF0"/>
    <w:rsid w:val="00BD22AA"/>
    <w:rsid w:val="00BD2D8C"/>
    <w:rsid w:val="00BD2EBC"/>
    <w:rsid w:val="00BD3A3D"/>
    <w:rsid w:val="00BD4697"/>
    <w:rsid w:val="00BE4E6F"/>
    <w:rsid w:val="00BE6C3F"/>
    <w:rsid w:val="00BF07A7"/>
    <w:rsid w:val="00BF0DC0"/>
    <w:rsid w:val="00BF18ED"/>
    <w:rsid w:val="00BF3380"/>
    <w:rsid w:val="00BF52FA"/>
    <w:rsid w:val="00C00141"/>
    <w:rsid w:val="00C0035B"/>
    <w:rsid w:val="00C02533"/>
    <w:rsid w:val="00C06960"/>
    <w:rsid w:val="00C11C35"/>
    <w:rsid w:val="00C122E0"/>
    <w:rsid w:val="00C16EC3"/>
    <w:rsid w:val="00C17954"/>
    <w:rsid w:val="00C17F89"/>
    <w:rsid w:val="00C23D32"/>
    <w:rsid w:val="00C271E8"/>
    <w:rsid w:val="00C27A6A"/>
    <w:rsid w:val="00C32D76"/>
    <w:rsid w:val="00C33E52"/>
    <w:rsid w:val="00C34106"/>
    <w:rsid w:val="00C45E41"/>
    <w:rsid w:val="00C47593"/>
    <w:rsid w:val="00C5027D"/>
    <w:rsid w:val="00C51738"/>
    <w:rsid w:val="00C5369B"/>
    <w:rsid w:val="00C5572E"/>
    <w:rsid w:val="00C559FA"/>
    <w:rsid w:val="00C6308E"/>
    <w:rsid w:val="00C64694"/>
    <w:rsid w:val="00C6615C"/>
    <w:rsid w:val="00C6797F"/>
    <w:rsid w:val="00C700DC"/>
    <w:rsid w:val="00C72620"/>
    <w:rsid w:val="00C735B2"/>
    <w:rsid w:val="00C75E47"/>
    <w:rsid w:val="00C77041"/>
    <w:rsid w:val="00C80E4E"/>
    <w:rsid w:val="00C81369"/>
    <w:rsid w:val="00C86E88"/>
    <w:rsid w:val="00C87DE2"/>
    <w:rsid w:val="00C9024A"/>
    <w:rsid w:val="00C9159F"/>
    <w:rsid w:val="00C93AA0"/>
    <w:rsid w:val="00C94483"/>
    <w:rsid w:val="00CA0CFB"/>
    <w:rsid w:val="00CA3D54"/>
    <w:rsid w:val="00CA4AB4"/>
    <w:rsid w:val="00CB3800"/>
    <w:rsid w:val="00CB3C70"/>
    <w:rsid w:val="00CB4F0B"/>
    <w:rsid w:val="00CB5175"/>
    <w:rsid w:val="00CB5353"/>
    <w:rsid w:val="00CC5A25"/>
    <w:rsid w:val="00CD2607"/>
    <w:rsid w:val="00CD514C"/>
    <w:rsid w:val="00CE0BDC"/>
    <w:rsid w:val="00CE1317"/>
    <w:rsid w:val="00CF0696"/>
    <w:rsid w:val="00CF2AEE"/>
    <w:rsid w:val="00CF32E5"/>
    <w:rsid w:val="00CF6F71"/>
    <w:rsid w:val="00D00C2C"/>
    <w:rsid w:val="00D00F48"/>
    <w:rsid w:val="00D0215B"/>
    <w:rsid w:val="00D0218F"/>
    <w:rsid w:val="00D03685"/>
    <w:rsid w:val="00D03782"/>
    <w:rsid w:val="00D07B78"/>
    <w:rsid w:val="00D105F1"/>
    <w:rsid w:val="00D10738"/>
    <w:rsid w:val="00D12EA9"/>
    <w:rsid w:val="00D130BB"/>
    <w:rsid w:val="00D14414"/>
    <w:rsid w:val="00D1694F"/>
    <w:rsid w:val="00D224F7"/>
    <w:rsid w:val="00D22693"/>
    <w:rsid w:val="00D249C9"/>
    <w:rsid w:val="00D24C8A"/>
    <w:rsid w:val="00D316CF"/>
    <w:rsid w:val="00D324C3"/>
    <w:rsid w:val="00D33A0C"/>
    <w:rsid w:val="00D34437"/>
    <w:rsid w:val="00D433C8"/>
    <w:rsid w:val="00D448AA"/>
    <w:rsid w:val="00D45033"/>
    <w:rsid w:val="00D50143"/>
    <w:rsid w:val="00D51FEA"/>
    <w:rsid w:val="00D553E4"/>
    <w:rsid w:val="00D6160B"/>
    <w:rsid w:val="00D61F61"/>
    <w:rsid w:val="00D6280A"/>
    <w:rsid w:val="00D64005"/>
    <w:rsid w:val="00D7030C"/>
    <w:rsid w:val="00D7377B"/>
    <w:rsid w:val="00D75CDE"/>
    <w:rsid w:val="00D76DEF"/>
    <w:rsid w:val="00D804AD"/>
    <w:rsid w:val="00D80CDB"/>
    <w:rsid w:val="00D8669D"/>
    <w:rsid w:val="00D95CF7"/>
    <w:rsid w:val="00D9600D"/>
    <w:rsid w:val="00D973B9"/>
    <w:rsid w:val="00DA1DF4"/>
    <w:rsid w:val="00DA28FB"/>
    <w:rsid w:val="00DA5653"/>
    <w:rsid w:val="00DA5924"/>
    <w:rsid w:val="00DB54B6"/>
    <w:rsid w:val="00DB7FD4"/>
    <w:rsid w:val="00DC067D"/>
    <w:rsid w:val="00DC3E79"/>
    <w:rsid w:val="00DC6CEC"/>
    <w:rsid w:val="00DD25D7"/>
    <w:rsid w:val="00DD53BF"/>
    <w:rsid w:val="00DD6811"/>
    <w:rsid w:val="00DD6E1B"/>
    <w:rsid w:val="00DE2383"/>
    <w:rsid w:val="00DE37EA"/>
    <w:rsid w:val="00DE4120"/>
    <w:rsid w:val="00DE6B18"/>
    <w:rsid w:val="00DE6CAF"/>
    <w:rsid w:val="00DF1B36"/>
    <w:rsid w:val="00DF1D0E"/>
    <w:rsid w:val="00DF1F0D"/>
    <w:rsid w:val="00DF2049"/>
    <w:rsid w:val="00DF4C3E"/>
    <w:rsid w:val="00E065CC"/>
    <w:rsid w:val="00E12C82"/>
    <w:rsid w:val="00E15C8F"/>
    <w:rsid w:val="00E23D9D"/>
    <w:rsid w:val="00E24C0E"/>
    <w:rsid w:val="00E32066"/>
    <w:rsid w:val="00E33F02"/>
    <w:rsid w:val="00E340CC"/>
    <w:rsid w:val="00E3580F"/>
    <w:rsid w:val="00E36CF3"/>
    <w:rsid w:val="00E37D19"/>
    <w:rsid w:val="00E466E4"/>
    <w:rsid w:val="00E51842"/>
    <w:rsid w:val="00E52143"/>
    <w:rsid w:val="00E545A0"/>
    <w:rsid w:val="00E6319C"/>
    <w:rsid w:val="00E65840"/>
    <w:rsid w:val="00E673C6"/>
    <w:rsid w:val="00E67E93"/>
    <w:rsid w:val="00E70E9E"/>
    <w:rsid w:val="00E72E66"/>
    <w:rsid w:val="00E80CD4"/>
    <w:rsid w:val="00E83B2E"/>
    <w:rsid w:val="00E83D4A"/>
    <w:rsid w:val="00E92124"/>
    <w:rsid w:val="00E93C02"/>
    <w:rsid w:val="00EA0905"/>
    <w:rsid w:val="00EA2432"/>
    <w:rsid w:val="00EA4B58"/>
    <w:rsid w:val="00EA5148"/>
    <w:rsid w:val="00EA628D"/>
    <w:rsid w:val="00EB25CF"/>
    <w:rsid w:val="00EB301A"/>
    <w:rsid w:val="00EB473A"/>
    <w:rsid w:val="00EB7DF5"/>
    <w:rsid w:val="00EC25C0"/>
    <w:rsid w:val="00EC3AF6"/>
    <w:rsid w:val="00EC3C83"/>
    <w:rsid w:val="00EC45D5"/>
    <w:rsid w:val="00EC5C90"/>
    <w:rsid w:val="00EC7C87"/>
    <w:rsid w:val="00ED30A7"/>
    <w:rsid w:val="00ED5CDE"/>
    <w:rsid w:val="00EE139E"/>
    <w:rsid w:val="00EE2E4A"/>
    <w:rsid w:val="00EE31FE"/>
    <w:rsid w:val="00EE32D3"/>
    <w:rsid w:val="00EF0964"/>
    <w:rsid w:val="00EF0C39"/>
    <w:rsid w:val="00EF1244"/>
    <w:rsid w:val="00EF150D"/>
    <w:rsid w:val="00EF21B9"/>
    <w:rsid w:val="00EF58FA"/>
    <w:rsid w:val="00EF646B"/>
    <w:rsid w:val="00F01561"/>
    <w:rsid w:val="00F01C7A"/>
    <w:rsid w:val="00F02DFF"/>
    <w:rsid w:val="00F031BE"/>
    <w:rsid w:val="00F044C9"/>
    <w:rsid w:val="00F05EA1"/>
    <w:rsid w:val="00F06820"/>
    <w:rsid w:val="00F10678"/>
    <w:rsid w:val="00F1313B"/>
    <w:rsid w:val="00F15067"/>
    <w:rsid w:val="00F15DD7"/>
    <w:rsid w:val="00F16F09"/>
    <w:rsid w:val="00F20607"/>
    <w:rsid w:val="00F22D8C"/>
    <w:rsid w:val="00F23C99"/>
    <w:rsid w:val="00F25463"/>
    <w:rsid w:val="00F27B5A"/>
    <w:rsid w:val="00F30488"/>
    <w:rsid w:val="00F31850"/>
    <w:rsid w:val="00F32DFE"/>
    <w:rsid w:val="00F339E6"/>
    <w:rsid w:val="00F35CC6"/>
    <w:rsid w:val="00F35CEB"/>
    <w:rsid w:val="00F370DF"/>
    <w:rsid w:val="00F404FE"/>
    <w:rsid w:val="00F41DC0"/>
    <w:rsid w:val="00F41E73"/>
    <w:rsid w:val="00F43821"/>
    <w:rsid w:val="00F46D3B"/>
    <w:rsid w:val="00F47B31"/>
    <w:rsid w:val="00F47BA6"/>
    <w:rsid w:val="00F521C5"/>
    <w:rsid w:val="00F53E1D"/>
    <w:rsid w:val="00F5548A"/>
    <w:rsid w:val="00F56655"/>
    <w:rsid w:val="00F60755"/>
    <w:rsid w:val="00F63907"/>
    <w:rsid w:val="00F64D36"/>
    <w:rsid w:val="00F65366"/>
    <w:rsid w:val="00F66F28"/>
    <w:rsid w:val="00F73980"/>
    <w:rsid w:val="00F76760"/>
    <w:rsid w:val="00F81BAD"/>
    <w:rsid w:val="00F81D1B"/>
    <w:rsid w:val="00F81FE8"/>
    <w:rsid w:val="00F83C4E"/>
    <w:rsid w:val="00F851C8"/>
    <w:rsid w:val="00F869ED"/>
    <w:rsid w:val="00F87226"/>
    <w:rsid w:val="00F91447"/>
    <w:rsid w:val="00F91AA7"/>
    <w:rsid w:val="00F943D6"/>
    <w:rsid w:val="00F9585C"/>
    <w:rsid w:val="00F95ACF"/>
    <w:rsid w:val="00F964BB"/>
    <w:rsid w:val="00FA2AE9"/>
    <w:rsid w:val="00FA3233"/>
    <w:rsid w:val="00FA5047"/>
    <w:rsid w:val="00FA5156"/>
    <w:rsid w:val="00FB18EF"/>
    <w:rsid w:val="00FB2F1E"/>
    <w:rsid w:val="00FB4D95"/>
    <w:rsid w:val="00FB6E8C"/>
    <w:rsid w:val="00FC0F9D"/>
    <w:rsid w:val="00FC153A"/>
    <w:rsid w:val="00FD15F5"/>
    <w:rsid w:val="00FD216C"/>
    <w:rsid w:val="00FD25AE"/>
    <w:rsid w:val="00FD4311"/>
    <w:rsid w:val="00FD5156"/>
    <w:rsid w:val="00FD51AE"/>
    <w:rsid w:val="00FD652B"/>
    <w:rsid w:val="00FE0B8A"/>
    <w:rsid w:val="00FE1CDD"/>
    <w:rsid w:val="00FE286D"/>
    <w:rsid w:val="00FE5F06"/>
    <w:rsid w:val="00FF13EF"/>
    <w:rsid w:val="00FF1525"/>
    <w:rsid w:val="00FF5224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68DE0A3"/>
  <w15:chartTrackingRefBased/>
  <w15:docId w15:val="{6A59F3B0-E684-46DD-85F5-7703CAAD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semiHidden="1" w:unhideWhenUsed="1" w:qFormat="1"/>
    <w:lsdException w:name="footnote reference" w:uiPriority="99"/>
    <w:lsdException w:name="List Bullet" w:uiPriority="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1E38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uiPriority w:val="9"/>
    <w:qFormat/>
    <w:rsid w:val="000E1E38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1E38"/>
    <w:pPr>
      <w:keepNext/>
      <w:numPr>
        <w:ilvl w:val="1"/>
        <w:numId w:val="1"/>
      </w:numPr>
      <w:ind w:left="1009" w:hanging="578"/>
      <w:outlineLvl w:val="1"/>
    </w:pPr>
    <w:rPr>
      <w:bCs/>
      <w:iCs/>
      <w:szCs w:val="28"/>
      <w:lang w:val="x-none" w:eastAsia="x-none"/>
    </w:rPr>
  </w:style>
  <w:style w:type="paragraph" w:styleId="Nagwek3">
    <w:name w:val="heading 3"/>
    <w:basedOn w:val="Normalny"/>
    <w:next w:val="Normalny"/>
    <w:uiPriority w:val="99"/>
    <w:qFormat/>
    <w:rsid w:val="000E1E38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aliases w:val="Nagłówek 4 Znak Znak"/>
    <w:basedOn w:val="Normalny"/>
    <w:next w:val="Normalny"/>
    <w:uiPriority w:val="9"/>
    <w:qFormat/>
    <w:rsid w:val="000E1E38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uiPriority w:val="99"/>
    <w:qFormat/>
    <w:rsid w:val="000E1E3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9"/>
    <w:qFormat/>
    <w:rsid w:val="000E1E3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uiPriority w:val="99"/>
    <w:qFormat/>
    <w:rsid w:val="000E1E3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uiPriority w:val="99"/>
    <w:qFormat/>
    <w:rsid w:val="000E1E3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uiPriority w:val="99"/>
    <w:qFormat/>
    <w:rsid w:val="000E1E3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E1E38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rsid w:val="000E1E38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0E1E38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rsid w:val="000E1E38"/>
  </w:style>
  <w:style w:type="paragraph" w:customStyle="1" w:styleId="tytulbold">
    <w:name w:val="tytul_bold"/>
    <w:basedOn w:val="Normalny"/>
    <w:semiHidden/>
    <w:rsid w:val="000E1E38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0E1E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-wstpniesformatowany">
    <w:name w:val="HTML Preformatted"/>
    <w:basedOn w:val="Normalny"/>
    <w:rsid w:val="00D76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Courier New" w:hAnsi="Courier New" w:cs="Courier New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D76DEF"/>
    <w:pPr>
      <w:spacing w:line="240" w:lineRule="auto"/>
      <w:jc w:val="left"/>
    </w:pPr>
    <w:rPr>
      <w:rFonts w:ascii="Times New Roman" w:hAnsi="Times New Roman"/>
      <w:color w:val="000000"/>
      <w:sz w:val="20"/>
      <w:szCs w:val="20"/>
      <w:lang w:val="x-none" w:eastAsia="x-none"/>
    </w:rPr>
  </w:style>
  <w:style w:type="paragraph" w:styleId="Tekstpodstawowy">
    <w:name w:val="Body Text"/>
    <w:aliases w:val="LOAN"/>
    <w:basedOn w:val="Normalny"/>
    <w:link w:val="TekstpodstawowyZnak"/>
    <w:rsid w:val="00D76DEF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rsid w:val="00D76DEF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paragraph" w:styleId="Tekstpodstawowy3">
    <w:name w:val="Body Text 3"/>
    <w:basedOn w:val="Normalny"/>
    <w:rsid w:val="00D76DEF"/>
    <w:pPr>
      <w:spacing w:line="240" w:lineRule="auto"/>
    </w:pPr>
    <w:rPr>
      <w:rFonts w:ascii="Times New Roman" w:hAnsi="Times New Roman"/>
      <w:b/>
      <w:color w:val="000000"/>
      <w:sz w:val="24"/>
      <w:szCs w:val="20"/>
    </w:rPr>
  </w:style>
  <w:style w:type="paragraph" w:styleId="Tekstpodstawowywcity3">
    <w:name w:val="Body Text Indent 3"/>
    <w:basedOn w:val="Normalny"/>
    <w:rsid w:val="00D76DEF"/>
    <w:pPr>
      <w:spacing w:line="120" w:lineRule="atLeast"/>
      <w:ind w:firstLine="708"/>
    </w:pPr>
    <w:rPr>
      <w:rFonts w:ascii="Times New Roman" w:hAnsi="Times New Roman"/>
      <w:b/>
      <w:color w:val="000000"/>
      <w:sz w:val="24"/>
      <w:szCs w:val="20"/>
    </w:rPr>
  </w:style>
  <w:style w:type="paragraph" w:customStyle="1" w:styleId="xl30">
    <w:name w:val="xl30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customStyle="1" w:styleId="xl34">
    <w:name w:val="xl34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4"/>
    </w:rPr>
  </w:style>
  <w:style w:type="paragraph" w:customStyle="1" w:styleId="xl68">
    <w:name w:val="xl68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D76DE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</w:rPr>
  </w:style>
  <w:style w:type="paragraph" w:customStyle="1" w:styleId="xl77">
    <w:name w:val="xl77"/>
    <w:basedOn w:val="Normalny"/>
    <w:rsid w:val="00D76DE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color w:val="000000"/>
      <w:sz w:val="24"/>
    </w:rPr>
  </w:style>
  <w:style w:type="paragraph" w:customStyle="1" w:styleId="xl114">
    <w:name w:val="xl114"/>
    <w:basedOn w:val="Normalny"/>
    <w:rsid w:val="00D76DEF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FF0000"/>
      <w:sz w:val="24"/>
    </w:rPr>
  </w:style>
  <w:style w:type="paragraph" w:customStyle="1" w:styleId="xl115">
    <w:name w:val="xl115"/>
    <w:basedOn w:val="Normalny"/>
    <w:rsid w:val="00D76DEF"/>
    <w:pPr>
      <w:spacing w:before="100" w:beforeAutospacing="1" w:after="100" w:afterAutospacing="1" w:line="240" w:lineRule="auto"/>
      <w:jc w:val="center"/>
    </w:pPr>
    <w:rPr>
      <w:rFonts w:eastAsia="Arial Unicode MS" w:cs="Arial"/>
      <w:b/>
      <w:bCs/>
      <w:color w:val="000000"/>
      <w:sz w:val="24"/>
    </w:rPr>
  </w:style>
  <w:style w:type="paragraph" w:customStyle="1" w:styleId="Styl1">
    <w:name w:val="Styl1"/>
    <w:basedOn w:val="Normalny"/>
    <w:rsid w:val="00D76DEF"/>
    <w:pPr>
      <w:numPr>
        <w:numId w:val="2"/>
      </w:numPr>
      <w:spacing w:line="240" w:lineRule="auto"/>
    </w:pPr>
    <w:rPr>
      <w:b/>
      <w:sz w:val="28"/>
      <w:szCs w:val="20"/>
    </w:rPr>
  </w:style>
  <w:style w:type="paragraph" w:customStyle="1" w:styleId="BodyText31">
    <w:name w:val="Body Text 31"/>
    <w:basedOn w:val="Normalny"/>
    <w:rsid w:val="00D76DEF"/>
    <w:pPr>
      <w:snapToGrid w:val="0"/>
      <w:spacing w:line="240" w:lineRule="atLeast"/>
    </w:pPr>
    <w:rPr>
      <w:color w:val="000000"/>
      <w:sz w:val="24"/>
      <w:szCs w:val="20"/>
    </w:rPr>
  </w:style>
  <w:style w:type="paragraph" w:customStyle="1" w:styleId="Nagwek20">
    <w:name w:val="Nagłówek2"/>
    <w:basedOn w:val="Normalny"/>
    <w:rsid w:val="00D76DEF"/>
    <w:pPr>
      <w:spacing w:before="120" w:after="120" w:line="360" w:lineRule="auto"/>
    </w:pPr>
    <w:rPr>
      <w:b/>
      <w:color w:val="000000"/>
      <w:sz w:val="28"/>
      <w:szCs w:val="20"/>
    </w:rPr>
  </w:style>
  <w:style w:type="table" w:styleId="Tabela-Siatka">
    <w:name w:val="Table Grid"/>
    <w:basedOn w:val="Standardowy"/>
    <w:rsid w:val="009A3213"/>
    <w:pPr>
      <w:spacing w:line="32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semiHidden/>
    <w:rsid w:val="00570072"/>
    <w:pPr>
      <w:spacing w:before="360"/>
      <w:jc w:val="left"/>
    </w:pPr>
    <w:rPr>
      <w:rFonts w:cs="Arial"/>
      <w:b/>
      <w:bCs/>
      <w:caps/>
      <w:sz w:val="24"/>
    </w:rPr>
  </w:style>
  <w:style w:type="paragraph" w:styleId="Spistreci2">
    <w:name w:val="toc 2"/>
    <w:basedOn w:val="Normalny"/>
    <w:next w:val="Normalny"/>
    <w:autoRedefine/>
    <w:semiHidden/>
    <w:rsid w:val="00D804AD"/>
    <w:pPr>
      <w:spacing w:before="240"/>
      <w:jc w:val="left"/>
    </w:pPr>
    <w:rPr>
      <w:rFonts w:ascii="Times New Roman" w:hAnsi="Times New Roman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D804AD"/>
    <w:pPr>
      <w:ind w:left="220"/>
      <w:jc w:val="left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D804AD"/>
    <w:pPr>
      <w:ind w:left="440"/>
      <w:jc w:val="left"/>
    </w:pPr>
    <w:rPr>
      <w:rFonts w:ascii="Times New Roman" w:hAnsi="Times New Roman"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D804AD"/>
    <w:pPr>
      <w:ind w:left="660"/>
      <w:jc w:val="left"/>
    </w:pPr>
    <w:rPr>
      <w:rFonts w:ascii="Times New Roman" w:hAnsi="Times New Roman"/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D804AD"/>
    <w:pPr>
      <w:ind w:left="880"/>
      <w:jc w:val="left"/>
    </w:pPr>
    <w:rPr>
      <w:rFonts w:ascii="Times New Roman" w:hAnsi="Times New Roman"/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D804AD"/>
    <w:pPr>
      <w:ind w:left="1100"/>
      <w:jc w:val="left"/>
    </w:pPr>
    <w:rPr>
      <w:rFonts w:ascii="Times New Roman" w:hAnsi="Times New Roman"/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D804AD"/>
    <w:pPr>
      <w:ind w:left="1320"/>
      <w:jc w:val="left"/>
    </w:pPr>
    <w:rPr>
      <w:rFonts w:ascii="Times New Roman" w:hAnsi="Times New Roman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D804AD"/>
    <w:pPr>
      <w:ind w:left="1540"/>
      <w:jc w:val="left"/>
    </w:pPr>
    <w:rPr>
      <w:rFonts w:ascii="Times New Roman" w:hAnsi="Times New Roman"/>
      <w:sz w:val="20"/>
      <w:szCs w:val="20"/>
    </w:rPr>
  </w:style>
  <w:style w:type="paragraph" w:customStyle="1" w:styleId="siwzakapitnum">
    <w:name w:val="siwz_akapit_num"/>
    <w:basedOn w:val="Normalny"/>
    <w:rsid w:val="000144E7"/>
    <w:pPr>
      <w:numPr>
        <w:numId w:val="3"/>
      </w:numPr>
      <w:suppressAutoHyphens/>
      <w:spacing w:line="240" w:lineRule="auto"/>
    </w:pPr>
    <w:rPr>
      <w:color w:val="000000"/>
      <w:szCs w:val="20"/>
    </w:rPr>
  </w:style>
  <w:style w:type="paragraph" w:customStyle="1" w:styleId="redniasiatka1akcent21">
    <w:name w:val="Średnia siatka 1 — akcent 21"/>
    <w:basedOn w:val="Normalny"/>
    <w:uiPriority w:val="34"/>
    <w:qFormat/>
    <w:rsid w:val="00086093"/>
    <w:pPr>
      <w:ind w:left="708"/>
    </w:pPr>
  </w:style>
  <w:style w:type="character" w:styleId="Odwoanieprzypisudolnego">
    <w:name w:val="footnote reference"/>
    <w:uiPriority w:val="99"/>
    <w:rsid w:val="00086093"/>
    <w:rPr>
      <w:vertAlign w:val="superscript"/>
    </w:rPr>
  </w:style>
  <w:style w:type="paragraph" w:styleId="Tekstdymka">
    <w:name w:val="Balloon Text"/>
    <w:basedOn w:val="Normalny"/>
    <w:link w:val="TekstdymkaZnak"/>
    <w:rsid w:val="00F869E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869E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C51738"/>
    <w:pPr>
      <w:spacing w:line="240" w:lineRule="auto"/>
    </w:pPr>
    <w:rPr>
      <w:rFonts w:ascii="Times New Roman" w:hAnsi="Times New Roman"/>
      <w:sz w:val="24"/>
      <w:szCs w:val="20"/>
    </w:rPr>
  </w:style>
  <w:style w:type="character" w:styleId="Odwoaniedokomentarza">
    <w:name w:val="annotation reference"/>
    <w:rsid w:val="00F206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20607"/>
    <w:pPr>
      <w:jc w:val="both"/>
    </w:pPr>
  </w:style>
  <w:style w:type="character" w:customStyle="1" w:styleId="TekstkomentarzaZnak">
    <w:name w:val="Tekst komentarza Znak"/>
    <w:link w:val="Tekstkomentarza"/>
    <w:semiHidden/>
    <w:rsid w:val="00F20607"/>
    <w:rPr>
      <w:color w:val="000000"/>
    </w:rPr>
  </w:style>
  <w:style w:type="character" w:customStyle="1" w:styleId="TematkomentarzaZnak">
    <w:name w:val="Temat komentarza Znak"/>
    <w:link w:val="Tematkomentarza"/>
    <w:rsid w:val="00F20607"/>
    <w:rPr>
      <w:color w:val="000000"/>
    </w:rPr>
  </w:style>
  <w:style w:type="paragraph" w:customStyle="1" w:styleId="rednialista2akcent21">
    <w:name w:val="Średnia lista 2 — akcent 21"/>
    <w:hidden/>
    <w:uiPriority w:val="99"/>
    <w:semiHidden/>
    <w:rsid w:val="006D0390"/>
    <w:rPr>
      <w:rFonts w:ascii="Arial" w:hAnsi="Arial"/>
      <w:sz w:val="22"/>
      <w:szCs w:val="24"/>
    </w:rPr>
  </w:style>
  <w:style w:type="character" w:styleId="Hipercze">
    <w:name w:val="Hyperlink"/>
    <w:rsid w:val="00C6615C"/>
    <w:rPr>
      <w:color w:val="0000FF"/>
      <w:u w:val="single"/>
    </w:rPr>
  </w:style>
  <w:style w:type="paragraph" w:customStyle="1" w:styleId="Tekstpodstawowywcity1">
    <w:name w:val="Tekst podstawowy wcięty1"/>
    <w:uiPriority w:val="99"/>
    <w:rsid w:val="008300AC"/>
    <w:pPr>
      <w:ind w:left="425" w:hanging="425"/>
      <w:jc w:val="both"/>
    </w:pPr>
    <w:rPr>
      <w:rFonts w:eastAsia="ヒラギノ角ゴ Pro W3"/>
      <w:color w:val="000000"/>
      <w:sz w:val="24"/>
      <w:lang w:val="en-US" w:eastAsia="en-US"/>
    </w:rPr>
  </w:style>
  <w:style w:type="paragraph" w:customStyle="1" w:styleId="Poziom2">
    <w:name w:val="Poziom 2"/>
    <w:basedOn w:val="Normalny"/>
    <w:rsid w:val="00723172"/>
    <w:pPr>
      <w:numPr>
        <w:ilvl w:val="1"/>
        <w:numId w:val="23"/>
      </w:numPr>
      <w:spacing w:after="120" w:line="240" w:lineRule="auto"/>
      <w:outlineLvl w:val="1"/>
    </w:pPr>
    <w:rPr>
      <w:rFonts w:ascii="Times New Roman" w:hAnsi="Times New Roman"/>
      <w:sz w:val="24"/>
      <w:szCs w:val="20"/>
    </w:rPr>
  </w:style>
  <w:style w:type="paragraph" w:customStyle="1" w:styleId="StylePoziom211pt">
    <w:name w:val="Style Poziom 2 + 11 pt"/>
    <w:basedOn w:val="Poziom2"/>
    <w:rsid w:val="00723172"/>
    <w:rPr>
      <w:sz w:val="22"/>
    </w:rPr>
  </w:style>
  <w:style w:type="paragraph" w:styleId="Tekstpodstawowywcity">
    <w:name w:val="Body Text Indent"/>
    <w:basedOn w:val="Normalny"/>
    <w:link w:val="TekstpodstawowywcityZnak"/>
    <w:rsid w:val="0048719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8719C"/>
    <w:rPr>
      <w:rFonts w:ascii="Arial" w:hAnsi="Arial"/>
      <w:sz w:val="22"/>
      <w:szCs w:val="24"/>
    </w:rPr>
  </w:style>
  <w:style w:type="character" w:customStyle="1" w:styleId="Nagwek2Znak">
    <w:name w:val="Nagłówek 2 Znak"/>
    <w:link w:val="Nagwek2"/>
    <w:uiPriority w:val="99"/>
    <w:rsid w:val="00C6797F"/>
    <w:rPr>
      <w:rFonts w:ascii="Arial" w:hAnsi="Arial" w:cs="Arial"/>
      <w:bCs/>
      <w:iCs/>
      <w:sz w:val="22"/>
      <w:szCs w:val="28"/>
    </w:rPr>
  </w:style>
  <w:style w:type="paragraph" w:customStyle="1" w:styleId="Tekstpodstawowy31">
    <w:name w:val="Tekst podstawowy 31"/>
    <w:basedOn w:val="Normalny"/>
    <w:rsid w:val="00C6797F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Default">
    <w:name w:val="Default"/>
    <w:rsid w:val="007721E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564742"/>
    <w:rPr>
      <w:rFonts w:ascii="Arial" w:hAnsi="Arial"/>
      <w:sz w:val="22"/>
      <w:szCs w:val="24"/>
    </w:rPr>
  </w:style>
  <w:style w:type="paragraph" w:styleId="Listapunktowana">
    <w:name w:val="List Bullet"/>
    <w:basedOn w:val="Normalny"/>
    <w:uiPriority w:val="9"/>
    <w:rsid w:val="006116A4"/>
    <w:pPr>
      <w:numPr>
        <w:numId w:val="51"/>
      </w:numPr>
      <w:spacing w:after="240" w:line="240" w:lineRule="auto"/>
    </w:pPr>
    <w:rPr>
      <w:rFonts w:ascii="Times New Roman" w:eastAsia="Calibri" w:hAnsi="Times New Roman"/>
      <w:szCs w:val="22"/>
      <w:lang w:val="fr-FR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16A4"/>
    <w:pPr>
      <w:spacing w:line="240" w:lineRule="auto"/>
    </w:pPr>
    <w:rPr>
      <w:rFonts w:ascii="Times New Roman" w:eastAsia="Calibri" w:hAnsi="Times New Roman"/>
      <w:sz w:val="20"/>
      <w:szCs w:val="20"/>
      <w:lang w:val="fr-FR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116A4"/>
    <w:rPr>
      <w:rFonts w:eastAsia="Calibri"/>
      <w:lang w:val="fr-FR" w:eastAsia="en-US"/>
    </w:rPr>
  </w:style>
  <w:style w:type="character" w:styleId="Pogrubienie">
    <w:name w:val="Strong"/>
    <w:uiPriority w:val="22"/>
    <w:qFormat/>
    <w:rsid w:val="003920D6"/>
    <w:rPr>
      <w:b/>
      <w:bCs/>
    </w:rPr>
  </w:style>
  <w:style w:type="paragraph" w:styleId="Zwykytekst">
    <w:name w:val="Plain Text"/>
    <w:basedOn w:val="Normalny"/>
    <w:link w:val="ZwykytekstZnak"/>
    <w:rsid w:val="00416C69"/>
    <w:pPr>
      <w:spacing w:line="240" w:lineRule="auto"/>
      <w:jc w:val="left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link w:val="Zwykytekst"/>
    <w:rsid w:val="00416C69"/>
    <w:rPr>
      <w:rFonts w:ascii="Courier New" w:eastAsia="Calibri" w:hAnsi="Courier New"/>
    </w:rPr>
  </w:style>
  <w:style w:type="character" w:customStyle="1" w:styleId="TekstpodstawowyZnak">
    <w:name w:val="Tekst podstawowy Znak"/>
    <w:aliases w:val="LOAN Znak"/>
    <w:link w:val="Tekstpodstawowy"/>
    <w:rsid w:val="00416C69"/>
    <w:rPr>
      <w:color w:val="000000"/>
      <w:sz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waw1111\USTAWI~1\Temp\SIWZ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A8A6E-A375-4069-9A2C-2BA349FB8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SIWZ2</Template>
  <TotalTime>6</TotalTime>
  <Pages>1</Pages>
  <Words>261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 SA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Jola Nowak</dc:creator>
  <cp:keywords/>
  <cp:lastModifiedBy>Kunicka Iwona</cp:lastModifiedBy>
  <cp:revision>7</cp:revision>
  <cp:lastPrinted>2015-07-02T12:50:00Z</cp:lastPrinted>
  <dcterms:created xsi:type="dcterms:W3CDTF">2022-01-05T13:39:00Z</dcterms:created>
  <dcterms:modified xsi:type="dcterms:W3CDTF">2026-03-17T13:12:00Z</dcterms:modified>
</cp:coreProperties>
</file>