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49A15" w14:textId="6E6BCAD4" w:rsidR="009E721E" w:rsidRDefault="00D73B24" w:rsidP="009E721E">
      <w:pPr>
        <w:spacing w:after="0" w:line="240" w:lineRule="auto"/>
        <w:jc w:val="center"/>
        <w:rPr>
          <w:b/>
        </w:rPr>
      </w:pPr>
      <w:r>
        <w:rPr>
          <w:b/>
        </w:rPr>
        <w:t>Umowa nr DON</w:t>
      </w:r>
      <w:r w:rsidR="006843CD">
        <w:rPr>
          <w:b/>
        </w:rPr>
        <w:t>……………</w:t>
      </w:r>
      <w:r w:rsidR="00A4053A">
        <w:rPr>
          <w:b/>
        </w:rPr>
        <w:t>202</w:t>
      </w:r>
      <w:r w:rsidR="006843CD">
        <w:rPr>
          <w:b/>
        </w:rPr>
        <w:t>6</w:t>
      </w:r>
    </w:p>
    <w:p w14:paraId="4C3C7F44" w14:textId="77777777" w:rsidR="00E14333" w:rsidRDefault="00E14333" w:rsidP="009E721E">
      <w:pPr>
        <w:spacing w:after="0" w:line="240" w:lineRule="auto"/>
        <w:jc w:val="center"/>
        <w:rPr>
          <w:b/>
        </w:rPr>
      </w:pPr>
    </w:p>
    <w:p w14:paraId="34EBE17E" w14:textId="77777777" w:rsidR="00E14333" w:rsidRDefault="00E14333" w:rsidP="009E721E">
      <w:pPr>
        <w:spacing w:after="0" w:line="240" w:lineRule="auto"/>
        <w:jc w:val="center"/>
        <w:rPr>
          <w:b/>
        </w:rPr>
      </w:pPr>
    </w:p>
    <w:p w14:paraId="44E8DBB4" w14:textId="31C2BB7D" w:rsidR="009E721E" w:rsidRPr="00E14333" w:rsidRDefault="0066496A" w:rsidP="00E14333">
      <w:pPr>
        <w:spacing w:after="0" w:line="360" w:lineRule="auto"/>
        <w:rPr>
          <w:rFonts w:cstheme="minorHAnsi"/>
        </w:rPr>
      </w:pPr>
      <w:r w:rsidRPr="00E14333">
        <w:rPr>
          <w:rFonts w:cstheme="minorHAnsi"/>
        </w:rPr>
        <w:t xml:space="preserve">zawarta w dniu </w:t>
      </w:r>
      <w:r w:rsidR="006843CD">
        <w:rPr>
          <w:rFonts w:cstheme="minorHAnsi"/>
        </w:rPr>
        <w:t>………</w:t>
      </w:r>
      <w:r w:rsidR="00D73B24">
        <w:rPr>
          <w:rFonts w:cstheme="minorHAnsi"/>
        </w:rPr>
        <w:t>.202</w:t>
      </w:r>
      <w:r w:rsidR="006843CD">
        <w:rPr>
          <w:rFonts w:cstheme="minorHAnsi"/>
        </w:rPr>
        <w:t>6</w:t>
      </w:r>
      <w:r w:rsidRPr="00E14333">
        <w:rPr>
          <w:rFonts w:cstheme="minorHAnsi"/>
        </w:rPr>
        <w:t xml:space="preserve"> r.</w:t>
      </w:r>
      <w:r w:rsidR="009E721E" w:rsidRPr="00E14333">
        <w:rPr>
          <w:rFonts w:cstheme="minorHAnsi"/>
        </w:rPr>
        <w:t xml:space="preserve"> w Opolu pomiędzy:</w:t>
      </w:r>
    </w:p>
    <w:p w14:paraId="34416F6B" w14:textId="77777777" w:rsidR="009E721E" w:rsidRPr="00E14333" w:rsidRDefault="009E721E" w:rsidP="00E14333">
      <w:pPr>
        <w:spacing w:after="0" w:line="360" w:lineRule="auto"/>
        <w:rPr>
          <w:rFonts w:cstheme="minorHAnsi"/>
        </w:rPr>
      </w:pPr>
    </w:p>
    <w:p w14:paraId="6F4A6270" w14:textId="169F703F" w:rsidR="00307EB1" w:rsidRPr="00E14333" w:rsidRDefault="006033DA" w:rsidP="00E14333">
      <w:pPr>
        <w:spacing w:after="0" w:line="360" w:lineRule="auto"/>
        <w:jc w:val="both"/>
        <w:rPr>
          <w:rFonts w:cstheme="minorHAnsi"/>
          <w:bCs/>
        </w:rPr>
      </w:pPr>
      <w:r w:rsidRPr="00E14333">
        <w:rPr>
          <w:rFonts w:cstheme="minorHAnsi"/>
          <w:b/>
        </w:rPr>
        <w:t>Klinicznym</w:t>
      </w:r>
      <w:r w:rsidR="00974EB2" w:rsidRPr="00E14333">
        <w:rPr>
          <w:rFonts w:cstheme="minorHAnsi"/>
          <w:b/>
        </w:rPr>
        <w:t xml:space="preserve"> </w:t>
      </w:r>
      <w:r w:rsidR="009E721E" w:rsidRPr="00E14333">
        <w:rPr>
          <w:rFonts w:cstheme="minorHAnsi"/>
          <w:b/>
        </w:rPr>
        <w:t>Centrum Ginekologii, Położnictwa i Neonatologii w Opolu</w:t>
      </w:r>
      <w:r w:rsidR="00E14333">
        <w:rPr>
          <w:rFonts w:cstheme="minorHAnsi"/>
          <w:b/>
        </w:rPr>
        <w:t xml:space="preserve">, </w:t>
      </w:r>
      <w:r w:rsidR="00307EB1" w:rsidRPr="00E14333">
        <w:rPr>
          <w:rFonts w:cstheme="minorHAnsi"/>
          <w:bCs/>
        </w:rPr>
        <w:t>ul. Reymonta 8</w:t>
      </w:r>
      <w:r w:rsidR="00E14333">
        <w:rPr>
          <w:rFonts w:cstheme="minorHAnsi"/>
          <w:bCs/>
        </w:rPr>
        <w:t xml:space="preserve">, </w:t>
      </w:r>
      <w:r w:rsidR="0066496A" w:rsidRPr="00E14333">
        <w:rPr>
          <w:rFonts w:cstheme="minorHAnsi"/>
          <w:bCs/>
        </w:rPr>
        <w:t>45 -</w:t>
      </w:r>
      <w:r w:rsidR="00E50F14">
        <w:rPr>
          <w:rFonts w:cstheme="minorHAnsi"/>
          <w:bCs/>
        </w:rPr>
        <w:t>066</w:t>
      </w:r>
      <w:r w:rsidR="0066496A" w:rsidRPr="00E14333">
        <w:rPr>
          <w:rFonts w:cstheme="minorHAnsi"/>
          <w:bCs/>
        </w:rPr>
        <w:t xml:space="preserve"> </w:t>
      </w:r>
      <w:r w:rsidR="00307EB1" w:rsidRPr="00E14333">
        <w:rPr>
          <w:rFonts w:cstheme="minorHAnsi"/>
          <w:bCs/>
        </w:rPr>
        <w:t>Opole</w:t>
      </w:r>
      <w:r w:rsidR="00E14333">
        <w:rPr>
          <w:rFonts w:cstheme="minorHAnsi"/>
          <w:bCs/>
        </w:rPr>
        <w:t>,</w:t>
      </w:r>
      <w:r w:rsidR="009E721E" w:rsidRPr="00E14333">
        <w:rPr>
          <w:rFonts w:cstheme="minorHAnsi"/>
          <w:bCs/>
        </w:rPr>
        <w:t xml:space="preserve"> </w:t>
      </w:r>
    </w:p>
    <w:p w14:paraId="13AF4ED0" w14:textId="407DA847" w:rsidR="009E721E" w:rsidRPr="00E14333" w:rsidRDefault="009E721E" w:rsidP="00E14333">
      <w:pPr>
        <w:spacing w:after="0" w:line="360" w:lineRule="auto"/>
        <w:jc w:val="both"/>
        <w:rPr>
          <w:rFonts w:cstheme="minorHAnsi"/>
        </w:rPr>
      </w:pPr>
      <w:r w:rsidRPr="00E14333">
        <w:rPr>
          <w:rFonts w:cstheme="minorHAnsi"/>
        </w:rPr>
        <w:t xml:space="preserve">wpisanym przez Sąd Rejonowy w Opolu, VIII Wydział Gospodarczy Krajowego Rejestru Sądowego pod nr KRS: 0000005533, do Księgi Rejestrowej pod nr 000000009432, NIP: </w:t>
      </w:r>
      <w:r w:rsidR="0005424A" w:rsidRPr="00E14333">
        <w:rPr>
          <w:rFonts w:cstheme="minorHAnsi"/>
        </w:rPr>
        <w:t>754-24-80-425</w:t>
      </w:r>
      <w:r w:rsidRPr="00E14333">
        <w:rPr>
          <w:rFonts w:cstheme="minorHAnsi"/>
        </w:rPr>
        <w:t xml:space="preserve">, REGON: 000640136, </w:t>
      </w:r>
      <w:r w:rsidR="00B05016" w:rsidRPr="00E14333">
        <w:rPr>
          <w:rFonts w:cstheme="minorHAnsi"/>
        </w:rPr>
        <w:t>kod świadczeniodawcy w OOW NFZ 08R/10055,</w:t>
      </w:r>
    </w:p>
    <w:p w14:paraId="476F393C" w14:textId="77777777" w:rsidR="009E721E" w:rsidRPr="00E14333" w:rsidRDefault="009E721E" w:rsidP="00E14333">
      <w:pPr>
        <w:spacing w:after="0" w:line="360" w:lineRule="auto"/>
        <w:rPr>
          <w:rFonts w:cstheme="minorHAnsi"/>
        </w:rPr>
      </w:pPr>
      <w:r w:rsidRPr="00E14333">
        <w:rPr>
          <w:rFonts w:cstheme="minorHAnsi"/>
        </w:rPr>
        <w:t xml:space="preserve">reprezentowanym przez: </w:t>
      </w:r>
      <w:r w:rsidRPr="00E50F14">
        <w:rPr>
          <w:rFonts w:cstheme="minorHAnsi"/>
          <w:b/>
          <w:bCs/>
        </w:rPr>
        <w:t xml:space="preserve">Dyrektora – </w:t>
      </w:r>
      <w:r w:rsidR="0066496A" w:rsidRPr="00E50F14">
        <w:rPr>
          <w:rFonts w:cstheme="minorHAnsi"/>
          <w:b/>
          <w:bCs/>
        </w:rPr>
        <w:t>Małgorzatę Sobel</w:t>
      </w:r>
    </w:p>
    <w:p w14:paraId="10F38B11" w14:textId="77777777" w:rsidR="009E721E" w:rsidRPr="00E14333" w:rsidRDefault="009E721E" w:rsidP="00E14333">
      <w:pPr>
        <w:spacing w:after="0" w:line="360" w:lineRule="auto"/>
        <w:rPr>
          <w:rFonts w:cstheme="minorHAnsi"/>
        </w:rPr>
      </w:pPr>
      <w:r w:rsidRPr="00E14333">
        <w:rPr>
          <w:rFonts w:cstheme="minorHAnsi"/>
        </w:rPr>
        <w:t xml:space="preserve">zwanym dalej </w:t>
      </w:r>
      <w:r w:rsidR="001E2374" w:rsidRPr="00E50F14">
        <w:rPr>
          <w:rFonts w:cstheme="minorHAnsi"/>
          <w:b/>
          <w:bCs/>
        </w:rPr>
        <w:t>Udzielającym Zamówienia</w:t>
      </w:r>
    </w:p>
    <w:p w14:paraId="04B8A028" w14:textId="77777777" w:rsidR="009336DC" w:rsidRPr="00E14333" w:rsidRDefault="00422D2E" w:rsidP="00E14333">
      <w:pPr>
        <w:spacing w:after="0" w:line="360" w:lineRule="auto"/>
        <w:rPr>
          <w:rFonts w:cstheme="minorHAnsi"/>
        </w:rPr>
      </w:pPr>
      <w:r w:rsidRPr="00E14333">
        <w:rPr>
          <w:rFonts w:cstheme="minorHAnsi"/>
        </w:rPr>
        <w:t>a:</w:t>
      </w:r>
    </w:p>
    <w:p w14:paraId="2A87D465" w14:textId="78B83388" w:rsidR="003222C6" w:rsidRDefault="006843CD" w:rsidP="00E14333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…………….</w:t>
      </w:r>
    </w:p>
    <w:p w14:paraId="2957EF8C" w14:textId="4A56BDF2" w:rsidR="00D73B24" w:rsidRPr="00E14333" w:rsidRDefault="006843CD" w:rsidP="00E14333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………………</w:t>
      </w:r>
    </w:p>
    <w:p w14:paraId="37EBE52F" w14:textId="060EA679" w:rsidR="00597957" w:rsidRPr="00E14333" w:rsidRDefault="00D73B24" w:rsidP="00E14333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wpisanym</w:t>
      </w:r>
      <w:r w:rsidRPr="00897BF0">
        <w:rPr>
          <w:rFonts w:ascii="Calibri" w:hAnsi="Calibri"/>
        </w:rPr>
        <w:t xml:space="preserve"> do Centralnej Ewidencji i Informacji o Działalności Gospodarczej Rzeczypospolitej Polskiej, Księgi Rejestrowej pod nr</w:t>
      </w:r>
      <w:r w:rsidR="00F01C93">
        <w:rPr>
          <w:rFonts w:ascii="Calibri" w:hAnsi="Calibri"/>
        </w:rPr>
        <w:t xml:space="preserve"> </w:t>
      </w:r>
      <w:r w:rsidR="006843CD">
        <w:rPr>
          <w:rFonts w:ascii="Calibri" w:hAnsi="Calibri"/>
        </w:rPr>
        <w:t>………………</w:t>
      </w:r>
      <w:r w:rsidR="00F01C93">
        <w:rPr>
          <w:rFonts w:ascii="Calibri" w:hAnsi="Calibri"/>
        </w:rPr>
        <w:t xml:space="preserve">, NIP </w:t>
      </w:r>
      <w:r w:rsidR="006843CD">
        <w:rPr>
          <w:rFonts w:ascii="Calibri" w:hAnsi="Calibri"/>
        </w:rPr>
        <w:t>……………………</w:t>
      </w:r>
      <w:r w:rsidR="00F01C93">
        <w:rPr>
          <w:rFonts w:ascii="Calibri" w:hAnsi="Calibri"/>
        </w:rPr>
        <w:t xml:space="preserve">, REGON </w:t>
      </w:r>
      <w:r w:rsidR="006843CD">
        <w:rPr>
          <w:rFonts w:ascii="Calibri" w:hAnsi="Calibri"/>
        </w:rPr>
        <w:t>…………………..</w:t>
      </w:r>
    </w:p>
    <w:p w14:paraId="6FC40248" w14:textId="7DD2BD80" w:rsidR="00597957" w:rsidRPr="00E14333" w:rsidRDefault="00597957" w:rsidP="00E14333">
      <w:pPr>
        <w:spacing w:after="0" w:line="360" w:lineRule="auto"/>
        <w:rPr>
          <w:rFonts w:cstheme="minorHAnsi"/>
        </w:rPr>
      </w:pPr>
      <w:r w:rsidRPr="00E14333">
        <w:rPr>
          <w:rFonts w:cstheme="minorHAnsi"/>
        </w:rPr>
        <w:t>zwan</w:t>
      </w:r>
      <w:r w:rsidR="00F01C93">
        <w:rPr>
          <w:rFonts w:cstheme="minorHAnsi"/>
        </w:rPr>
        <w:t>ym</w:t>
      </w:r>
      <w:r w:rsidRPr="00E14333">
        <w:rPr>
          <w:rFonts w:cstheme="minorHAnsi"/>
        </w:rPr>
        <w:t xml:space="preserve"> dalej </w:t>
      </w:r>
      <w:r w:rsidR="00EB2D3C" w:rsidRPr="00E50F14">
        <w:rPr>
          <w:rFonts w:cstheme="minorHAnsi"/>
          <w:b/>
          <w:bCs/>
        </w:rPr>
        <w:t>Przyjmującym Zamówienie</w:t>
      </w:r>
    </w:p>
    <w:p w14:paraId="4D986590" w14:textId="77777777" w:rsidR="009E721E" w:rsidRPr="00E14333" w:rsidRDefault="009E721E" w:rsidP="00E14333">
      <w:pPr>
        <w:spacing w:after="0" w:line="360" w:lineRule="auto"/>
        <w:rPr>
          <w:rFonts w:cstheme="minorHAnsi"/>
        </w:rPr>
      </w:pPr>
    </w:p>
    <w:p w14:paraId="6A7D243F" w14:textId="13BD3C33" w:rsidR="009E721E" w:rsidRDefault="00307EB1" w:rsidP="00E14333">
      <w:pPr>
        <w:spacing w:after="0" w:line="360" w:lineRule="auto"/>
        <w:jc w:val="both"/>
        <w:rPr>
          <w:rFonts w:cstheme="minorHAnsi"/>
        </w:rPr>
      </w:pPr>
      <w:r w:rsidRPr="00E14333">
        <w:rPr>
          <w:rFonts w:cstheme="minorHAnsi"/>
        </w:rPr>
        <w:t xml:space="preserve">Na </w:t>
      </w:r>
      <w:r w:rsidRPr="003562F7">
        <w:rPr>
          <w:rFonts w:cstheme="minorHAnsi"/>
        </w:rPr>
        <w:t>podstawie art. 26</w:t>
      </w:r>
      <w:r w:rsidR="003562F7" w:rsidRPr="003562F7">
        <w:rPr>
          <w:rFonts w:cstheme="minorHAnsi"/>
        </w:rPr>
        <w:t xml:space="preserve"> i 27</w:t>
      </w:r>
      <w:r w:rsidRPr="003562F7">
        <w:rPr>
          <w:rFonts w:cstheme="minorHAnsi"/>
        </w:rPr>
        <w:t xml:space="preserve"> ustawy z dnia </w:t>
      </w:r>
      <w:r w:rsidRPr="00E14333">
        <w:rPr>
          <w:rFonts w:cstheme="minorHAnsi"/>
        </w:rPr>
        <w:t>15 kwietnia 2011</w:t>
      </w:r>
      <w:r w:rsidR="0066496A" w:rsidRPr="00E14333">
        <w:rPr>
          <w:rFonts w:cstheme="minorHAnsi"/>
        </w:rPr>
        <w:t xml:space="preserve"> </w:t>
      </w:r>
      <w:r w:rsidRPr="00E14333">
        <w:rPr>
          <w:rFonts w:cstheme="minorHAnsi"/>
        </w:rPr>
        <w:t xml:space="preserve">r. o działalności leczniczej strony zawierają umowę następującej treści:  </w:t>
      </w:r>
    </w:p>
    <w:p w14:paraId="0C5F9D27" w14:textId="6A4917B4" w:rsidR="009E721E" w:rsidRDefault="009E721E" w:rsidP="0011367A">
      <w:pPr>
        <w:pStyle w:val="Nagwek1"/>
        <w:rPr>
          <w:rFonts w:cstheme="minorHAnsi"/>
          <w:szCs w:val="22"/>
        </w:rPr>
      </w:pPr>
      <w:r w:rsidRPr="00E14333">
        <w:t>§ 1</w:t>
      </w:r>
      <w:r w:rsidR="0011367A">
        <w:br/>
      </w:r>
      <w:r w:rsidRPr="00E14333">
        <w:rPr>
          <w:rFonts w:cstheme="minorHAnsi"/>
          <w:szCs w:val="22"/>
        </w:rPr>
        <w:t>Przedmiot umowy</w:t>
      </w:r>
    </w:p>
    <w:p w14:paraId="24BE35C0" w14:textId="32486486" w:rsidR="00C66A41" w:rsidRPr="009F6CAE" w:rsidRDefault="00EB2D3C" w:rsidP="009F6CAE">
      <w:pPr>
        <w:spacing w:after="0" w:line="360" w:lineRule="auto"/>
        <w:jc w:val="both"/>
        <w:rPr>
          <w:rFonts w:cstheme="minorHAnsi"/>
        </w:rPr>
      </w:pPr>
      <w:r w:rsidRPr="009F6CAE">
        <w:rPr>
          <w:rFonts w:cstheme="minorHAnsi"/>
        </w:rPr>
        <w:t xml:space="preserve">Udzielający </w:t>
      </w:r>
      <w:r w:rsidR="001E2374" w:rsidRPr="009F6CAE">
        <w:rPr>
          <w:rFonts w:cstheme="minorHAnsi"/>
        </w:rPr>
        <w:t>Zamówienia</w:t>
      </w:r>
      <w:r w:rsidRPr="009F6CAE">
        <w:rPr>
          <w:rFonts w:cstheme="minorHAnsi"/>
        </w:rPr>
        <w:t xml:space="preserve"> </w:t>
      </w:r>
      <w:r w:rsidR="00C66A41" w:rsidRPr="009F6CAE">
        <w:rPr>
          <w:rFonts w:cstheme="minorHAnsi"/>
        </w:rPr>
        <w:t xml:space="preserve">zleca a </w:t>
      </w:r>
      <w:r w:rsidRPr="009F6CAE">
        <w:rPr>
          <w:rFonts w:cstheme="minorHAnsi"/>
        </w:rPr>
        <w:t>Przyjmujący Zamówienie wykonuje</w:t>
      </w:r>
      <w:r w:rsidR="00C66A41" w:rsidRPr="009F6CAE">
        <w:rPr>
          <w:rFonts w:cstheme="minorHAnsi"/>
        </w:rPr>
        <w:t xml:space="preserve"> usług</w:t>
      </w:r>
      <w:r w:rsidRPr="009F6CAE">
        <w:rPr>
          <w:rFonts w:cstheme="minorHAnsi"/>
        </w:rPr>
        <w:t>ę</w:t>
      </w:r>
      <w:r w:rsidR="00C66A41" w:rsidRPr="009F6CAE">
        <w:rPr>
          <w:rFonts w:cstheme="minorHAnsi"/>
        </w:rPr>
        <w:t xml:space="preserve"> polegając</w:t>
      </w:r>
      <w:r w:rsidR="00774E8A">
        <w:rPr>
          <w:rFonts w:cstheme="minorHAnsi"/>
        </w:rPr>
        <w:t>ą</w:t>
      </w:r>
      <w:r w:rsidR="00C66A41" w:rsidRPr="009F6CAE">
        <w:rPr>
          <w:rFonts w:cstheme="minorHAnsi"/>
        </w:rPr>
        <w:t xml:space="preserve"> na:</w:t>
      </w:r>
      <w:r w:rsidR="00597957" w:rsidRPr="009F6CAE">
        <w:rPr>
          <w:rFonts w:cstheme="minorHAnsi"/>
        </w:rPr>
        <w:t xml:space="preserve"> </w:t>
      </w:r>
    </w:p>
    <w:p w14:paraId="3020CD8F" w14:textId="0FFE1DD1" w:rsidR="00BF6BFA" w:rsidRPr="00E14333" w:rsidRDefault="0084173C" w:rsidP="007022B5">
      <w:pPr>
        <w:pStyle w:val="Akapitzlist"/>
        <w:numPr>
          <w:ilvl w:val="0"/>
          <w:numId w:val="25"/>
        </w:numPr>
        <w:spacing w:after="0" w:line="360" w:lineRule="auto"/>
        <w:ind w:left="567" w:hanging="283"/>
        <w:contextualSpacing w:val="0"/>
        <w:jc w:val="both"/>
        <w:rPr>
          <w:rFonts w:cstheme="minorHAnsi"/>
        </w:rPr>
      </w:pPr>
      <w:r w:rsidRPr="0084173C">
        <w:rPr>
          <w:rFonts w:cstheme="minorHAnsi"/>
        </w:rPr>
        <w:t>udzielani</w:t>
      </w:r>
      <w:r>
        <w:rPr>
          <w:rFonts w:cstheme="minorHAnsi"/>
        </w:rPr>
        <w:t>u</w:t>
      </w:r>
      <w:r w:rsidRPr="0084173C">
        <w:rPr>
          <w:rFonts w:cstheme="minorHAnsi"/>
        </w:rPr>
        <w:t xml:space="preserve"> porad lekarskich ginekologiczno</w:t>
      </w:r>
      <w:r w:rsidR="00E2297E">
        <w:rPr>
          <w:rFonts w:cstheme="minorHAnsi"/>
        </w:rPr>
        <w:t>-</w:t>
      </w:r>
      <w:r w:rsidRPr="0084173C">
        <w:rPr>
          <w:rFonts w:cstheme="minorHAnsi"/>
        </w:rPr>
        <w:t>położniczych z uwzględnieniem świadczeń z zakresu diagnostyki i leczenia niepłodności dla pacjentów Klinicznego Centrum Ginekologii, Położnictwa i</w:t>
      </w:r>
      <w:r>
        <w:rPr>
          <w:rFonts w:cstheme="minorHAnsi"/>
        </w:rPr>
        <w:t> </w:t>
      </w:r>
      <w:r w:rsidRPr="0084173C">
        <w:rPr>
          <w:rFonts w:cstheme="minorHAnsi"/>
        </w:rPr>
        <w:t>Neonatologii w Opolu</w:t>
      </w:r>
      <w:r w:rsidR="00C66A41" w:rsidRPr="00E14333">
        <w:rPr>
          <w:rFonts w:cstheme="minorHAnsi"/>
        </w:rPr>
        <w:t>,</w:t>
      </w:r>
      <w:r w:rsidR="00EE2199">
        <w:rPr>
          <w:rFonts w:cstheme="minorHAnsi"/>
        </w:rPr>
        <w:t xml:space="preserve"> </w:t>
      </w:r>
      <w:r>
        <w:rPr>
          <w:rFonts w:cstheme="minorHAnsi"/>
        </w:rPr>
        <w:t>których s</w:t>
      </w:r>
      <w:r w:rsidRPr="0084173C">
        <w:rPr>
          <w:rFonts w:cstheme="minorHAnsi"/>
        </w:rPr>
        <w:t>zczegółowy zakres świadczeń wraz z ich ilością i ceną określa załącznik nr 1 do umowy</w:t>
      </w:r>
      <w:r>
        <w:rPr>
          <w:rFonts w:cstheme="minorHAnsi"/>
        </w:rPr>
        <w:t>,</w:t>
      </w:r>
    </w:p>
    <w:p w14:paraId="757AB360" w14:textId="77777777" w:rsidR="00C66A41" w:rsidRPr="00E14333" w:rsidRDefault="00C66A41" w:rsidP="007022B5">
      <w:pPr>
        <w:pStyle w:val="Akapitzlist"/>
        <w:numPr>
          <w:ilvl w:val="0"/>
          <w:numId w:val="25"/>
        </w:numPr>
        <w:spacing w:after="0" w:line="360" w:lineRule="auto"/>
        <w:ind w:left="567" w:hanging="283"/>
        <w:contextualSpacing w:val="0"/>
        <w:jc w:val="both"/>
        <w:rPr>
          <w:rFonts w:cstheme="minorHAnsi"/>
        </w:rPr>
      </w:pPr>
      <w:r w:rsidRPr="00E14333">
        <w:rPr>
          <w:rFonts w:cstheme="minorHAnsi"/>
        </w:rPr>
        <w:t>rzetelnym prowadzeniu dokumentacji medycznej w system</w:t>
      </w:r>
      <w:r w:rsidR="00EA270F" w:rsidRPr="00E14333">
        <w:rPr>
          <w:rFonts w:cstheme="minorHAnsi"/>
        </w:rPr>
        <w:t xml:space="preserve">ie informatycznym </w:t>
      </w:r>
      <w:r w:rsidR="00EB2D3C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="00FF48E6" w:rsidRPr="00E14333">
        <w:rPr>
          <w:rFonts w:cstheme="minorHAnsi"/>
        </w:rPr>
        <w:t xml:space="preserve"> </w:t>
      </w:r>
      <w:r w:rsidRPr="00E14333">
        <w:rPr>
          <w:rFonts w:cstheme="minorHAnsi"/>
        </w:rPr>
        <w:t>na zasadach obowiązujących w publicznych zakładach opieki zdrowotnej.</w:t>
      </w:r>
    </w:p>
    <w:p w14:paraId="6105031F" w14:textId="77777777" w:rsidR="00C66A41" w:rsidRPr="00E14333" w:rsidRDefault="00C66A41" w:rsidP="00E14333">
      <w:pPr>
        <w:pStyle w:val="Nagwek1"/>
      </w:pPr>
      <w:r w:rsidRPr="00E14333">
        <w:t>§ 2</w:t>
      </w:r>
    </w:p>
    <w:p w14:paraId="596C2C71" w14:textId="77777777" w:rsidR="00A453C3" w:rsidRDefault="00A07A7A" w:rsidP="00A453C3">
      <w:pPr>
        <w:pStyle w:val="Akapitzlist"/>
        <w:numPr>
          <w:ilvl w:val="0"/>
          <w:numId w:val="28"/>
        </w:num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 xml:space="preserve">Przyjmujący zamówienie </w:t>
      </w:r>
      <w:r w:rsidR="00C66A41" w:rsidRPr="00E14333">
        <w:rPr>
          <w:rFonts w:cstheme="minorHAnsi"/>
        </w:rPr>
        <w:t xml:space="preserve">oświadcza, że jego uprawnienia do wykonywania zawodu są aktualne i że nie toczy się w stosunku do niego postępowanie wyjaśniające przed Okręgowym Rzecznikiem Odpowiedzialności Zawodowej ani postępowanie przygotowawcze. </w:t>
      </w:r>
    </w:p>
    <w:p w14:paraId="4CBD53DC" w14:textId="42E0ED06" w:rsidR="00A453C3" w:rsidRPr="00A453C3" w:rsidRDefault="003562F7" w:rsidP="00A453C3">
      <w:pPr>
        <w:pStyle w:val="Akapitzlist"/>
        <w:numPr>
          <w:ilvl w:val="0"/>
          <w:numId w:val="28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color w:val="00000A"/>
        </w:rPr>
        <w:t>k</w:t>
      </w:r>
      <w:r w:rsidR="00A453C3" w:rsidRPr="00A453C3">
        <w:rPr>
          <w:color w:val="00000A"/>
        </w:rPr>
        <w:t xml:space="preserve">opie dokumentów potwierdzających wymagane kwalifikacje i uprawnienia Przyjmującego zamówienie stanowią załączniki do złożonej oferty. </w:t>
      </w:r>
    </w:p>
    <w:p w14:paraId="7CD0C7E5" w14:textId="77777777" w:rsidR="00C66A41" w:rsidRPr="00E14333" w:rsidRDefault="00C66A41" w:rsidP="00E14333">
      <w:pPr>
        <w:pStyle w:val="Nagwek1"/>
      </w:pPr>
      <w:r w:rsidRPr="00E14333">
        <w:lastRenderedPageBreak/>
        <w:t>§ 3</w:t>
      </w:r>
    </w:p>
    <w:p w14:paraId="2670D175" w14:textId="7E1EA678" w:rsidR="00430DBA" w:rsidRPr="00303878" w:rsidRDefault="00430DBA" w:rsidP="00430DBA">
      <w:pPr>
        <w:pStyle w:val="Akapitzlist"/>
        <w:numPr>
          <w:ilvl w:val="0"/>
          <w:numId w:val="45"/>
        </w:numPr>
        <w:shd w:val="clear" w:color="auto" w:fill="FFFFFF" w:themeFill="background1"/>
        <w:spacing w:after="0"/>
        <w:ind w:left="284" w:hanging="284"/>
        <w:jc w:val="both"/>
      </w:pPr>
      <w:r w:rsidRPr="00303878">
        <w:t xml:space="preserve">Udzielający zamówienia będzie płacił </w:t>
      </w:r>
      <w:r w:rsidR="00196C39">
        <w:t xml:space="preserve">za udzielone świadczenia </w:t>
      </w:r>
      <w:r w:rsidRPr="00303878">
        <w:t>zgodnie ze złożoną ofertą</w:t>
      </w:r>
      <w:r>
        <w:t>, któr</w:t>
      </w:r>
      <w:r w:rsidR="00196C39">
        <w:t>ą</w:t>
      </w:r>
      <w:r>
        <w:t xml:space="preserve"> stanowi załącznik nr 1 do umowy</w:t>
      </w:r>
      <w:r w:rsidR="0061415D">
        <w:t>.</w:t>
      </w:r>
    </w:p>
    <w:p w14:paraId="51204DFE" w14:textId="11F8C007" w:rsidR="00430DBA" w:rsidRPr="001E4515" w:rsidRDefault="00430DBA" w:rsidP="00430DBA">
      <w:pPr>
        <w:pStyle w:val="Akapitzlist"/>
        <w:numPr>
          <w:ilvl w:val="0"/>
          <w:numId w:val="45"/>
        </w:numPr>
        <w:shd w:val="clear" w:color="auto" w:fill="FFFFFF" w:themeFill="background1"/>
        <w:spacing w:after="0"/>
        <w:ind w:left="284" w:hanging="284"/>
        <w:jc w:val="both"/>
      </w:pPr>
      <w:r>
        <w:t xml:space="preserve"> </w:t>
      </w:r>
      <w:r w:rsidRPr="00A7133C">
        <w:t xml:space="preserve">Ogólna wartość umowy wynosi </w:t>
      </w:r>
      <w:r>
        <w:rPr>
          <w:b/>
        </w:rPr>
        <w:t>…………………………………..</w:t>
      </w:r>
      <w:r w:rsidRPr="000E5FF0">
        <w:rPr>
          <w:b/>
        </w:rPr>
        <w:t xml:space="preserve"> złotych</w:t>
      </w:r>
      <w:r w:rsidRPr="00A7133C">
        <w:rPr>
          <w:b/>
        </w:rPr>
        <w:t xml:space="preserve"> brutto (słownie:</w:t>
      </w:r>
      <w:r>
        <w:rPr>
          <w:b/>
        </w:rPr>
        <w:t xml:space="preserve"> ……………………………………..</w:t>
      </w:r>
      <w:r w:rsidRPr="00A7133C">
        <w:rPr>
          <w:b/>
        </w:rPr>
        <w:t xml:space="preserve">  złotych</w:t>
      </w:r>
      <w:r w:rsidR="00196C39">
        <w:rPr>
          <w:b/>
        </w:rPr>
        <w:t xml:space="preserve"> </w:t>
      </w:r>
      <w:r>
        <w:rPr>
          <w:b/>
        </w:rPr>
        <w:t>…..</w:t>
      </w:r>
      <w:r w:rsidRPr="00A7133C">
        <w:rPr>
          <w:b/>
        </w:rPr>
        <w:t xml:space="preserve"> </w:t>
      </w:r>
      <w:r>
        <w:rPr>
          <w:b/>
        </w:rPr>
        <w:t>/</w:t>
      </w:r>
      <w:r w:rsidRPr="00A7133C">
        <w:rPr>
          <w:b/>
        </w:rPr>
        <w:t xml:space="preserve"> </w:t>
      </w:r>
      <w:r>
        <w:rPr>
          <w:b/>
        </w:rPr>
        <w:t>……….</w:t>
      </w:r>
      <w:r w:rsidR="00196C39">
        <w:rPr>
          <w:b/>
        </w:rPr>
        <w:t xml:space="preserve"> </w:t>
      </w:r>
      <w:r w:rsidRPr="00A7133C">
        <w:rPr>
          <w:b/>
        </w:rPr>
        <w:t>brutto).</w:t>
      </w:r>
    </w:p>
    <w:p w14:paraId="5F5CF6F8" w14:textId="77777777" w:rsidR="00430DBA" w:rsidRPr="003505E5" w:rsidRDefault="00430DBA" w:rsidP="00430DBA">
      <w:pPr>
        <w:pStyle w:val="Akapitzlist"/>
        <w:numPr>
          <w:ilvl w:val="0"/>
          <w:numId w:val="45"/>
        </w:numPr>
        <w:spacing w:after="0"/>
        <w:ind w:left="426" w:hanging="426"/>
        <w:jc w:val="both"/>
      </w:pPr>
      <w:r w:rsidRPr="003505E5">
        <w:t>Dopuszcza się możliwość zmiany ilości wykonywanych badań w poszczególnych zakresach przy zachowaniu ogólnej wartości umowy.</w:t>
      </w:r>
    </w:p>
    <w:p w14:paraId="57BABC12" w14:textId="77777777" w:rsidR="00C66A41" w:rsidRPr="00E14333" w:rsidRDefault="00C66A41" w:rsidP="00E14333">
      <w:pPr>
        <w:pStyle w:val="Nagwek1"/>
      </w:pPr>
      <w:r w:rsidRPr="00E14333">
        <w:t>§ 4</w:t>
      </w:r>
    </w:p>
    <w:p w14:paraId="31CDDF46" w14:textId="5A44D834" w:rsidR="00C66A41" w:rsidRPr="003562F7" w:rsidRDefault="003222C6" w:rsidP="00E14333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cstheme="minorHAnsi"/>
        </w:rPr>
      </w:pPr>
      <w:r w:rsidRPr="00E14333">
        <w:rPr>
          <w:rFonts w:cstheme="minorHAnsi"/>
        </w:rPr>
        <w:t xml:space="preserve">Udzielający </w:t>
      </w:r>
      <w:r w:rsidR="001E2374" w:rsidRPr="00E14333">
        <w:rPr>
          <w:rFonts w:cstheme="minorHAnsi"/>
        </w:rPr>
        <w:t>Zamówienia</w:t>
      </w:r>
      <w:r w:rsidR="00C66A41" w:rsidRPr="00E14333">
        <w:rPr>
          <w:rFonts w:cstheme="minorHAnsi"/>
        </w:rPr>
        <w:t xml:space="preserve"> będzie uiszczał</w:t>
      </w:r>
      <w:r w:rsidR="002460B2" w:rsidRPr="00E14333">
        <w:rPr>
          <w:rFonts w:cstheme="minorHAnsi"/>
        </w:rPr>
        <w:t xml:space="preserve"> należność za wykonane </w:t>
      </w:r>
      <w:r w:rsidR="00EE2199">
        <w:rPr>
          <w:rFonts w:cstheme="minorHAnsi"/>
        </w:rPr>
        <w:t>świadczenia</w:t>
      </w:r>
      <w:r w:rsidR="002460B2" w:rsidRPr="00E14333">
        <w:rPr>
          <w:rFonts w:cstheme="minorHAnsi"/>
        </w:rPr>
        <w:t xml:space="preserve"> na</w:t>
      </w:r>
      <w:r w:rsidR="00C66A41" w:rsidRPr="00E14333">
        <w:rPr>
          <w:rFonts w:cstheme="minorHAnsi"/>
        </w:rPr>
        <w:t xml:space="preserve"> kont</w:t>
      </w:r>
      <w:r w:rsidR="002460B2" w:rsidRPr="00E14333">
        <w:rPr>
          <w:rFonts w:cstheme="minorHAnsi"/>
        </w:rPr>
        <w:t xml:space="preserve">o </w:t>
      </w:r>
      <w:r w:rsidR="00F42CAA" w:rsidRPr="00E14333">
        <w:rPr>
          <w:rFonts w:cstheme="minorHAnsi"/>
        </w:rPr>
        <w:t xml:space="preserve">Przyjmującego Zamówienie </w:t>
      </w:r>
      <w:r w:rsidR="00C66A41" w:rsidRPr="00E14333">
        <w:rPr>
          <w:rFonts w:cstheme="minorHAnsi"/>
        </w:rPr>
        <w:t xml:space="preserve">nr </w:t>
      </w:r>
      <w:r w:rsidR="006843CD">
        <w:rPr>
          <w:rFonts w:cstheme="minorHAnsi"/>
        </w:rPr>
        <w:t>…………………….</w:t>
      </w:r>
      <w:r w:rsidR="00F01C93" w:rsidRPr="00F01C93">
        <w:rPr>
          <w:rFonts w:cstheme="minorHAnsi"/>
        </w:rPr>
        <w:t xml:space="preserve"> </w:t>
      </w:r>
      <w:r w:rsidR="002460B2" w:rsidRPr="00E14333">
        <w:rPr>
          <w:rFonts w:cstheme="minorHAnsi"/>
        </w:rPr>
        <w:t xml:space="preserve">w terminie do 30 </w:t>
      </w:r>
      <w:r w:rsidR="00C66A41" w:rsidRPr="00E14333">
        <w:rPr>
          <w:rFonts w:cstheme="minorHAnsi"/>
        </w:rPr>
        <w:t xml:space="preserve">dni od daty otrzymania </w:t>
      </w:r>
      <w:r w:rsidR="00EE2199">
        <w:rPr>
          <w:rFonts w:cstheme="minorHAnsi"/>
        </w:rPr>
        <w:t xml:space="preserve">prawidłowo wystawionej </w:t>
      </w:r>
      <w:r w:rsidR="00C66A41" w:rsidRPr="00E14333">
        <w:rPr>
          <w:rFonts w:cstheme="minorHAnsi"/>
        </w:rPr>
        <w:t>faktury.</w:t>
      </w:r>
    </w:p>
    <w:p w14:paraId="41FB4703" w14:textId="625B96C7" w:rsidR="00C66A41" w:rsidRPr="003562F7" w:rsidRDefault="002460B2" w:rsidP="00E14333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cstheme="minorHAnsi"/>
        </w:rPr>
      </w:pPr>
      <w:r w:rsidRPr="003562F7">
        <w:rPr>
          <w:rFonts w:cstheme="minorHAnsi"/>
        </w:rPr>
        <w:t xml:space="preserve">Załącznikiem do faktury będzie </w:t>
      </w:r>
      <w:r w:rsidR="002711FD" w:rsidRPr="003562F7">
        <w:rPr>
          <w:rFonts w:cstheme="minorHAnsi"/>
        </w:rPr>
        <w:t>wykaz</w:t>
      </w:r>
      <w:r w:rsidR="00C66A41" w:rsidRPr="003562F7">
        <w:rPr>
          <w:rFonts w:cstheme="minorHAnsi"/>
        </w:rPr>
        <w:t xml:space="preserve"> udzielonych </w:t>
      </w:r>
      <w:r w:rsidR="002711FD" w:rsidRPr="003562F7">
        <w:rPr>
          <w:rFonts w:cstheme="minorHAnsi"/>
        </w:rPr>
        <w:t>świadczeń</w:t>
      </w:r>
      <w:r w:rsidR="00C66A41" w:rsidRPr="003562F7">
        <w:rPr>
          <w:rFonts w:cstheme="minorHAnsi"/>
        </w:rPr>
        <w:t xml:space="preserve"> oraz </w:t>
      </w:r>
      <w:r w:rsidR="00EE2199" w:rsidRPr="003562F7">
        <w:rPr>
          <w:rFonts w:cstheme="minorHAnsi"/>
        </w:rPr>
        <w:t xml:space="preserve">zestawienie </w:t>
      </w:r>
      <w:r w:rsidR="002711FD" w:rsidRPr="003562F7">
        <w:rPr>
          <w:rFonts w:cstheme="minorHAnsi"/>
        </w:rPr>
        <w:t>termin</w:t>
      </w:r>
      <w:r w:rsidR="00EE2199" w:rsidRPr="003562F7">
        <w:rPr>
          <w:rFonts w:cstheme="minorHAnsi"/>
        </w:rPr>
        <w:t>ów</w:t>
      </w:r>
      <w:r w:rsidR="002711FD" w:rsidRPr="003562F7">
        <w:rPr>
          <w:rFonts w:cstheme="minorHAnsi"/>
        </w:rPr>
        <w:t xml:space="preserve"> i </w:t>
      </w:r>
      <w:r w:rsidRPr="003562F7">
        <w:rPr>
          <w:rFonts w:cstheme="minorHAnsi"/>
        </w:rPr>
        <w:t xml:space="preserve">liczbę godzin wykonywania </w:t>
      </w:r>
      <w:r w:rsidR="00C66A41" w:rsidRPr="003562F7">
        <w:rPr>
          <w:rFonts w:cstheme="minorHAnsi"/>
        </w:rPr>
        <w:t>tych usług.</w:t>
      </w:r>
    </w:p>
    <w:p w14:paraId="5FE01BF9" w14:textId="2516B5B7" w:rsidR="002711FD" w:rsidRDefault="00C66A41" w:rsidP="00E14333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cstheme="minorHAnsi"/>
        </w:rPr>
      </w:pPr>
      <w:r w:rsidRPr="00E14333">
        <w:rPr>
          <w:rFonts w:cstheme="minorHAnsi"/>
        </w:rPr>
        <w:t xml:space="preserve">Za termin zapłaty uznaje się dzień, w którym </w:t>
      </w:r>
      <w:r w:rsidR="00F42CAA" w:rsidRPr="00E14333">
        <w:rPr>
          <w:rFonts w:cstheme="minorHAnsi"/>
        </w:rPr>
        <w:t>Udzielający Zamówienia</w:t>
      </w:r>
      <w:r w:rsidRPr="00E14333">
        <w:rPr>
          <w:rFonts w:cstheme="minorHAnsi"/>
        </w:rPr>
        <w:t xml:space="preserve"> polecił swojemu bankowi przelać na konto </w:t>
      </w:r>
      <w:r w:rsidR="00F42CAA" w:rsidRPr="00E14333">
        <w:rPr>
          <w:rFonts w:cstheme="minorHAnsi"/>
        </w:rPr>
        <w:t xml:space="preserve">Przyjmującego Zamówienie </w:t>
      </w:r>
      <w:r w:rsidRPr="00E14333">
        <w:rPr>
          <w:rFonts w:cstheme="minorHAnsi"/>
        </w:rPr>
        <w:t>kwotę wynikającą z prawidłowo wystawionej faktury.</w:t>
      </w:r>
    </w:p>
    <w:p w14:paraId="653F18E6" w14:textId="45393277" w:rsidR="00430DBA" w:rsidRPr="00196C39" w:rsidRDefault="00430DBA" w:rsidP="00430DBA">
      <w:pPr>
        <w:numPr>
          <w:ilvl w:val="0"/>
          <w:numId w:val="31"/>
        </w:numPr>
        <w:tabs>
          <w:tab w:val="left" w:pos="284"/>
        </w:tabs>
        <w:suppressAutoHyphens/>
        <w:autoSpaceDN w:val="0"/>
        <w:spacing w:after="0" w:line="360" w:lineRule="auto"/>
        <w:jc w:val="both"/>
        <w:rPr>
          <w:rFonts w:ascii="Calibri" w:hAnsi="Calibri" w:cs="Calibri"/>
        </w:rPr>
      </w:pPr>
      <w:r w:rsidRPr="009027C5">
        <w:rPr>
          <w:rFonts w:ascii="Calibri" w:hAnsi="Calibri" w:cs="Calibri"/>
        </w:rPr>
        <w:t>Udzielający zamówienia wyraża zgodę na przekazanie faktury w formie pliku PDF na adres e-mail faktury@ginekologia.opole.pl z adresu e-mail ………………………</w:t>
      </w:r>
      <w:r w:rsidR="00196C39">
        <w:rPr>
          <w:rFonts w:ascii="Calibri" w:hAnsi="Calibri" w:cs="Calibri"/>
        </w:rPr>
        <w:t>…..</w:t>
      </w:r>
      <w:r w:rsidRPr="009027C5">
        <w:rPr>
          <w:rFonts w:ascii="Calibri" w:hAnsi="Calibri" w:cs="Calibri"/>
        </w:rPr>
        <w:t xml:space="preserve">………….., z </w:t>
      </w:r>
      <w:r w:rsidRPr="00196C39">
        <w:rPr>
          <w:rFonts w:ascii="Calibri" w:hAnsi="Calibri" w:cs="Calibri"/>
        </w:rPr>
        <w:t xml:space="preserve">zastrzeżeniem ust. </w:t>
      </w:r>
      <w:r w:rsidR="00196C39" w:rsidRPr="00196C39">
        <w:rPr>
          <w:rFonts w:ascii="Calibri" w:hAnsi="Calibri" w:cs="Calibri"/>
        </w:rPr>
        <w:t>5</w:t>
      </w:r>
      <w:r w:rsidRPr="00196C39">
        <w:rPr>
          <w:rFonts w:ascii="Calibri" w:hAnsi="Calibri" w:cs="Calibri"/>
        </w:rPr>
        <w:t>-</w:t>
      </w:r>
      <w:r w:rsidR="00196C39" w:rsidRPr="00196C39">
        <w:rPr>
          <w:rFonts w:ascii="Calibri" w:hAnsi="Calibri" w:cs="Calibri"/>
        </w:rPr>
        <w:t>6</w:t>
      </w:r>
      <w:r w:rsidRPr="00196C39">
        <w:rPr>
          <w:rFonts w:ascii="Calibri" w:hAnsi="Calibri" w:cs="Calibri"/>
        </w:rPr>
        <w:t>.</w:t>
      </w:r>
    </w:p>
    <w:p w14:paraId="40AB129C" w14:textId="3114403A" w:rsidR="00430DBA" w:rsidRPr="009027C5" w:rsidRDefault="006060C0" w:rsidP="00430DBA">
      <w:pPr>
        <w:numPr>
          <w:ilvl w:val="0"/>
          <w:numId w:val="31"/>
        </w:numPr>
        <w:tabs>
          <w:tab w:val="left" w:pos="284"/>
        </w:tabs>
        <w:suppressAutoHyphens/>
        <w:autoSpaceDN w:val="0"/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="00430DBA" w:rsidRPr="009027C5">
        <w:rPr>
          <w:rFonts w:ascii="Calibri" w:hAnsi="Calibri" w:cs="Calibri"/>
        </w:rPr>
        <w:t>aktury dokumentujące świadczenie usług będą wystawiane, przesyłane i udostępniane za pośrednictwem Krajowego Systemu e-Faktur, zgodnie z przepisami ustawy z dnia 11 marca 2004 r. o podatku od towarów i</w:t>
      </w:r>
      <w:r>
        <w:rPr>
          <w:rFonts w:ascii="Calibri" w:hAnsi="Calibri" w:cs="Calibri"/>
        </w:rPr>
        <w:t> </w:t>
      </w:r>
      <w:r w:rsidR="00430DBA" w:rsidRPr="009027C5">
        <w:rPr>
          <w:rFonts w:ascii="Calibri" w:hAnsi="Calibri" w:cs="Calibri"/>
        </w:rPr>
        <w:t xml:space="preserve">usług (ustawa o VAT) oraz przepisami wykonawczymi wydanymi na jej podstawie. </w:t>
      </w:r>
    </w:p>
    <w:p w14:paraId="7DF5C974" w14:textId="60BE7DBD" w:rsidR="00430DBA" w:rsidRPr="009027C5" w:rsidRDefault="00430DBA" w:rsidP="00430DBA">
      <w:pPr>
        <w:numPr>
          <w:ilvl w:val="0"/>
          <w:numId w:val="31"/>
        </w:numPr>
        <w:tabs>
          <w:tab w:val="left" w:pos="284"/>
        </w:tabs>
        <w:suppressAutoHyphens/>
        <w:autoSpaceDN w:val="0"/>
        <w:spacing w:after="0" w:line="360" w:lineRule="auto"/>
        <w:jc w:val="both"/>
        <w:rPr>
          <w:rFonts w:ascii="Calibri" w:hAnsi="Calibri" w:cs="Calibri"/>
        </w:rPr>
      </w:pPr>
      <w:r w:rsidRPr="009027C5">
        <w:rPr>
          <w:rFonts w:ascii="Calibri" w:hAnsi="Calibri" w:cs="Calibri"/>
        </w:rPr>
        <w:t xml:space="preserve">Za moment doręczenia faktury uznaje się dzień nadania jej numeru identyfikującego w Krajowym Systemie e-Faktur, niezależnie od dnia zapoznania się z jej treścią przez Zamawiającego. Datą rozpoczynającą bieg terminu płatności jest dzień przyjęcia faktury przez </w:t>
      </w:r>
      <w:proofErr w:type="spellStart"/>
      <w:r w:rsidRPr="009027C5">
        <w:rPr>
          <w:rFonts w:ascii="Calibri" w:hAnsi="Calibri" w:cs="Calibri"/>
        </w:rPr>
        <w:t>KSeF</w:t>
      </w:r>
      <w:proofErr w:type="spellEnd"/>
      <w:r w:rsidRPr="009027C5">
        <w:rPr>
          <w:rFonts w:ascii="Calibri" w:hAnsi="Calibri" w:cs="Calibri"/>
        </w:rPr>
        <w:t xml:space="preserve">, skutkujący nadaniem jej unikalnego numeru identyfikacyjnego (tzw. numeru </w:t>
      </w:r>
      <w:proofErr w:type="spellStart"/>
      <w:r w:rsidRPr="009027C5">
        <w:rPr>
          <w:rFonts w:ascii="Calibri" w:hAnsi="Calibri" w:cs="Calibri"/>
        </w:rPr>
        <w:t>KSeF</w:t>
      </w:r>
      <w:proofErr w:type="spellEnd"/>
      <w:r w:rsidRPr="009027C5">
        <w:rPr>
          <w:rFonts w:ascii="Calibri" w:hAnsi="Calibri" w:cs="Calibri"/>
        </w:rPr>
        <w:t xml:space="preserve"> ID). Wyjątek od zasady stanowi sytuacja, w której system </w:t>
      </w:r>
      <w:proofErr w:type="spellStart"/>
      <w:r w:rsidRPr="009027C5">
        <w:rPr>
          <w:rFonts w:ascii="Calibri" w:hAnsi="Calibri" w:cs="Calibri"/>
        </w:rPr>
        <w:t>KSeF</w:t>
      </w:r>
      <w:proofErr w:type="spellEnd"/>
      <w:r w:rsidRPr="009027C5">
        <w:rPr>
          <w:rFonts w:ascii="Calibri" w:hAnsi="Calibri" w:cs="Calibri"/>
        </w:rPr>
        <w:t xml:space="preserve"> jest niedostępny (obowiązkowy tryb offline z przyczyn leżących po stronie ministra właściwego do spraw finansów publicznych). W takim przypadku, termin płatności rozpoczyna bieg od dnia faktycznego doręczenia Zamawiającemu odpowiedniej wizualizacji faktury (offline) drogą elektroniczną na adres: faktury@ginekologia.opole.pl. Wizualizacja faktury (offline) musi spełniać wymagania określone ustawą o</w:t>
      </w:r>
      <w:r w:rsidR="00196C39">
        <w:rPr>
          <w:rFonts w:ascii="Calibri" w:hAnsi="Calibri" w:cs="Calibri"/>
        </w:rPr>
        <w:t> </w:t>
      </w:r>
      <w:r w:rsidRPr="009027C5">
        <w:rPr>
          <w:rFonts w:ascii="Calibri" w:hAnsi="Calibri" w:cs="Calibri"/>
        </w:rPr>
        <w:t>VAT.</w:t>
      </w:r>
    </w:p>
    <w:p w14:paraId="593E5EBA" w14:textId="77777777" w:rsidR="00430DBA" w:rsidRPr="009027C5" w:rsidRDefault="00430DBA" w:rsidP="00430DBA">
      <w:pPr>
        <w:numPr>
          <w:ilvl w:val="0"/>
          <w:numId w:val="31"/>
        </w:numPr>
        <w:tabs>
          <w:tab w:val="left" w:pos="284"/>
        </w:tabs>
        <w:suppressAutoHyphens/>
        <w:autoSpaceDN w:val="0"/>
        <w:spacing w:after="0" w:line="360" w:lineRule="auto"/>
        <w:jc w:val="both"/>
        <w:rPr>
          <w:rFonts w:ascii="Calibri" w:hAnsi="Calibri" w:cs="Calibri"/>
        </w:rPr>
      </w:pPr>
      <w:r w:rsidRPr="009027C5">
        <w:rPr>
          <w:rFonts w:ascii="Calibri" w:hAnsi="Calibri" w:cs="Calibri"/>
        </w:rPr>
        <w:t xml:space="preserve"> Załączniki wymagane zgodnie z umową będą przekazywane drogą email na adres: faktury@ginekologia.opole.pl z adresu email: .........................</w:t>
      </w:r>
    </w:p>
    <w:p w14:paraId="339E1026" w14:textId="6E5A5397" w:rsidR="00C66A41" w:rsidRPr="00E14333" w:rsidRDefault="00C66A41" w:rsidP="00E14333">
      <w:pPr>
        <w:pStyle w:val="Nagwek1"/>
      </w:pPr>
      <w:r w:rsidRPr="00E14333">
        <w:t>§</w:t>
      </w:r>
      <w:r w:rsidR="00465771">
        <w:t xml:space="preserve"> </w:t>
      </w:r>
      <w:r w:rsidRPr="00E14333">
        <w:t>5</w:t>
      </w:r>
    </w:p>
    <w:p w14:paraId="51DE62D6" w14:textId="77777777" w:rsidR="00C66A41" w:rsidRPr="00E14333" w:rsidRDefault="00F42CAA" w:rsidP="00E14333">
      <w:pPr>
        <w:spacing w:after="0" w:line="360" w:lineRule="auto"/>
        <w:jc w:val="both"/>
        <w:rPr>
          <w:rFonts w:cstheme="minorHAnsi"/>
        </w:rPr>
      </w:pPr>
      <w:r w:rsidRPr="00E14333">
        <w:rPr>
          <w:rFonts w:cstheme="minorHAnsi"/>
        </w:rPr>
        <w:t>Przyjmujący Zamówienie</w:t>
      </w:r>
      <w:r w:rsidR="00C66A41" w:rsidRPr="00E14333">
        <w:rPr>
          <w:rFonts w:cstheme="minorHAnsi"/>
        </w:rPr>
        <w:t xml:space="preserve"> zobowiązuje się do:</w:t>
      </w:r>
    </w:p>
    <w:p w14:paraId="5B828E32" w14:textId="77777777" w:rsidR="00C66A41" w:rsidRPr="00E14333" w:rsidRDefault="00C66A41" w:rsidP="007022B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wykonywania </w:t>
      </w:r>
      <w:r w:rsidR="002711FD" w:rsidRPr="00E14333">
        <w:rPr>
          <w:rFonts w:cstheme="minorHAnsi"/>
        </w:rPr>
        <w:t>świadczeń</w:t>
      </w:r>
      <w:r w:rsidRPr="00E14333">
        <w:rPr>
          <w:rFonts w:cstheme="minorHAnsi"/>
        </w:rPr>
        <w:t xml:space="preserve"> w siedzibie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="00F42CAA" w:rsidRPr="00E14333">
        <w:rPr>
          <w:rFonts w:cstheme="minorHAnsi"/>
        </w:rPr>
        <w:t>,</w:t>
      </w:r>
      <w:r w:rsidRPr="00E14333">
        <w:rPr>
          <w:rFonts w:cstheme="minorHAnsi"/>
        </w:rPr>
        <w:t xml:space="preserve"> </w:t>
      </w:r>
    </w:p>
    <w:p w14:paraId="3A9607EE" w14:textId="7346055E" w:rsidR="00C66A41" w:rsidRPr="00E14333" w:rsidRDefault="00C66A41" w:rsidP="007022B5">
      <w:pPr>
        <w:pStyle w:val="Akapitzlist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świadczenia usług medycznych określonych w niniejszej umowie, zgodnie ze wskazaniami aktualnej wiedzy medycznej, dostępnymi na terenie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 metodami i środkami zapobiegania, rozpoznawania i leczenia chorób zgodnie z zasadami etyki zawodowej oraz należytą starannością,</w:t>
      </w:r>
    </w:p>
    <w:p w14:paraId="28BB014A" w14:textId="77777777" w:rsidR="00C66A41" w:rsidRDefault="00C66A41" w:rsidP="007022B5">
      <w:pPr>
        <w:pStyle w:val="Akapitzlist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lastRenderedPageBreak/>
        <w:t xml:space="preserve">zapewnienia pacjentom bezpieczeństwa podczas wykonywania świadczeń medycznych, </w:t>
      </w:r>
    </w:p>
    <w:p w14:paraId="292D46D5" w14:textId="702B4A3E" w:rsidR="00C66A41" w:rsidRPr="00A453C3" w:rsidRDefault="00C66A41" w:rsidP="007022B5">
      <w:pPr>
        <w:pStyle w:val="Akapitzlist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A453C3">
        <w:rPr>
          <w:rFonts w:cstheme="minorHAnsi"/>
        </w:rPr>
        <w:t xml:space="preserve">znajomości </w:t>
      </w:r>
      <w:r w:rsidR="00A453C3" w:rsidRPr="00A453C3">
        <w:rPr>
          <w:rFonts w:cstheme="minorHAnsi"/>
        </w:rPr>
        <w:t>i przestrzegania przepisów prawnych obowiązujących na terenie Udzielającego zamówienia, związanych z realizacją świadczenia, a w szczególności</w:t>
      </w:r>
      <w:r w:rsidRPr="00A453C3">
        <w:rPr>
          <w:rFonts w:cstheme="minorHAnsi"/>
        </w:rPr>
        <w:t xml:space="preserve">: </w:t>
      </w:r>
    </w:p>
    <w:p w14:paraId="49030FC7" w14:textId="77777777" w:rsidR="00C66A41" w:rsidRPr="00A453C3" w:rsidRDefault="00C66A41" w:rsidP="007022B5">
      <w:pPr>
        <w:spacing w:after="0" w:line="360" w:lineRule="auto"/>
        <w:ind w:left="851" w:hanging="284"/>
        <w:jc w:val="both"/>
        <w:rPr>
          <w:rFonts w:cstheme="minorHAnsi"/>
        </w:rPr>
      </w:pPr>
      <w:r w:rsidRPr="00A453C3">
        <w:rPr>
          <w:rFonts w:cstheme="minorHAnsi"/>
        </w:rPr>
        <w:t>-</w:t>
      </w:r>
      <w:r w:rsidRPr="00A453C3">
        <w:rPr>
          <w:rFonts w:cstheme="minorHAnsi"/>
        </w:rPr>
        <w:tab/>
        <w:t xml:space="preserve">aktów prawnych obowiązujących w ochronie zdrowia, </w:t>
      </w:r>
    </w:p>
    <w:p w14:paraId="15811A31" w14:textId="77777777" w:rsidR="00C66A41" w:rsidRPr="00E14333" w:rsidRDefault="00C66A41" w:rsidP="007022B5">
      <w:pPr>
        <w:spacing w:after="0" w:line="360" w:lineRule="auto"/>
        <w:ind w:left="851" w:hanging="284"/>
        <w:jc w:val="both"/>
        <w:rPr>
          <w:rFonts w:cstheme="minorHAnsi"/>
        </w:rPr>
      </w:pPr>
      <w:r w:rsidRPr="00A453C3">
        <w:rPr>
          <w:rFonts w:cstheme="minorHAnsi"/>
        </w:rPr>
        <w:t>-</w:t>
      </w:r>
      <w:r w:rsidRPr="00A453C3">
        <w:rPr>
          <w:rFonts w:cstheme="minorHAnsi"/>
        </w:rPr>
        <w:tab/>
        <w:t xml:space="preserve">zarządzeń Prezesa </w:t>
      </w:r>
      <w:r w:rsidRPr="00E14333">
        <w:rPr>
          <w:rFonts w:cstheme="minorHAnsi"/>
        </w:rPr>
        <w:t xml:space="preserve">NFZ, </w:t>
      </w:r>
    </w:p>
    <w:p w14:paraId="14D67590" w14:textId="77777777" w:rsidR="00C66A41" w:rsidRPr="00E14333" w:rsidRDefault="00C66A41" w:rsidP="007022B5">
      <w:pPr>
        <w:spacing w:after="0" w:line="360" w:lineRule="auto"/>
        <w:ind w:left="851" w:hanging="284"/>
        <w:jc w:val="both"/>
        <w:rPr>
          <w:rFonts w:cstheme="minorHAnsi"/>
        </w:rPr>
      </w:pPr>
      <w:r w:rsidRPr="00E14333">
        <w:rPr>
          <w:rFonts w:cstheme="minorHAnsi"/>
        </w:rPr>
        <w:t>-</w:t>
      </w:r>
      <w:r w:rsidRPr="00E14333">
        <w:rPr>
          <w:rFonts w:cstheme="minorHAnsi"/>
        </w:rPr>
        <w:tab/>
        <w:t xml:space="preserve">przepisów określających prawa pacjenta, </w:t>
      </w:r>
    </w:p>
    <w:p w14:paraId="0268CBCA" w14:textId="77777777" w:rsidR="00C66A41" w:rsidRPr="00E14333" w:rsidRDefault="00C66A41" w:rsidP="007022B5">
      <w:pPr>
        <w:spacing w:after="0" w:line="360" w:lineRule="auto"/>
        <w:ind w:left="851" w:hanging="284"/>
        <w:jc w:val="both"/>
        <w:rPr>
          <w:rFonts w:cstheme="minorHAnsi"/>
        </w:rPr>
      </w:pPr>
      <w:r w:rsidRPr="00E14333">
        <w:rPr>
          <w:rFonts w:cstheme="minorHAnsi"/>
        </w:rPr>
        <w:t>-</w:t>
      </w:r>
      <w:r w:rsidRPr="00E14333">
        <w:rPr>
          <w:rFonts w:cstheme="minorHAnsi"/>
        </w:rPr>
        <w:tab/>
        <w:t>przepisów bhp i p.poż.,</w:t>
      </w:r>
    </w:p>
    <w:p w14:paraId="095EB9E3" w14:textId="77777777" w:rsidR="00C66A41" w:rsidRPr="00E14333" w:rsidRDefault="00C66A41" w:rsidP="007022B5">
      <w:pPr>
        <w:spacing w:after="0" w:line="360" w:lineRule="auto"/>
        <w:ind w:left="851" w:hanging="284"/>
        <w:jc w:val="both"/>
        <w:rPr>
          <w:rFonts w:cstheme="minorHAnsi"/>
        </w:rPr>
      </w:pPr>
      <w:r w:rsidRPr="00E14333">
        <w:rPr>
          <w:rFonts w:cstheme="minorHAnsi"/>
        </w:rPr>
        <w:t>-</w:t>
      </w:r>
      <w:r w:rsidRPr="00E14333">
        <w:rPr>
          <w:rFonts w:cstheme="minorHAnsi"/>
        </w:rPr>
        <w:tab/>
        <w:t>przepisów prawnych obowiąz</w:t>
      </w:r>
      <w:r w:rsidR="00F42CAA" w:rsidRPr="00E14333">
        <w:rPr>
          <w:rFonts w:cstheme="minorHAnsi"/>
        </w:rPr>
        <w:t xml:space="preserve">ujących na </w:t>
      </w:r>
      <w:r w:rsidR="003222C6" w:rsidRPr="00E14333">
        <w:rPr>
          <w:rFonts w:cstheme="minorHAnsi"/>
        </w:rPr>
        <w:t xml:space="preserve">terenie 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. </w:t>
      </w:r>
    </w:p>
    <w:p w14:paraId="398196A7" w14:textId="77777777" w:rsidR="00C66A41" w:rsidRPr="00E14333" w:rsidRDefault="00C66A41" w:rsidP="00E14333">
      <w:pPr>
        <w:pStyle w:val="Nagwek1"/>
      </w:pPr>
      <w:r w:rsidRPr="00E14333">
        <w:t>§ 6</w:t>
      </w:r>
    </w:p>
    <w:p w14:paraId="3B7D44B2" w14:textId="668287E1" w:rsidR="00C66A41" w:rsidRPr="003562F7" w:rsidRDefault="00F42CAA" w:rsidP="00E14333">
      <w:pPr>
        <w:spacing w:after="0" w:line="360" w:lineRule="auto"/>
        <w:jc w:val="both"/>
        <w:rPr>
          <w:rFonts w:cstheme="minorHAnsi"/>
        </w:rPr>
      </w:pPr>
      <w:r w:rsidRPr="00E14333">
        <w:rPr>
          <w:rFonts w:cstheme="minorHAnsi"/>
        </w:rPr>
        <w:t xml:space="preserve">Przyjmujący </w:t>
      </w:r>
      <w:r w:rsidRPr="003562F7">
        <w:rPr>
          <w:rFonts w:cstheme="minorHAnsi"/>
        </w:rPr>
        <w:t>Zamówienie</w:t>
      </w:r>
      <w:r w:rsidR="00C66A41" w:rsidRPr="003562F7">
        <w:rPr>
          <w:rFonts w:cstheme="minorHAnsi"/>
        </w:rPr>
        <w:t xml:space="preserve">, w ramach niniejszej umowy, zobowiązany jest do współpracy z personelem </w:t>
      </w:r>
      <w:r w:rsidRPr="003562F7">
        <w:rPr>
          <w:rFonts w:cstheme="minorHAnsi"/>
        </w:rPr>
        <w:t>Udzielającego Zamówienia</w:t>
      </w:r>
      <w:r w:rsidR="009F6CAE" w:rsidRPr="003562F7">
        <w:rPr>
          <w:rFonts w:cstheme="minorHAnsi"/>
        </w:rPr>
        <w:t xml:space="preserve">. Szczegóły dotyczące zakresu świadczeń i harmonogramu przyjęć </w:t>
      </w:r>
      <w:r w:rsidR="00995AB0" w:rsidRPr="003562F7">
        <w:rPr>
          <w:rFonts w:cstheme="minorHAnsi"/>
        </w:rPr>
        <w:t xml:space="preserve">powinny być każdorazowo </w:t>
      </w:r>
      <w:r w:rsidR="009F6CAE" w:rsidRPr="003562F7">
        <w:rPr>
          <w:rFonts w:cstheme="minorHAnsi"/>
        </w:rPr>
        <w:t xml:space="preserve">uzgadniane z lekarzem </w:t>
      </w:r>
      <w:r w:rsidR="0038012E">
        <w:rPr>
          <w:rFonts w:cstheme="minorHAnsi"/>
        </w:rPr>
        <w:t>kierującym I</w:t>
      </w:r>
      <w:r w:rsidR="00196C39">
        <w:rPr>
          <w:rFonts w:cstheme="minorHAnsi"/>
        </w:rPr>
        <w:t> </w:t>
      </w:r>
      <w:r w:rsidR="0038012E">
        <w:rPr>
          <w:rFonts w:ascii="Calibri" w:hAnsi="Calibri" w:cs="Calibri"/>
        </w:rPr>
        <w:t>Oddziałem Klinicznym Ginekologii i Położnictwa</w:t>
      </w:r>
      <w:r w:rsidR="0038012E">
        <w:rPr>
          <w:rFonts w:cstheme="minorHAnsi"/>
        </w:rPr>
        <w:t xml:space="preserve"> </w:t>
      </w:r>
      <w:r w:rsidR="002266DA">
        <w:rPr>
          <w:rFonts w:cstheme="minorHAnsi"/>
        </w:rPr>
        <w:t>odpowiedzialnym</w:t>
      </w:r>
      <w:r w:rsidR="009F6CAE" w:rsidRPr="003562F7">
        <w:rPr>
          <w:rFonts w:cstheme="minorHAnsi"/>
        </w:rPr>
        <w:t xml:space="preserve"> za nadzór nad realizacją świadczeń</w:t>
      </w:r>
      <w:r w:rsidR="00995AB0" w:rsidRPr="003562F7">
        <w:rPr>
          <w:rFonts w:cstheme="minorHAnsi"/>
        </w:rPr>
        <w:t>.</w:t>
      </w:r>
    </w:p>
    <w:p w14:paraId="4147AB8C" w14:textId="77777777" w:rsidR="00C66A41" w:rsidRPr="00E14333" w:rsidRDefault="00C66A41" w:rsidP="00E14333">
      <w:pPr>
        <w:pStyle w:val="Nagwek1"/>
      </w:pPr>
      <w:r w:rsidRPr="00E14333">
        <w:t>§ 7</w:t>
      </w:r>
    </w:p>
    <w:p w14:paraId="758CEB3B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1.</w:t>
      </w:r>
      <w:r w:rsidRPr="00E14333">
        <w:rPr>
          <w:rFonts w:cstheme="minorHAnsi"/>
        </w:rPr>
        <w:tab/>
        <w:t xml:space="preserve">Świadczenie usług przez </w:t>
      </w:r>
      <w:r w:rsidR="000468AC" w:rsidRPr="00E14333">
        <w:rPr>
          <w:rFonts w:cstheme="minorHAnsi"/>
        </w:rPr>
        <w:t>Przyjmującego Z</w:t>
      </w:r>
      <w:r w:rsidR="00F42CAA" w:rsidRPr="00E14333">
        <w:rPr>
          <w:rFonts w:cstheme="minorHAnsi"/>
        </w:rPr>
        <w:t>amówienie</w:t>
      </w:r>
      <w:r w:rsidRPr="00E14333">
        <w:rPr>
          <w:rFonts w:cstheme="minorHAnsi"/>
        </w:rPr>
        <w:t xml:space="preserve"> odbywać się będzie przy zastos</w:t>
      </w:r>
      <w:r w:rsidR="00F42CAA" w:rsidRPr="00E14333">
        <w:rPr>
          <w:rFonts w:cstheme="minorHAnsi"/>
        </w:rPr>
        <w:t xml:space="preserve">owaniu sprzętu, aparatury </w:t>
      </w:r>
      <w:r w:rsidRPr="00E14333">
        <w:rPr>
          <w:rFonts w:cstheme="minorHAnsi"/>
        </w:rPr>
        <w:t xml:space="preserve">i materiałów medycznych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. </w:t>
      </w:r>
    </w:p>
    <w:p w14:paraId="3A291A50" w14:textId="5CBCA441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2.</w:t>
      </w:r>
      <w:r w:rsidRPr="00E14333">
        <w:rPr>
          <w:rFonts w:cstheme="minorHAnsi"/>
        </w:rPr>
        <w:tab/>
      </w:r>
      <w:r w:rsidR="003222C6" w:rsidRPr="00E14333">
        <w:rPr>
          <w:rFonts w:cstheme="minorHAnsi"/>
        </w:rPr>
        <w:t xml:space="preserve">Udzielający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 upoważnia </w:t>
      </w:r>
      <w:r w:rsidR="00D756C3" w:rsidRPr="00E14333">
        <w:rPr>
          <w:rFonts w:cstheme="minorHAnsi"/>
        </w:rPr>
        <w:t>Przyjmującego Zamówienie</w:t>
      </w:r>
      <w:r w:rsidRPr="00E14333">
        <w:rPr>
          <w:rFonts w:cstheme="minorHAnsi"/>
        </w:rPr>
        <w:t xml:space="preserve"> do korzystania w trakcie wykonywania przez niego świadczeń zdrowotnych</w:t>
      </w:r>
      <w:r w:rsidR="007022B5">
        <w:rPr>
          <w:rFonts w:cstheme="minorHAnsi"/>
        </w:rPr>
        <w:t xml:space="preserve"> </w:t>
      </w:r>
      <w:r w:rsidRPr="00E14333">
        <w:rPr>
          <w:rFonts w:cstheme="minorHAnsi"/>
        </w:rPr>
        <w:t xml:space="preserve">z obiektów i infrastruktury należącej do </w:t>
      </w:r>
      <w:r w:rsidR="00D756C3" w:rsidRPr="00E14333">
        <w:rPr>
          <w:rFonts w:cstheme="minorHAnsi"/>
        </w:rPr>
        <w:t>Udzielającego Zamówienia</w:t>
      </w:r>
      <w:r w:rsidRPr="00E14333">
        <w:rPr>
          <w:rFonts w:cstheme="minorHAnsi"/>
        </w:rPr>
        <w:t xml:space="preserve">. </w:t>
      </w:r>
    </w:p>
    <w:p w14:paraId="55E34DD9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3.</w:t>
      </w:r>
      <w:r w:rsidRPr="00E14333">
        <w:rPr>
          <w:rFonts w:cstheme="minorHAnsi"/>
        </w:rPr>
        <w:tab/>
      </w:r>
      <w:r w:rsidR="00D756C3" w:rsidRPr="00E14333">
        <w:rPr>
          <w:rFonts w:cstheme="minorHAnsi"/>
        </w:rPr>
        <w:t>Przyjmujący Zamówienie</w:t>
      </w:r>
      <w:r w:rsidRPr="00E14333">
        <w:rPr>
          <w:rFonts w:cstheme="minorHAnsi"/>
        </w:rPr>
        <w:t xml:space="preserve"> nie może bez zgody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 wykorzystywać udostępnionych przez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 pomieszczeń, aparatury medycznej i materiałów medycznych do udzielania innych niż objęte niniejszą umową świadczeń zdrowotnych. </w:t>
      </w:r>
    </w:p>
    <w:p w14:paraId="0C2E4F0F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4.</w:t>
      </w:r>
      <w:r w:rsidRPr="00E14333">
        <w:rPr>
          <w:rFonts w:cstheme="minorHAnsi"/>
        </w:rPr>
        <w:tab/>
      </w:r>
      <w:r w:rsidR="00D756C3" w:rsidRPr="00E14333">
        <w:rPr>
          <w:rFonts w:cstheme="minorHAnsi"/>
        </w:rPr>
        <w:t>Przyjmujący Zamówienie</w:t>
      </w:r>
      <w:r w:rsidRPr="00E14333">
        <w:rPr>
          <w:rFonts w:cstheme="minorHAnsi"/>
        </w:rPr>
        <w:t xml:space="preserve"> zostanie obciążony kosztami zleconych przez niego badań lub usług medycznych nieuzasadnionych w danym przypadku, na podstawie decyzji Dyrektora </w:t>
      </w:r>
      <w:r w:rsidR="002711FD" w:rsidRPr="00E14333">
        <w:rPr>
          <w:rFonts w:cstheme="minorHAnsi"/>
        </w:rPr>
        <w:t xml:space="preserve">Klinicznego </w:t>
      </w:r>
      <w:r w:rsidR="00D756C3" w:rsidRPr="00E14333">
        <w:rPr>
          <w:rFonts w:cstheme="minorHAnsi"/>
        </w:rPr>
        <w:t>Centrum.</w:t>
      </w:r>
    </w:p>
    <w:p w14:paraId="58A3CD7E" w14:textId="77777777" w:rsidR="00C66A41" w:rsidRPr="00591DB2" w:rsidRDefault="00C66A41" w:rsidP="00E14333">
      <w:pPr>
        <w:pStyle w:val="Nagwek1"/>
      </w:pPr>
      <w:r w:rsidRPr="00591DB2">
        <w:t>§ 8</w:t>
      </w:r>
    </w:p>
    <w:p w14:paraId="1F0F4AA5" w14:textId="77777777" w:rsidR="00C66A41" w:rsidRPr="00591DB2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591DB2">
        <w:rPr>
          <w:rFonts w:cstheme="minorHAnsi"/>
        </w:rPr>
        <w:t>1.</w:t>
      </w:r>
      <w:r w:rsidRPr="00591DB2">
        <w:rPr>
          <w:rFonts w:cstheme="minorHAnsi"/>
        </w:rPr>
        <w:tab/>
      </w:r>
      <w:r w:rsidR="00D756C3" w:rsidRPr="00591DB2">
        <w:rPr>
          <w:rFonts w:cstheme="minorHAnsi"/>
        </w:rPr>
        <w:t>Przyjmujący Zamówienie</w:t>
      </w:r>
      <w:r w:rsidRPr="00591DB2">
        <w:rPr>
          <w:rFonts w:cstheme="minorHAnsi"/>
        </w:rPr>
        <w:t xml:space="preserve"> zobowiązany jest do wykonywania świadczeń zdrowotnych we własnej odzieży ochronnej i roboczej, spełniającej wymogi Polskich Norm.</w:t>
      </w:r>
    </w:p>
    <w:p w14:paraId="28AF56B0" w14:textId="102A8B69" w:rsidR="00C66A41" w:rsidRPr="00591DB2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591DB2">
        <w:rPr>
          <w:rFonts w:cstheme="minorHAnsi"/>
        </w:rPr>
        <w:t>2.</w:t>
      </w:r>
      <w:r w:rsidRPr="00591DB2">
        <w:rPr>
          <w:rFonts w:cstheme="minorHAnsi"/>
        </w:rPr>
        <w:tab/>
      </w:r>
      <w:r w:rsidR="00D756C3" w:rsidRPr="00591DB2">
        <w:rPr>
          <w:rFonts w:cstheme="minorHAnsi"/>
        </w:rPr>
        <w:t>Przyjmujący Zamówienie</w:t>
      </w:r>
      <w:r w:rsidRPr="00591DB2">
        <w:rPr>
          <w:rFonts w:cstheme="minorHAnsi"/>
        </w:rPr>
        <w:t xml:space="preserve"> zobowiązany jest posiadać aktualne </w:t>
      </w:r>
      <w:r w:rsidR="00147733" w:rsidRPr="00591DB2">
        <w:rPr>
          <w:rFonts w:cstheme="minorHAnsi"/>
        </w:rPr>
        <w:t xml:space="preserve">zaświadczenie lekarskie uprawniające </w:t>
      </w:r>
      <w:r w:rsidRPr="00591DB2">
        <w:rPr>
          <w:rFonts w:cstheme="minorHAnsi"/>
        </w:rPr>
        <w:t xml:space="preserve">do udzielania świadczeń wynikających z niniejszej umowy. </w:t>
      </w:r>
    </w:p>
    <w:p w14:paraId="559F0647" w14:textId="77777777" w:rsidR="00C66A41" w:rsidRPr="00E14333" w:rsidRDefault="00C66A41" w:rsidP="00E14333">
      <w:pPr>
        <w:pStyle w:val="Nagwek1"/>
      </w:pPr>
      <w:r w:rsidRPr="00E14333">
        <w:t>§ 9</w:t>
      </w:r>
    </w:p>
    <w:p w14:paraId="50C0C45C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1.</w:t>
      </w:r>
      <w:r w:rsidRPr="00E14333">
        <w:rPr>
          <w:rFonts w:cstheme="minorHAnsi"/>
        </w:rPr>
        <w:tab/>
        <w:t xml:space="preserve">O niemożności wykonania umowy w skutek zdarzeń losowych, </w:t>
      </w:r>
      <w:r w:rsidR="00D756C3" w:rsidRPr="00E14333">
        <w:rPr>
          <w:rFonts w:cstheme="minorHAnsi"/>
        </w:rPr>
        <w:t>Przyjmujący Zamówienie</w:t>
      </w:r>
      <w:r w:rsidRPr="00E14333">
        <w:rPr>
          <w:rFonts w:cstheme="minorHAnsi"/>
        </w:rPr>
        <w:t xml:space="preserve"> zobowiązany jest powiadomić niezwłocznie </w:t>
      </w:r>
      <w:r w:rsidR="00D756C3" w:rsidRPr="00E14333">
        <w:rPr>
          <w:rFonts w:cstheme="minorHAnsi"/>
        </w:rPr>
        <w:t>Udziela</w:t>
      </w:r>
      <w:r w:rsidR="003222C6" w:rsidRPr="00E14333">
        <w:rPr>
          <w:rFonts w:cstheme="minorHAnsi"/>
        </w:rPr>
        <w:t>jącego</w:t>
      </w:r>
      <w:r w:rsidR="00D756C3" w:rsidRPr="00E14333">
        <w:rPr>
          <w:rFonts w:cstheme="minorHAnsi"/>
        </w:rPr>
        <w:t xml:space="preserve">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>.</w:t>
      </w:r>
    </w:p>
    <w:p w14:paraId="3BB4111B" w14:textId="30CAFE0E" w:rsidR="00C66A41" w:rsidRPr="00891C2F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2.</w:t>
      </w:r>
      <w:r w:rsidRPr="00E14333">
        <w:rPr>
          <w:rFonts w:cstheme="minorHAnsi"/>
        </w:rPr>
        <w:tab/>
      </w:r>
      <w:r w:rsidR="003562F7">
        <w:rPr>
          <w:rFonts w:cstheme="minorHAnsi"/>
        </w:rPr>
        <w:t>Przyjmujący zamówienie jest zobowiązany do osobistego wykonania umowy.</w:t>
      </w:r>
    </w:p>
    <w:p w14:paraId="73EA2851" w14:textId="77777777" w:rsidR="00C66A41" w:rsidRPr="00E14333" w:rsidRDefault="00C66A41" w:rsidP="00E14333">
      <w:pPr>
        <w:pStyle w:val="Nagwek1"/>
      </w:pPr>
      <w:r w:rsidRPr="00E14333">
        <w:lastRenderedPageBreak/>
        <w:t>§ 10</w:t>
      </w:r>
    </w:p>
    <w:p w14:paraId="79199E96" w14:textId="58972C3C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1.</w:t>
      </w:r>
      <w:r w:rsidRPr="00E14333">
        <w:rPr>
          <w:rFonts w:cstheme="minorHAnsi"/>
        </w:rPr>
        <w:tab/>
      </w:r>
      <w:r w:rsidR="00D756C3" w:rsidRPr="00E14333">
        <w:rPr>
          <w:rFonts w:cstheme="minorHAnsi"/>
        </w:rPr>
        <w:t>Przyjmujący Zamówienie</w:t>
      </w:r>
      <w:r w:rsidRPr="00E14333">
        <w:rPr>
          <w:rFonts w:cstheme="minorHAnsi"/>
        </w:rPr>
        <w:t xml:space="preserve"> zobowiązany jest poddać się kontroli </w:t>
      </w:r>
      <w:r w:rsidR="003222C6" w:rsidRPr="00E14333">
        <w:rPr>
          <w:rFonts w:cstheme="minorHAnsi"/>
        </w:rPr>
        <w:t>Udzielające</w:t>
      </w:r>
      <w:r w:rsidR="00F42C3E">
        <w:rPr>
          <w:rFonts w:cstheme="minorHAnsi"/>
        </w:rPr>
        <w:t>go</w:t>
      </w:r>
      <w:r w:rsidR="003222C6" w:rsidRPr="00E14333">
        <w:rPr>
          <w:rFonts w:cstheme="minorHAnsi"/>
        </w:rPr>
        <w:t xml:space="preserve">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, w tym również kontroli przeprowadzonej przez osoby upoważnione przez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>.</w:t>
      </w:r>
    </w:p>
    <w:p w14:paraId="66E5E7BC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2.</w:t>
      </w:r>
      <w:r w:rsidRPr="00E14333">
        <w:rPr>
          <w:rFonts w:cstheme="minorHAnsi"/>
        </w:rPr>
        <w:tab/>
        <w:t>Kontrola obejmuje wykonanie umowy, w szczególności:</w:t>
      </w:r>
    </w:p>
    <w:p w14:paraId="1CF81242" w14:textId="77777777" w:rsidR="00C66A41" w:rsidRPr="00E14333" w:rsidRDefault="00C66A41" w:rsidP="007022B5">
      <w:pPr>
        <w:pStyle w:val="Akapitzlist"/>
        <w:numPr>
          <w:ilvl w:val="0"/>
          <w:numId w:val="3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w zakresie oceny merytorycznej udzielanych świadczeń zdrowotnych, </w:t>
      </w:r>
    </w:p>
    <w:p w14:paraId="73E12439" w14:textId="77777777" w:rsidR="00C66A41" w:rsidRPr="00E14333" w:rsidRDefault="00C66A41" w:rsidP="007022B5">
      <w:pPr>
        <w:pStyle w:val="Akapitzlist"/>
        <w:numPr>
          <w:ilvl w:val="0"/>
          <w:numId w:val="3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sposobu udzielania świadczeń zdrowotnych, </w:t>
      </w:r>
    </w:p>
    <w:p w14:paraId="1F378C08" w14:textId="77777777" w:rsidR="00C66A41" w:rsidRPr="00E14333" w:rsidRDefault="00C66A41" w:rsidP="007022B5">
      <w:pPr>
        <w:pStyle w:val="Akapitzlist"/>
        <w:numPr>
          <w:ilvl w:val="0"/>
          <w:numId w:val="3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liczby i rodzaju świadczeń zdrowotnych, </w:t>
      </w:r>
    </w:p>
    <w:p w14:paraId="3103C2FC" w14:textId="77777777" w:rsidR="00C66A41" w:rsidRPr="00E14333" w:rsidRDefault="00C66A41" w:rsidP="007022B5">
      <w:pPr>
        <w:pStyle w:val="Akapitzlist"/>
        <w:numPr>
          <w:ilvl w:val="0"/>
          <w:numId w:val="3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prowadzenia wymaganej dokumentacji medycznej, </w:t>
      </w:r>
    </w:p>
    <w:p w14:paraId="785BFA3C" w14:textId="77777777" w:rsidR="00C66A41" w:rsidRPr="00E14333" w:rsidRDefault="00C66A41" w:rsidP="007022B5">
      <w:pPr>
        <w:pStyle w:val="Akapitzlist"/>
        <w:numPr>
          <w:ilvl w:val="0"/>
          <w:numId w:val="3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prowadzenia wymaganej sprawozdawczości, </w:t>
      </w:r>
    </w:p>
    <w:p w14:paraId="7B9BD4F1" w14:textId="77777777" w:rsidR="00C66A41" w:rsidRDefault="00C66A41" w:rsidP="007022B5">
      <w:pPr>
        <w:pStyle w:val="Akapitzlist"/>
        <w:numPr>
          <w:ilvl w:val="0"/>
          <w:numId w:val="35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terminowej realizacji zleceń pokontrolnych. </w:t>
      </w:r>
    </w:p>
    <w:p w14:paraId="09E5099B" w14:textId="77777777" w:rsidR="00C66A41" w:rsidRPr="00E14333" w:rsidRDefault="00C66A41" w:rsidP="00E14333">
      <w:pPr>
        <w:pStyle w:val="Nagwek1"/>
      </w:pPr>
      <w:r w:rsidRPr="00E14333">
        <w:t>§ 11</w:t>
      </w:r>
    </w:p>
    <w:p w14:paraId="32AE42BF" w14:textId="3B082936" w:rsidR="00C66A41" w:rsidRPr="00E14333" w:rsidRDefault="00153F64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1.</w:t>
      </w:r>
      <w:r w:rsidRPr="00E14333">
        <w:rPr>
          <w:rFonts w:cstheme="minorHAnsi"/>
        </w:rPr>
        <w:tab/>
        <w:t>Przyjmujący Zamówienie</w:t>
      </w:r>
      <w:r w:rsidR="00C66A41" w:rsidRPr="00E14333">
        <w:rPr>
          <w:rFonts w:cstheme="minorHAnsi"/>
        </w:rPr>
        <w:t xml:space="preserve"> zobowiązany jest do prowadzenia dokumentacji medycznej</w:t>
      </w:r>
      <w:r w:rsidR="007022B5">
        <w:rPr>
          <w:rFonts w:cstheme="minorHAnsi"/>
        </w:rPr>
        <w:t xml:space="preserve"> </w:t>
      </w:r>
      <w:r w:rsidR="00C66A41" w:rsidRPr="00E14333">
        <w:rPr>
          <w:rFonts w:cstheme="minorHAnsi"/>
        </w:rPr>
        <w:t xml:space="preserve">w systemach informatycznych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="00995AB0">
        <w:rPr>
          <w:rFonts w:cstheme="minorHAnsi"/>
        </w:rPr>
        <w:t xml:space="preserve"> oraz</w:t>
      </w:r>
      <w:r w:rsidR="00C66A41" w:rsidRPr="00E14333">
        <w:rPr>
          <w:rFonts w:cstheme="minorHAnsi"/>
        </w:rPr>
        <w:t xml:space="preserve"> na obowiązujących drukach, zgodnie z obowiązującymi przepisami, zarówno co do sposobu, jak i jej zakresu. </w:t>
      </w:r>
    </w:p>
    <w:p w14:paraId="62435F25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2.</w:t>
      </w:r>
      <w:r w:rsidRPr="00E14333">
        <w:rPr>
          <w:rFonts w:cstheme="minorHAnsi"/>
        </w:rPr>
        <w:tab/>
        <w:t xml:space="preserve">W szczególności </w:t>
      </w:r>
      <w:r w:rsidR="003222C6" w:rsidRPr="00E14333">
        <w:rPr>
          <w:rFonts w:cstheme="minorHAnsi"/>
        </w:rPr>
        <w:t>Przyjmujący Zamówienie</w:t>
      </w:r>
      <w:r w:rsidRPr="00E14333">
        <w:rPr>
          <w:rFonts w:cstheme="minorHAnsi"/>
        </w:rPr>
        <w:t xml:space="preserve"> jest zobowiązany do: </w:t>
      </w:r>
    </w:p>
    <w:p w14:paraId="4DA5EC67" w14:textId="77777777" w:rsidR="00C66A41" w:rsidRPr="00E14333" w:rsidRDefault="00C66A41" w:rsidP="007022B5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dbania o sprzęt medyczny i mienie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, </w:t>
      </w:r>
    </w:p>
    <w:p w14:paraId="716AFCB6" w14:textId="77777777" w:rsidR="00C66A41" w:rsidRPr="00E14333" w:rsidRDefault="00C66A41" w:rsidP="007022B5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zachowania tajemnicy lekarskiej oraz tajemnicy służbowej, w tym dotyczącej treści niniejszej umowy,  </w:t>
      </w:r>
    </w:p>
    <w:p w14:paraId="306DD565" w14:textId="77777777" w:rsidR="00C66A41" w:rsidRPr="00E14333" w:rsidRDefault="00C66A41" w:rsidP="007022B5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współpracy z personelem medycznym i pracownikami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, </w:t>
      </w:r>
    </w:p>
    <w:p w14:paraId="00A0402A" w14:textId="4177D4AC" w:rsidR="00C66A41" w:rsidRPr="00E14333" w:rsidRDefault="00C66A41" w:rsidP="007022B5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cstheme="minorHAnsi"/>
        </w:rPr>
      </w:pPr>
      <w:r w:rsidRPr="00E14333">
        <w:rPr>
          <w:rFonts w:cstheme="minorHAnsi"/>
        </w:rPr>
        <w:t xml:space="preserve">prowadzenia sprawozdawczości </w:t>
      </w:r>
      <w:r w:rsidR="00967BB1">
        <w:rPr>
          <w:rFonts w:cstheme="minorHAnsi"/>
        </w:rPr>
        <w:t xml:space="preserve">statystycznej </w:t>
      </w:r>
      <w:r w:rsidRPr="00E14333">
        <w:rPr>
          <w:rFonts w:cstheme="minorHAnsi"/>
        </w:rPr>
        <w:t xml:space="preserve">na potrzeby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 i Narodowego Funduszu Zdrowia, </w:t>
      </w:r>
    </w:p>
    <w:p w14:paraId="1A6E1DC7" w14:textId="5F494F4D" w:rsidR="00995AB0" w:rsidRPr="00555111" w:rsidRDefault="00995AB0" w:rsidP="00995AB0">
      <w:pPr>
        <w:numPr>
          <w:ilvl w:val="0"/>
          <w:numId w:val="36"/>
        </w:numPr>
        <w:spacing w:after="0"/>
        <w:contextualSpacing/>
        <w:jc w:val="both"/>
        <w:rPr>
          <w:color w:val="00000A"/>
        </w:rPr>
      </w:pPr>
      <w:r>
        <w:t>przestrzegania praw pacjenta określonych ustawą z dnia 6 listopada 2008 r. o prawach pacjenta i</w:t>
      </w:r>
      <w:r w:rsidR="006843CD">
        <w:t> </w:t>
      </w:r>
      <w:r>
        <w:t>Rzeczniku Praw Pacjenta.</w:t>
      </w:r>
    </w:p>
    <w:p w14:paraId="0C9E8B47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3.</w:t>
      </w:r>
      <w:r w:rsidRPr="00E14333">
        <w:rPr>
          <w:rFonts w:cstheme="minorHAnsi"/>
        </w:rPr>
        <w:tab/>
        <w:t xml:space="preserve">Obowiązujące w </w:t>
      </w:r>
      <w:r w:rsidR="006033DA" w:rsidRPr="00E14333">
        <w:rPr>
          <w:rFonts w:cstheme="minorHAnsi"/>
        </w:rPr>
        <w:t xml:space="preserve">Klinicznym </w:t>
      </w:r>
      <w:r w:rsidRPr="00E14333">
        <w:rPr>
          <w:rFonts w:cstheme="minorHAnsi"/>
        </w:rPr>
        <w:t xml:space="preserve">Centrum druki i formularze zapewni </w:t>
      </w:r>
      <w:r w:rsidR="003222C6" w:rsidRPr="00E14333">
        <w:rPr>
          <w:rFonts w:cstheme="minorHAnsi"/>
        </w:rPr>
        <w:t xml:space="preserve">Przyjmującemu Zamówienie Udzielający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. </w:t>
      </w:r>
    </w:p>
    <w:p w14:paraId="3951D632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4.</w:t>
      </w:r>
      <w:r w:rsidRPr="00E14333">
        <w:rPr>
          <w:rFonts w:cstheme="minorHAnsi"/>
        </w:rPr>
        <w:tab/>
      </w:r>
      <w:r w:rsidR="003222C6" w:rsidRPr="00E14333">
        <w:rPr>
          <w:rFonts w:cstheme="minorHAnsi"/>
        </w:rPr>
        <w:t>Przyjmujący Z</w:t>
      </w:r>
      <w:r w:rsidR="00153F64" w:rsidRPr="00E14333">
        <w:rPr>
          <w:rFonts w:cstheme="minorHAnsi"/>
        </w:rPr>
        <w:t>amówienie</w:t>
      </w:r>
      <w:r w:rsidRPr="00E14333">
        <w:rPr>
          <w:rFonts w:cstheme="minorHAnsi"/>
        </w:rPr>
        <w:t xml:space="preserve"> zobowiązuje się do prowadzenia sprawozdawczości statystycznej na zasadach obowiązujących w publicznych zakładach opieki zdrowotnej. </w:t>
      </w:r>
    </w:p>
    <w:p w14:paraId="0A7B502A" w14:textId="77777777" w:rsidR="00C66A41" w:rsidRPr="00E14333" w:rsidRDefault="00C66A41" w:rsidP="00E14333">
      <w:pPr>
        <w:pStyle w:val="Nagwek1"/>
      </w:pPr>
      <w:r w:rsidRPr="00E14333">
        <w:t>§ 12</w:t>
      </w:r>
    </w:p>
    <w:p w14:paraId="37BF02BF" w14:textId="3863E582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1.</w:t>
      </w:r>
      <w:r w:rsidRPr="00E14333">
        <w:rPr>
          <w:rFonts w:cstheme="minorHAnsi"/>
        </w:rPr>
        <w:tab/>
      </w:r>
      <w:r w:rsidR="00153F64" w:rsidRPr="00E14333">
        <w:rPr>
          <w:rFonts w:cstheme="minorHAnsi"/>
        </w:rPr>
        <w:t>Przyjmujący Zamówienie</w:t>
      </w:r>
      <w:r w:rsidRPr="00E14333">
        <w:rPr>
          <w:rFonts w:cstheme="minorHAnsi"/>
        </w:rPr>
        <w:t xml:space="preserve"> ponosi odpowiedzialność w zakresie odpowiedzialności cywilnej, zawodowej i</w:t>
      </w:r>
      <w:r w:rsidR="007022B5">
        <w:rPr>
          <w:rFonts w:cstheme="minorHAnsi"/>
        </w:rPr>
        <w:t> </w:t>
      </w:r>
      <w:r w:rsidRPr="00E14333">
        <w:rPr>
          <w:rFonts w:cstheme="minorHAnsi"/>
        </w:rPr>
        <w:t xml:space="preserve">karnej. </w:t>
      </w:r>
    </w:p>
    <w:p w14:paraId="35D928A9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2.</w:t>
      </w:r>
      <w:r w:rsidRPr="00E14333">
        <w:rPr>
          <w:rFonts w:cstheme="minorHAnsi"/>
        </w:rPr>
        <w:tab/>
      </w:r>
      <w:r w:rsidR="00153F64" w:rsidRPr="00E14333">
        <w:rPr>
          <w:rFonts w:cstheme="minorHAnsi"/>
        </w:rPr>
        <w:t>Przyjmujący Zamówienie</w:t>
      </w:r>
      <w:r w:rsidRPr="00E14333">
        <w:rPr>
          <w:rFonts w:cstheme="minorHAnsi"/>
        </w:rPr>
        <w:t xml:space="preserve"> zobowiązany jest do zawarcia umowy ubezpieczenia od odpowiedzialności cywilnej, zgodnie z obowiązującymi przepisami. </w:t>
      </w:r>
    </w:p>
    <w:p w14:paraId="66F9BBFA" w14:textId="77777777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3.</w:t>
      </w:r>
      <w:r w:rsidRPr="00E14333">
        <w:rPr>
          <w:rFonts w:cstheme="minorHAnsi"/>
        </w:rPr>
        <w:tab/>
      </w:r>
      <w:r w:rsidR="00153F64" w:rsidRPr="00E14333">
        <w:rPr>
          <w:rFonts w:cstheme="minorHAnsi"/>
        </w:rPr>
        <w:t>Przyjmujący Zamówienie</w:t>
      </w:r>
      <w:r w:rsidRPr="00E14333">
        <w:rPr>
          <w:rFonts w:cstheme="minorHAnsi"/>
        </w:rPr>
        <w:t xml:space="preserve"> zobowiązany jest do kontynuowania ubezpieczenia, o którym mowa w ust. 2 przez cały okres obowiązywania umowy. </w:t>
      </w:r>
    </w:p>
    <w:p w14:paraId="15AD44D5" w14:textId="23C23B1F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4.</w:t>
      </w:r>
      <w:r w:rsidRPr="00E14333">
        <w:rPr>
          <w:rFonts w:cstheme="minorHAnsi"/>
        </w:rPr>
        <w:tab/>
        <w:t xml:space="preserve">Kopia aktualnej polisy ubezpieczeniowej stanowi załącznik </w:t>
      </w:r>
      <w:r w:rsidR="0061415D">
        <w:rPr>
          <w:rFonts w:cstheme="minorHAnsi"/>
        </w:rPr>
        <w:t xml:space="preserve">nr 2 </w:t>
      </w:r>
      <w:r w:rsidRPr="00E14333">
        <w:rPr>
          <w:rFonts w:cstheme="minorHAnsi"/>
        </w:rPr>
        <w:t xml:space="preserve">do </w:t>
      </w:r>
      <w:r w:rsidR="00196C39">
        <w:rPr>
          <w:rFonts w:cstheme="minorHAnsi"/>
        </w:rPr>
        <w:t>umowy</w:t>
      </w:r>
      <w:r w:rsidRPr="00E14333">
        <w:rPr>
          <w:rFonts w:cstheme="minorHAnsi"/>
        </w:rPr>
        <w:t xml:space="preserve">. </w:t>
      </w:r>
    </w:p>
    <w:p w14:paraId="33365F25" w14:textId="0F80C5F2" w:rsidR="00C66A41" w:rsidRPr="00E14333" w:rsidRDefault="00C66A41" w:rsidP="007022B5">
      <w:p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lastRenderedPageBreak/>
        <w:t>5.</w:t>
      </w:r>
      <w:r w:rsidRPr="00E14333">
        <w:rPr>
          <w:rFonts w:cstheme="minorHAnsi"/>
        </w:rPr>
        <w:tab/>
        <w:t>Zgodnie z zasadami określonymi w ustawie z 15.04.20</w:t>
      </w:r>
      <w:r w:rsidR="009336DC" w:rsidRPr="00E14333">
        <w:rPr>
          <w:rFonts w:cstheme="minorHAnsi"/>
        </w:rPr>
        <w:t>11 r. o działalności leczniczej</w:t>
      </w:r>
      <w:r w:rsidR="00D54E41">
        <w:rPr>
          <w:rFonts w:cstheme="minorHAnsi"/>
        </w:rPr>
        <w:t xml:space="preserve">, </w:t>
      </w:r>
      <w:r w:rsidR="003222C6" w:rsidRPr="00E14333">
        <w:rPr>
          <w:rFonts w:cstheme="minorHAnsi"/>
        </w:rPr>
        <w:t xml:space="preserve">Udzielający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 xml:space="preserve"> i</w:t>
      </w:r>
      <w:r w:rsidR="00D54E41">
        <w:rPr>
          <w:rFonts w:cstheme="minorHAnsi"/>
        </w:rPr>
        <w:t> </w:t>
      </w:r>
      <w:r w:rsidR="003C6FA7" w:rsidRPr="00E14333">
        <w:rPr>
          <w:rFonts w:cstheme="minorHAnsi"/>
        </w:rPr>
        <w:t>Przyjmujący Zamówienie</w:t>
      </w:r>
      <w:r w:rsidRPr="00E14333">
        <w:rPr>
          <w:rFonts w:cstheme="minorHAnsi"/>
        </w:rPr>
        <w:t xml:space="preserve"> ponoszą solidarną odpowiedzialność za wyrządzoną szkodę przy udzielaniu świadczeń. </w:t>
      </w:r>
    </w:p>
    <w:p w14:paraId="64281FE4" w14:textId="77777777" w:rsidR="00C66A41" w:rsidRPr="00E14333" w:rsidRDefault="00C66A41" w:rsidP="00E14333">
      <w:pPr>
        <w:pStyle w:val="Nagwek1"/>
      </w:pPr>
      <w:r w:rsidRPr="00E14333">
        <w:t>§ 13</w:t>
      </w:r>
    </w:p>
    <w:p w14:paraId="725C5321" w14:textId="48F9A29B" w:rsidR="00C66A41" w:rsidRPr="0038012E" w:rsidRDefault="00C66A41" w:rsidP="00E14333">
      <w:pPr>
        <w:pStyle w:val="Akapitzlist"/>
        <w:numPr>
          <w:ilvl w:val="0"/>
          <w:numId w:val="6"/>
        </w:numPr>
        <w:spacing w:after="0" w:line="360" w:lineRule="auto"/>
        <w:ind w:left="284" w:hanging="284"/>
        <w:rPr>
          <w:rFonts w:cstheme="minorHAnsi"/>
        </w:rPr>
      </w:pPr>
      <w:r w:rsidRPr="00E14333">
        <w:rPr>
          <w:rFonts w:cstheme="minorHAnsi"/>
        </w:rPr>
        <w:t>Niniejsza umowa zost</w:t>
      </w:r>
      <w:r w:rsidR="003222C6" w:rsidRPr="00E14333">
        <w:rPr>
          <w:rFonts w:cstheme="minorHAnsi"/>
        </w:rPr>
        <w:t xml:space="preserve">aje zawarta na czas określony: </w:t>
      </w:r>
      <w:r w:rsidR="004D2AEA" w:rsidRPr="00E14333">
        <w:rPr>
          <w:rFonts w:cstheme="minorHAnsi"/>
          <w:b/>
        </w:rPr>
        <w:t xml:space="preserve">od </w:t>
      </w:r>
      <w:r w:rsidR="0038012E">
        <w:rPr>
          <w:rFonts w:cstheme="minorHAnsi"/>
          <w:b/>
        </w:rPr>
        <w:t xml:space="preserve">dnia </w:t>
      </w:r>
      <w:bookmarkStart w:id="0" w:name="_GoBack"/>
      <w:r w:rsidR="006843CD">
        <w:rPr>
          <w:rFonts w:cstheme="minorHAnsi"/>
          <w:b/>
        </w:rPr>
        <w:t>….</w:t>
      </w:r>
      <w:bookmarkEnd w:id="0"/>
      <w:r w:rsidR="006843CD">
        <w:rPr>
          <w:rFonts w:cstheme="minorHAnsi"/>
          <w:b/>
        </w:rPr>
        <w:t>.</w:t>
      </w:r>
      <w:r w:rsidR="00F01C93">
        <w:rPr>
          <w:rFonts w:cstheme="minorHAnsi"/>
          <w:b/>
        </w:rPr>
        <w:t>.202</w:t>
      </w:r>
      <w:r w:rsidR="006843CD">
        <w:rPr>
          <w:rFonts w:cstheme="minorHAnsi"/>
          <w:b/>
        </w:rPr>
        <w:t>6</w:t>
      </w:r>
      <w:r w:rsidR="00F01C93">
        <w:rPr>
          <w:rFonts w:cstheme="minorHAnsi"/>
          <w:b/>
        </w:rPr>
        <w:t xml:space="preserve"> </w:t>
      </w:r>
      <w:r w:rsidRPr="00E14333">
        <w:rPr>
          <w:rFonts w:cstheme="minorHAnsi"/>
          <w:b/>
        </w:rPr>
        <w:t xml:space="preserve">r. do </w:t>
      </w:r>
      <w:r w:rsidR="006A5377" w:rsidRPr="00E14333">
        <w:rPr>
          <w:rFonts w:cstheme="minorHAnsi"/>
          <w:b/>
        </w:rPr>
        <w:t>31.12</w:t>
      </w:r>
      <w:r w:rsidR="00C8482D" w:rsidRPr="00E14333">
        <w:rPr>
          <w:rFonts w:cstheme="minorHAnsi"/>
          <w:b/>
        </w:rPr>
        <w:t>.202</w:t>
      </w:r>
      <w:r w:rsidR="006843CD">
        <w:rPr>
          <w:rFonts w:cstheme="minorHAnsi"/>
          <w:b/>
        </w:rPr>
        <w:t>6</w:t>
      </w:r>
      <w:r w:rsidR="007022B5">
        <w:rPr>
          <w:rFonts w:cstheme="minorHAnsi"/>
          <w:b/>
        </w:rPr>
        <w:t xml:space="preserve"> </w:t>
      </w:r>
      <w:r w:rsidR="00C8482D" w:rsidRPr="00E14333">
        <w:rPr>
          <w:rFonts w:cstheme="minorHAnsi"/>
          <w:b/>
        </w:rPr>
        <w:t>r</w:t>
      </w:r>
      <w:r w:rsidRPr="00E14333">
        <w:rPr>
          <w:rFonts w:cstheme="minorHAnsi"/>
          <w:b/>
        </w:rPr>
        <w:t>.</w:t>
      </w:r>
    </w:p>
    <w:p w14:paraId="5C28F25A" w14:textId="77777777" w:rsidR="0038012E" w:rsidRPr="0038012E" w:rsidRDefault="0038012E" w:rsidP="0038012E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38012E">
        <w:rPr>
          <w:rFonts w:ascii="Calibri" w:hAnsi="Calibri"/>
          <w:bCs/>
        </w:rPr>
        <w:t>Udzielający zamówienia dopuszcza możliwość przedłużenia terminu realizacji umowy w przypadku niewykorzystania ogólnej wartości przedmiotu umowy.</w:t>
      </w:r>
    </w:p>
    <w:p w14:paraId="29E64688" w14:textId="77777777" w:rsidR="0038012E" w:rsidRPr="0038012E" w:rsidRDefault="0038012E" w:rsidP="0038012E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38012E">
        <w:rPr>
          <w:rFonts w:ascii="Calibri" w:hAnsi="Calibri"/>
          <w:kern w:val="144"/>
        </w:rPr>
        <w:t xml:space="preserve">Dopuszcza się możliwość zmian ilości wykonywanych badań w poszczególnych zakresach określonych w załączniku nr 1 do niniejszej umowy przy zachowaniu ogólnej wartości umowy. </w:t>
      </w:r>
      <w:r w:rsidRPr="0038012E">
        <w:rPr>
          <w:rFonts w:ascii="Calibri" w:hAnsi="Calibri"/>
          <w:bCs/>
        </w:rPr>
        <w:t>Powyższa zmiana nie wymaga aneksu do umowy.</w:t>
      </w:r>
    </w:p>
    <w:p w14:paraId="5AEE0901" w14:textId="77777777" w:rsidR="00C66A41" w:rsidRPr="00E14333" w:rsidRDefault="00C66A41" w:rsidP="00E14333">
      <w:pPr>
        <w:pStyle w:val="Akapitzlist"/>
        <w:widowControl w:val="0"/>
        <w:numPr>
          <w:ilvl w:val="0"/>
          <w:numId w:val="6"/>
        </w:numPr>
        <w:spacing w:after="0" w:line="360" w:lineRule="auto"/>
        <w:ind w:left="284" w:hanging="284"/>
        <w:jc w:val="both"/>
        <w:rPr>
          <w:rFonts w:eastAsia="Times New Roman" w:cstheme="minorHAnsi"/>
          <w:kern w:val="144"/>
        </w:rPr>
      </w:pPr>
      <w:r w:rsidRPr="0038012E">
        <w:rPr>
          <w:rFonts w:eastAsia="Times New Roman" w:cstheme="minorHAnsi"/>
          <w:kern w:val="144"/>
        </w:rPr>
        <w:t>Umowa niniejsza ulega</w:t>
      </w:r>
      <w:r w:rsidRPr="00E14333">
        <w:rPr>
          <w:rFonts w:eastAsia="Times New Roman" w:cstheme="minorHAnsi"/>
          <w:kern w:val="144"/>
        </w:rPr>
        <w:t xml:space="preserve"> rozwiązaniu:</w:t>
      </w:r>
    </w:p>
    <w:p w14:paraId="78DC5A7B" w14:textId="77777777" w:rsidR="00C66A41" w:rsidRPr="00E14333" w:rsidRDefault="00C66A41" w:rsidP="007022B5">
      <w:pPr>
        <w:pStyle w:val="Akapitzlist"/>
        <w:widowControl w:val="0"/>
        <w:numPr>
          <w:ilvl w:val="0"/>
          <w:numId w:val="37"/>
        </w:numPr>
        <w:spacing w:after="0" w:line="360" w:lineRule="auto"/>
        <w:ind w:left="567" w:hanging="283"/>
        <w:jc w:val="both"/>
        <w:rPr>
          <w:rFonts w:eastAsia="Times New Roman" w:cstheme="minorHAnsi"/>
          <w:kern w:val="144"/>
        </w:rPr>
      </w:pPr>
      <w:r w:rsidRPr="00E14333">
        <w:rPr>
          <w:rFonts w:eastAsia="Times New Roman" w:cstheme="minorHAnsi"/>
          <w:kern w:val="144"/>
        </w:rPr>
        <w:t>z upływem terminu określonego w ust. 1,</w:t>
      </w:r>
    </w:p>
    <w:p w14:paraId="388808D6" w14:textId="77777777" w:rsidR="00C66A41" w:rsidRPr="00E14333" w:rsidRDefault="00C66A41" w:rsidP="007022B5">
      <w:pPr>
        <w:pStyle w:val="Akapitzlist"/>
        <w:widowControl w:val="0"/>
        <w:numPr>
          <w:ilvl w:val="0"/>
          <w:numId w:val="37"/>
        </w:numPr>
        <w:spacing w:after="0" w:line="360" w:lineRule="auto"/>
        <w:ind w:left="567" w:hanging="283"/>
        <w:jc w:val="both"/>
        <w:rPr>
          <w:rFonts w:eastAsia="Times New Roman" w:cstheme="minorHAnsi"/>
          <w:kern w:val="144"/>
        </w:rPr>
      </w:pPr>
      <w:r w:rsidRPr="00E14333">
        <w:rPr>
          <w:rFonts w:eastAsia="Times New Roman" w:cstheme="minorHAnsi"/>
          <w:kern w:val="144"/>
        </w:rPr>
        <w:t xml:space="preserve">z dniem zakończenia udzielania świadczeń będących przedmiotem umowy przez </w:t>
      </w:r>
      <w:r w:rsidR="003C6FA7" w:rsidRPr="00E14333">
        <w:rPr>
          <w:rFonts w:eastAsia="Times New Roman" w:cstheme="minorHAnsi"/>
          <w:kern w:val="144"/>
        </w:rPr>
        <w:t xml:space="preserve">Przyjmującego </w:t>
      </w:r>
      <w:r w:rsidR="001E2374" w:rsidRPr="00E14333">
        <w:rPr>
          <w:rFonts w:eastAsia="Times New Roman" w:cstheme="minorHAnsi"/>
          <w:kern w:val="144"/>
        </w:rPr>
        <w:t>Zamówienie</w:t>
      </w:r>
      <w:r w:rsidRPr="00E14333">
        <w:rPr>
          <w:rFonts w:eastAsia="Times New Roman" w:cstheme="minorHAnsi"/>
          <w:kern w:val="144"/>
        </w:rPr>
        <w:t>,</w:t>
      </w:r>
    </w:p>
    <w:p w14:paraId="55C7BFCD" w14:textId="13B0FAFD" w:rsidR="00C66A41" w:rsidRPr="00E14333" w:rsidRDefault="00C66A41" w:rsidP="007022B5">
      <w:pPr>
        <w:pStyle w:val="Akapitzlist"/>
        <w:widowControl w:val="0"/>
        <w:numPr>
          <w:ilvl w:val="0"/>
          <w:numId w:val="37"/>
        </w:numPr>
        <w:spacing w:after="0" w:line="360" w:lineRule="auto"/>
        <w:ind w:left="567" w:hanging="283"/>
        <w:jc w:val="both"/>
        <w:rPr>
          <w:rFonts w:eastAsia="Times New Roman" w:cstheme="minorHAnsi"/>
          <w:kern w:val="144"/>
        </w:rPr>
      </w:pPr>
      <w:r w:rsidRPr="00E14333">
        <w:rPr>
          <w:rFonts w:eastAsia="Times New Roman" w:cstheme="minorHAnsi"/>
          <w:kern w:val="144"/>
        </w:rPr>
        <w:t xml:space="preserve">w wyniku oświadczenia przez </w:t>
      </w:r>
      <w:r w:rsidRPr="00E14333">
        <w:rPr>
          <w:rFonts w:eastAsia="Times New Roman" w:cstheme="minorHAnsi"/>
          <w:bCs/>
          <w:kern w:val="144"/>
        </w:rPr>
        <w:t>którąkolwiek</w:t>
      </w:r>
      <w:r w:rsidRPr="00E14333">
        <w:rPr>
          <w:rFonts w:eastAsia="Times New Roman" w:cstheme="minorHAnsi"/>
          <w:b/>
          <w:bCs/>
          <w:kern w:val="144"/>
        </w:rPr>
        <w:t xml:space="preserve"> </w:t>
      </w:r>
      <w:r w:rsidRPr="00E14333">
        <w:rPr>
          <w:rFonts w:eastAsia="Times New Roman" w:cstheme="minorHAnsi"/>
          <w:kern w:val="144"/>
        </w:rPr>
        <w:t>ze stron z zachowaniem jednomiesięcznego okresu wypowiedzenia na koniec miesiąca kalendarzowego,</w:t>
      </w:r>
    </w:p>
    <w:p w14:paraId="6B15EEF1" w14:textId="2BDFDE44" w:rsidR="00C66A41" w:rsidRPr="00E14333" w:rsidRDefault="00C66A41" w:rsidP="007022B5">
      <w:pPr>
        <w:pStyle w:val="Akapitzlist"/>
        <w:widowControl w:val="0"/>
        <w:numPr>
          <w:ilvl w:val="0"/>
          <w:numId w:val="37"/>
        </w:numPr>
        <w:spacing w:after="0" w:line="360" w:lineRule="auto"/>
        <w:ind w:left="567" w:hanging="283"/>
        <w:jc w:val="both"/>
        <w:rPr>
          <w:rFonts w:eastAsia="Times New Roman" w:cstheme="minorHAnsi"/>
          <w:kern w:val="144"/>
        </w:rPr>
      </w:pPr>
      <w:r w:rsidRPr="00E14333">
        <w:rPr>
          <w:rFonts w:eastAsia="Times New Roman" w:cstheme="minorHAnsi"/>
          <w:kern w:val="144"/>
        </w:rPr>
        <w:t>wskutek oświadczenia jednej ze stron, bez zachowania okresu wypowiedzenia, w przypadku</w:t>
      </w:r>
      <w:r w:rsidR="006843CD">
        <w:rPr>
          <w:rFonts w:eastAsia="Times New Roman" w:cstheme="minorHAnsi"/>
          <w:kern w:val="144"/>
        </w:rPr>
        <w:t>,</w:t>
      </w:r>
      <w:r w:rsidRPr="00E14333">
        <w:rPr>
          <w:rFonts w:eastAsia="Times New Roman" w:cstheme="minorHAnsi"/>
          <w:kern w:val="144"/>
        </w:rPr>
        <w:t xml:space="preserve"> gdy druga strona rażąco narusza istotne postanowienia umowy. </w:t>
      </w:r>
    </w:p>
    <w:p w14:paraId="437C7ABA" w14:textId="465E94E5" w:rsidR="00C66A41" w:rsidRPr="00E14333" w:rsidRDefault="003C6FA7" w:rsidP="00E14333">
      <w:pPr>
        <w:widowControl w:val="0"/>
        <w:numPr>
          <w:ilvl w:val="0"/>
          <w:numId w:val="6"/>
        </w:numPr>
        <w:tabs>
          <w:tab w:val="num" w:pos="360"/>
        </w:tabs>
        <w:suppressAutoHyphens/>
        <w:spacing w:after="0" w:line="360" w:lineRule="auto"/>
        <w:ind w:left="284" w:hanging="284"/>
        <w:jc w:val="both"/>
        <w:rPr>
          <w:rFonts w:eastAsia="Times New Roman" w:cstheme="minorHAnsi"/>
          <w:bCs/>
          <w:lang w:eastAsia="pl-PL"/>
        </w:rPr>
      </w:pPr>
      <w:r w:rsidRPr="00E14333">
        <w:rPr>
          <w:rFonts w:cstheme="minorHAnsi"/>
        </w:rPr>
        <w:t xml:space="preserve">Udzielający </w:t>
      </w:r>
      <w:r w:rsidR="001E2374" w:rsidRPr="00E14333">
        <w:rPr>
          <w:rFonts w:cstheme="minorHAnsi"/>
        </w:rPr>
        <w:t>Zamówienia</w:t>
      </w:r>
      <w:r w:rsidR="00C66A41" w:rsidRPr="00E14333">
        <w:rPr>
          <w:rFonts w:eastAsia="Times New Roman" w:cstheme="minorHAnsi"/>
          <w:bCs/>
          <w:lang w:eastAsia="pl-PL"/>
        </w:rPr>
        <w:t xml:space="preserve"> uprawniony jest do rozwiązania umowy bez wypowiedzenia ze skutkiem natychmiastowym, jeśli </w:t>
      </w:r>
      <w:r w:rsidRPr="00E14333">
        <w:rPr>
          <w:rFonts w:eastAsia="Times New Roman" w:cstheme="minorHAnsi"/>
          <w:bCs/>
          <w:lang w:eastAsia="pl-PL"/>
        </w:rPr>
        <w:t>Przyjmujący Zamówienie</w:t>
      </w:r>
      <w:r w:rsidR="00C66A41" w:rsidRPr="00E14333">
        <w:rPr>
          <w:rFonts w:eastAsia="Times New Roman" w:cstheme="minorHAnsi"/>
          <w:bCs/>
          <w:lang w:eastAsia="pl-PL"/>
        </w:rPr>
        <w:t xml:space="preserve"> rażąco naru</w:t>
      </w:r>
      <w:r w:rsidRPr="00E14333">
        <w:rPr>
          <w:rFonts w:eastAsia="Times New Roman" w:cstheme="minorHAnsi"/>
          <w:bCs/>
          <w:lang w:eastAsia="pl-PL"/>
        </w:rPr>
        <w:t>sza istotne postanowienia umowy</w:t>
      </w:r>
      <w:r w:rsidR="007022B5">
        <w:rPr>
          <w:rFonts w:eastAsia="Times New Roman" w:cstheme="minorHAnsi"/>
          <w:bCs/>
          <w:lang w:eastAsia="pl-PL"/>
        </w:rPr>
        <w:t xml:space="preserve"> </w:t>
      </w:r>
      <w:r w:rsidR="00C66A41" w:rsidRPr="00E14333">
        <w:rPr>
          <w:rFonts w:eastAsia="Times New Roman" w:cstheme="minorHAnsi"/>
          <w:bCs/>
          <w:lang w:eastAsia="pl-PL"/>
        </w:rPr>
        <w:t>w</w:t>
      </w:r>
      <w:r w:rsidR="007022B5">
        <w:rPr>
          <w:rFonts w:eastAsia="Times New Roman" w:cstheme="minorHAnsi"/>
          <w:bCs/>
          <w:lang w:eastAsia="pl-PL"/>
        </w:rPr>
        <w:t> </w:t>
      </w:r>
      <w:r w:rsidR="00C66A41" w:rsidRPr="00E14333">
        <w:rPr>
          <w:rFonts w:eastAsia="Times New Roman" w:cstheme="minorHAnsi"/>
          <w:bCs/>
          <w:lang w:eastAsia="pl-PL"/>
        </w:rPr>
        <w:t>szczególności w sytuacji</w:t>
      </w:r>
      <w:r w:rsidR="006843CD">
        <w:rPr>
          <w:rFonts w:eastAsia="Times New Roman" w:cstheme="minorHAnsi"/>
          <w:bCs/>
          <w:lang w:eastAsia="pl-PL"/>
        </w:rPr>
        <w:t>,</w:t>
      </w:r>
      <w:r w:rsidR="00C66A41" w:rsidRPr="00E14333">
        <w:rPr>
          <w:rFonts w:eastAsia="Times New Roman" w:cstheme="minorHAnsi"/>
          <w:bCs/>
          <w:lang w:eastAsia="pl-PL"/>
        </w:rPr>
        <w:t xml:space="preserve"> gdy:</w:t>
      </w:r>
    </w:p>
    <w:p w14:paraId="197D100F" w14:textId="77777777" w:rsidR="00C66A41" w:rsidRPr="00E14333" w:rsidRDefault="00C66A41" w:rsidP="007022B5">
      <w:pPr>
        <w:pStyle w:val="Akapitzlist"/>
        <w:widowControl w:val="0"/>
        <w:numPr>
          <w:ilvl w:val="0"/>
          <w:numId w:val="38"/>
        </w:numPr>
        <w:suppressAutoHyphens/>
        <w:spacing w:after="0" w:line="360" w:lineRule="auto"/>
        <w:ind w:left="567" w:hanging="283"/>
        <w:jc w:val="both"/>
        <w:rPr>
          <w:rFonts w:eastAsia="Times New Roman" w:cstheme="minorHAnsi"/>
          <w:bCs/>
          <w:lang w:eastAsia="pl-PL"/>
        </w:rPr>
      </w:pPr>
      <w:r w:rsidRPr="00E14333">
        <w:rPr>
          <w:rFonts w:eastAsia="Times New Roman" w:cstheme="minorHAnsi"/>
          <w:bCs/>
          <w:lang w:eastAsia="ar-SA"/>
        </w:rPr>
        <w:t>został skreślony z rejestru podmiotów leczniczych,</w:t>
      </w:r>
    </w:p>
    <w:p w14:paraId="6DDDC4CC" w14:textId="77777777" w:rsidR="00C66A41" w:rsidRPr="003562F7" w:rsidRDefault="00C66A41" w:rsidP="007022B5">
      <w:pPr>
        <w:pStyle w:val="Akapitzlist"/>
        <w:widowControl w:val="0"/>
        <w:numPr>
          <w:ilvl w:val="0"/>
          <w:numId w:val="38"/>
        </w:numPr>
        <w:suppressAutoHyphens/>
        <w:spacing w:after="0" w:line="360" w:lineRule="auto"/>
        <w:ind w:left="567" w:hanging="283"/>
        <w:jc w:val="both"/>
        <w:rPr>
          <w:rFonts w:eastAsia="Times New Roman" w:cstheme="minorHAnsi"/>
          <w:bCs/>
          <w:lang w:eastAsia="pl-PL"/>
        </w:rPr>
      </w:pPr>
      <w:r w:rsidRPr="003562F7">
        <w:rPr>
          <w:rFonts w:eastAsia="Times New Roman" w:cstheme="minorHAnsi"/>
          <w:bCs/>
          <w:lang w:eastAsia="ar-SA"/>
        </w:rPr>
        <w:t xml:space="preserve">przeniósł prawa i obowiązki wynikające z niniejszej umowy na osobę trzecią bez zgody </w:t>
      </w:r>
      <w:r w:rsidR="003222C6" w:rsidRPr="003562F7">
        <w:rPr>
          <w:rFonts w:cstheme="minorHAnsi"/>
        </w:rPr>
        <w:t xml:space="preserve">Udzielającego </w:t>
      </w:r>
      <w:r w:rsidR="001E2374" w:rsidRPr="003562F7">
        <w:rPr>
          <w:rFonts w:cstheme="minorHAnsi"/>
        </w:rPr>
        <w:t>Zamówienia</w:t>
      </w:r>
      <w:r w:rsidRPr="003562F7">
        <w:rPr>
          <w:rFonts w:eastAsia="Times New Roman" w:cstheme="minorHAnsi"/>
          <w:bCs/>
          <w:lang w:eastAsia="ar-SA"/>
        </w:rPr>
        <w:t>,</w:t>
      </w:r>
    </w:p>
    <w:p w14:paraId="6FD3AC89" w14:textId="23EBE18A" w:rsidR="00C66A41" w:rsidRPr="00E14333" w:rsidRDefault="00C66A41" w:rsidP="007022B5">
      <w:pPr>
        <w:pStyle w:val="Akapitzlist"/>
        <w:widowControl w:val="0"/>
        <w:numPr>
          <w:ilvl w:val="0"/>
          <w:numId w:val="38"/>
        </w:numPr>
        <w:suppressAutoHyphens/>
        <w:spacing w:after="0" w:line="360" w:lineRule="auto"/>
        <w:ind w:left="567" w:hanging="283"/>
        <w:jc w:val="both"/>
        <w:rPr>
          <w:rFonts w:eastAsia="Times New Roman" w:cstheme="minorHAnsi"/>
          <w:bCs/>
          <w:lang w:eastAsia="pl-PL"/>
        </w:rPr>
      </w:pPr>
      <w:r w:rsidRPr="00E14333">
        <w:rPr>
          <w:rFonts w:eastAsia="Times New Roman" w:cstheme="minorHAnsi"/>
          <w:bCs/>
          <w:lang w:eastAsia="ar-SA"/>
        </w:rPr>
        <w:t>nie dotrzymał warunków określonych w § 12 niniejszej umowy dotyczących ubezpieczenia od</w:t>
      </w:r>
      <w:r w:rsidR="00196C39">
        <w:rPr>
          <w:rFonts w:eastAsia="Times New Roman" w:cstheme="minorHAnsi"/>
          <w:bCs/>
          <w:lang w:eastAsia="ar-SA"/>
        </w:rPr>
        <w:t> </w:t>
      </w:r>
      <w:r w:rsidRPr="00E14333">
        <w:rPr>
          <w:rFonts w:eastAsia="Times New Roman" w:cstheme="minorHAnsi"/>
          <w:bCs/>
          <w:lang w:eastAsia="ar-SA"/>
        </w:rPr>
        <w:t>odpowiedzialności cywilnej,</w:t>
      </w:r>
    </w:p>
    <w:p w14:paraId="268EE94D" w14:textId="3582E5E4" w:rsidR="00C66A41" w:rsidRPr="00E14333" w:rsidRDefault="00C66A41" w:rsidP="007022B5">
      <w:pPr>
        <w:pStyle w:val="Akapitzlist"/>
        <w:widowControl w:val="0"/>
        <w:numPr>
          <w:ilvl w:val="0"/>
          <w:numId w:val="38"/>
        </w:numPr>
        <w:suppressAutoHyphens/>
        <w:spacing w:after="0" w:line="360" w:lineRule="auto"/>
        <w:ind w:left="567" w:hanging="283"/>
        <w:jc w:val="both"/>
        <w:rPr>
          <w:rFonts w:eastAsia="Times New Roman" w:cstheme="minorHAnsi"/>
          <w:bCs/>
          <w:lang w:eastAsia="pl-PL"/>
        </w:rPr>
      </w:pPr>
      <w:r w:rsidRPr="00E14333">
        <w:rPr>
          <w:rFonts w:eastAsia="Times New Roman" w:cstheme="minorHAnsi"/>
          <w:bCs/>
          <w:lang w:eastAsia="ar-SA"/>
        </w:rPr>
        <w:t>rażąco narusza postanowienia wynikające z postanowień § 1 niniejszej umowy.</w:t>
      </w:r>
    </w:p>
    <w:p w14:paraId="2BEC1F2D" w14:textId="77777777" w:rsidR="00C66A41" w:rsidRPr="00E14333" w:rsidRDefault="00C66A41" w:rsidP="00E14333">
      <w:pPr>
        <w:pStyle w:val="Nagwek1"/>
      </w:pPr>
      <w:r w:rsidRPr="00E14333">
        <w:t>§ 14</w:t>
      </w:r>
    </w:p>
    <w:p w14:paraId="1C74B92C" w14:textId="43A94DCC" w:rsidR="00C66A41" w:rsidRPr="00E14333" w:rsidRDefault="00C66A41" w:rsidP="007022B5">
      <w:pPr>
        <w:widowControl w:val="0"/>
        <w:spacing w:after="0" w:line="360" w:lineRule="auto"/>
        <w:jc w:val="both"/>
        <w:rPr>
          <w:rFonts w:eastAsia="Times New Roman" w:cstheme="minorHAnsi"/>
          <w:bCs/>
          <w:lang w:eastAsia="pl-PL"/>
        </w:rPr>
      </w:pPr>
      <w:r w:rsidRPr="00E14333">
        <w:rPr>
          <w:rFonts w:eastAsia="Times New Roman" w:cstheme="minorHAnsi"/>
          <w:bCs/>
          <w:lang w:eastAsia="pl-PL"/>
        </w:rPr>
        <w:t>W razie wystąpienia istotnej zmiany okoliczności powodującej, że wykonani</w:t>
      </w:r>
      <w:r w:rsidR="006A5377" w:rsidRPr="00E14333">
        <w:rPr>
          <w:rFonts w:eastAsia="Times New Roman" w:cstheme="minorHAnsi"/>
          <w:bCs/>
          <w:lang w:eastAsia="pl-PL"/>
        </w:rPr>
        <w:t xml:space="preserve">e umowy nie leży </w:t>
      </w:r>
      <w:r w:rsidRPr="00E14333">
        <w:rPr>
          <w:rFonts w:eastAsia="Times New Roman" w:cstheme="minorHAnsi"/>
          <w:bCs/>
          <w:lang w:eastAsia="pl-PL"/>
        </w:rPr>
        <w:t xml:space="preserve">w interesie publicznym, czego nie można było przewidzieć w chwili jej zawarcia, </w:t>
      </w:r>
      <w:r w:rsidR="009336DC" w:rsidRPr="00E14333">
        <w:rPr>
          <w:rFonts w:cstheme="minorHAnsi"/>
        </w:rPr>
        <w:t>Udzielający</w:t>
      </w:r>
      <w:r w:rsidR="003222C6" w:rsidRPr="00E14333">
        <w:rPr>
          <w:rFonts w:cstheme="minorHAnsi"/>
        </w:rPr>
        <w:t xml:space="preserve"> </w:t>
      </w:r>
      <w:r w:rsidR="001E2374" w:rsidRPr="00E14333">
        <w:rPr>
          <w:rFonts w:cstheme="minorHAnsi"/>
        </w:rPr>
        <w:t>Zamówienia</w:t>
      </w:r>
      <w:r w:rsidRPr="00E14333">
        <w:rPr>
          <w:rFonts w:eastAsia="Times New Roman" w:cstheme="minorHAnsi"/>
          <w:bCs/>
          <w:lang w:eastAsia="pl-PL"/>
        </w:rPr>
        <w:t xml:space="preserve"> może odstąpić od umowy w terminie </w:t>
      </w:r>
      <w:r w:rsidR="00F6030A">
        <w:rPr>
          <w:rFonts w:eastAsia="Times New Roman" w:cstheme="minorHAnsi"/>
          <w:bCs/>
          <w:lang w:eastAsia="pl-PL"/>
        </w:rPr>
        <w:t xml:space="preserve">do </w:t>
      </w:r>
      <w:r w:rsidRPr="00E14333">
        <w:rPr>
          <w:rFonts w:eastAsia="Times New Roman" w:cstheme="minorHAnsi"/>
          <w:bCs/>
          <w:lang w:eastAsia="pl-PL"/>
        </w:rPr>
        <w:t>30 dni od powzięcia wiadomości o powyżs</w:t>
      </w:r>
      <w:r w:rsidR="009336DC" w:rsidRPr="00E14333">
        <w:rPr>
          <w:rFonts w:eastAsia="Times New Roman" w:cstheme="minorHAnsi"/>
          <w:bCs/>
          <w:lang w:eastAsia="pl-PL"/>
        </w:rPr>
        <w:t xml:space="preserve">zych okolicznościach. </w:t>
      </w:r>
      <w:r w:rsidR="003222C6" w:rsidRPr="00E14333">
        <w:rPr>
          <w:rFonts w:eastAsia="Times New Roman" w:cstheme="minorHAnsi"/>
          <w:bCs/>
          <w:lang w:eastAsia="pl-PL"/>
        </w:rPr>
        <w:t xml:space="preserve">W takim przypadku Przyjmujący Zamówienie </w:t>
      </w:r>
      <w:r w:rsidRPr="00E14333">
        <w:rPr>
          <w:rFonts w:eastAsia="Times New Roman" w:cstheme="minorHAnsi"/>
          <w:bCs/>
          <w:lang w:eastAsia="pl-PL"/>
        </w:rPr>
        <w:t>może jedynie żądać wynagrodzenia uzależnionego od faktycznie wykonanego zamówienia.</w:t>
      </w:r>
    </w:p>
    <w:p w14:paraId="5B574B33" w14:textId="77777777" w:rsidR="00C66A41" w:rsidRPr="00E14333" w:rsidRDefault="00C66A41" w:rsidP="00E14333">
      <w:pPr>
        <w:pStyle w:val="Nagwek1"/>
      </w:pPr>
      <w:r w:rsidRPr="00E14333">
        <w:lastRenderedPageBreak/>
        <w:t>§ 15</w:t>
      </w:r>
    </w:p>
    <w:p w14:paraId="17C9089F" w14:textId="39C2347A" w:rsidR="00A27316" w:rsidRPr="000D017E" w:rsidRDefault="000D017E" w:rsidP="000D017E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</w:rPr>
      </w:pPr>
      <w:r w:rsidRPr="00A96E05">
        <w:rPr>
          <w:rFonts w:cstheme="minorHAnsi"/>
        </w:rPr>
        <w:t>Przyjmujący zamówienie przyjmuje na siebie obowiązek poddania się kontroli Narodowego Funduszu Zdrowia (NFZ) na zasadach określonych w ustawie z dnia 27 sierpnia 2004 r. o świadczeniach opieki zdrowotnej finansowanych ze środków publicznych, w zakresie wynikającym z niniejszej Umowy.</w:t>
      </w:r>
    </w:p>
    <w:p w14:paraId="165C8711" w14:textId="72B8BBFC" w:rsidR="00A27316" w:rsidRDefault="00A27316" w:rsidP="00A27316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</w:pPr>
      <w:r w:rsidRPr="0096719D">
        <w:t>W przypadku niewykonania lub nienależytego wykonania umowy z przyczyn leżących po stronie Przyjmując</w:t>
      </w:r>
      <w:r w:rsidR="000D017E">
        <w:t>ego</w:t>
      </w:r>
      <w:r w:rsidRPr="0096719D">
        <w:t xml:space="preserve"> zamówienie zobowiązuje się on do poniesienia wszelkich skutków finansowych wynikających z pociągnięcia do odpowiedzialności Udzielającego zamówienia przez NFZ.</w:t>
      </w:r>
    </w:p>
    <w:p w14:paraId="3E76A9CF" w14:textId="77777777" w:rsidR="00C66A41" w:rsidRPr="00E14333" w:rsidRDefault="00C66A41" w:rsidP="00E14333">
      <w:pPr>
        <w:pStyle w:val="Nagwek1"/>
      </w:pPr>
      <w:r w:rsidRPr="00E14333">
        <w:t>§ 16</w:t>
      </w:r>
    </w:p>
    <w:p w14:paraId="695D4D41" w14:textId="77777777" w:rsidR="00C66A41" w:rsidRPr="00E14333" w:rsidRDefault="00C66A41" w:rsidP="00E14333">
      <w:pPr>
        <w:spacing w:after="0" w:line="360" w:lineRule="auto"/>
        <w:jc w:val="both"/>
        <w:rPr>
          <w:rFonts w:cstheme="minorHAnsi"/>
        </w:rPr>
      </w:pPr>
      <w:r w:rsidRPr="00E14333">
        <w:rPr>
          <w:rFonts w:cstheme="minorHAnsi"/>
        </w:rPr>
        <w:t>Zakazuje się zmian postanowień zawartej umow</w:t>
      </w:r>
      <w:r w:rsidR="006A5377" w:rsidRPr="00E14333">
        <w:rPr>
          <w:rFonts w:cstheme="minorHAnsi"/>
        </w:rPr>
        <w:t xml:space="preserve">y w stosunku do treści oferty, </w:t>
      </w:r>
      <w:r w:rsidRPr="00E14333">
        <w:rPr>
          <w:rFonts w:cstheme="minorHAnsi"/>
        </w:rPr>
        <w:t xml:space="preserve">na podstawie której dokonano wyboru </w:t>
      </w:r>
      <w:r w:rsidR="003222C6" w:rsidRPr="00E14333">
        <w:rPr>
          <w:rFonts w:cstheme="minorHAnsi"/>
        </w:rPr>
        <w:t>Przyjmującego Zamówienie</w:t>
      </w:r>
      <w:r w:rsidRPr="00E14333">
        <w:rPr>
          <w:rFonts w:cstheme="minorHAnsi"/>
        </w:rPr>
        <w:t>, chyba że konieczność wpr</w:t>
      </w:r>
      <w:r w:rsidR="006A5377" w:rsidRPr="00E14333">
        <w:rPr>
          <w:rFonts w:cstheme="minorHAnsi"/>
        </w:rPr>
        <w:t>owadzenia takich z</w:t>
      </w:r>
      <w:r w:rsidR="003222C6" w:rsidRPr="00E14333">
        <w:rPr>
          <w:rFonts w:cstheme="minorHAnsi"/>
        </w:rPr>
        <w:t xml:space="preserve">mian wynika </w:t>
      </w:r>
      <w:r w:rsidRPr="00E14333">
        <w:rPr>
          <w:rFonts w:cstheme="minorHAnsi"/>
        </w:rPr>
        <w:t xml:space="preserve">z okoliczności, których nie można było przewidzieć w chwili zawarcia umowy lub zmiany te są korzystne dla </w:t>
      </w:r>
      <w:r w:rsidR="003222C6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cstheme="minorHAnsi"/>
        </w:rPr>
        <w:t>.</w:t>
      </w:r>
      <w:r w:rsidR="009336DC" w:rsidRPr="00E14333">
        <w:rPr>
          <w:rFonts w:cstheme="minorHAnsi"/>
        </w:rPr>
        <w:t xml:space="preserve"> </w:t>
      </w:r>
    </w:p>
    <w:p w14:paraId="5C953B47" w14:textId="77777777" w:rsidR="00C66A41" w:rsidRPr="00E14333" w:rsidRDefault="00C66A41" w:rsidP="00E14333">
      <w:pPr>
        <w:pStyle w:val="Nagwek1"/>
      </w:pPr>
      <w:r w:rsidRPr="00E14333">
        <w:t>§ 17</w:t>
      </w:r>
    </w:p>
    <w:p w14:paraId="640FE8BC" w14:textId="1C38CA08" w:rsidR="00C66A41" w:rsidRPr="00E14333" w:rsidRDefault="003222C6" w:rsidP="007E0EEC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eastAsia="Times New Roman" w:cstheme="minorHAnsi"/>
          <w:bCs/>
          <w:lang w:eastAsia="ar-SA"/>
        </w:rPr>
      </w:pPr>
      <w:r w:rsidRPr="00E14333">
        <w:rPr>
          <w:rFonts w:eastAsia="Times New Roman" w:cstheme="minorHAnsi"/>
          <w:bCs/>
          <w:lang w:eastAsia="ar-SA"/>
        </w:rPr>
        <w:t>Przyjmujący Zamówienie</w:t>
      </w:r>
      <w:r w:rsidR="00C66A41" w:rsidRPr="00E14333">
        <w:rPr>
          <w:rFonts w:eastAsia="Times New Roman" w:cstheme="minorHAnsi"/>
          <w:bCs/>
          <w:lang w:eastAsia="ar-SA"/>
        </w:rPr>
        <w:t xml:space="preserve"> ponosi odpowiedzialność za szkody powstałe z przyczyn leżący</w:t>
      </w:r>
      <w:r w:rsidRPr="00E14333">
        <w:rPr>
          <w:rFonts w:eastAsia="Times New Roman" w:cstheme="minorHAnsi"/>
          <w:bCs/>
          <w:lang w:eastAsia="ar-SA"/>
        </w:rPr>
        <w:t xml:space="preserve">ch po jego stronie </w:t>
      </w:r>
      <w:r w:rsidR="00C66A41" w:rsidRPr="00E14333">
        <w:rPr>
          <w:rFonts w:eastAsia="Times New Roman" w:cstheme="minorHAnsi"/>
          <w:bCs/>
          <w:lang w:eastAsia="ar-SA"/>
        </w:rPr>
        <w:t>a</w:t>
      </w:r>
      <w:r w:rsidR="00D54E41">
        <w:rPr>
          <w:rFonts w:eastAsia="Times New Roman" w:cstheme="minorHAnsi"/>
          <w:bCs/>
          <w:lang w:eastAsia="ar-SA"/>
        </w:rPr>
        <w:t> </w:t>
      </w:r>
      <w:r w:rsidR="00C66A41" w:rsidRPr="00E14333">
        <w:rPr>
          <w:rFonts w:eastAsia="Times New Roman" w:cstheme="minorHAnsi"/>
          <w:bCs/>
          <w:lang w:eastAsia="ar-SA"/>
        </w:rPr>
        <w:t>w szczególności wynikających z:</w:t>
      </w:r>
    </w:p>
    <w:p w14:paraId="51605B3F" w14:textId="77777777" w:rsidR="00C66A41" w:rsidRPr="00E14333" w:rsidRDefault="00C66A41" w:rsidP="007E0EEC">
      <w:pPr>
        <w:pStyle w:val="Akapitzlist"/>
        <w:widowControl w:val="0"/>
        <w:numPr>
          <w:ilvl w:val="0"/>
          <w:numId w:val="39"/>
        </w:numPr>
        <w:suppressAutoHyphens/>
        <w:spacing w:after="0" w:line="360" w:lineRule="auto"/>
        <w:ind w:left="567" w:hanging="283"/>
        <w:jc w:val="both"/>
        <w:rPr>
          <w:rFonts w:eastAsia="Times New Roman" w:cstheme="minorHAnsi"/>
          <w:bCs/>
          <w:lang w:eastAsia="ar-SA"/>
        </w:rPr>
      </w:pPr>
      <w:r w:rsidRPr="00E14333">
        <w:rPr>
          <w:rFonts w:eastAsia="Times New Roman" w:cstheme="minorHAnsi"/>
          <w:bCs/>
          <w:lang w:eastAsia="ar-SA"/>
        </w:rPr>
        <w:t>niewykonania lub niewłaściwego wykonania świadczenia zdrowotnego,</w:t>
      </w:r>
    </w:p>
    <w:p w14:paraId="78996FC0" w14:textId="77777777" w:rsidR="00C66A41" w:rsidRPr="00E14333" w:rsidRDefault="00C66A41" w:rsidP="007E0EEC">
      <w:pPr>
        <w:pStyle w:val="Akapitzlist"/>
        <w:widowControl w:val="0"/>
        <w:numPr>
          <w:ilvl w:val="0"/>
          <w:numId w:val="39"/>
        </w:numPr>
        <w:suppressAutoHyphens/>
        <w:spacing w:after="0" w:line="360" w:lineRule="auto"/>
        <w:ind w:left="567" w:hanging="283"/>
        <w:jc w:val="both"/>
        <w:rPr>
          <w:rFonts w:eastAsia="Times New Roman" w:cstheme="minorHAnsi"/>
          <w:bCs/>
          <w:lang w:eastAsia="ar-SA"/>
        </w:rPr>
      </w:pPr>
      <w:r w:rsidRPr="00E14333">
        <w:rPr>
          <w:rFonts w:eastAsia="Times New Roman" w:cstheme="minorHAnsi"/>
          <w:bCs/>
          <w:lang w:eastAsia="ar-SA"/>
        </w:rPr>
        <w:t>przedstawienia danych stanowiących podstawę rozliczenia niezgodnie ze stanem faktycznym,</w:t>
      </w:r>
    </w:p>
    <w:p w14:paraId="31612039" w14:textId="407CAF7C" w:rsidR="00C66A41" w:rsidRPr="00E14333" w:rsidRDefault="00C66A41" w:rsidP="007E0EEC">
      <w:pPr>
        <w:pStyle w:val="Akapitzlist"/>
        <w:widowControl w:val="0"/>
        <w:numPr>
          <w:ilvl w:val="0"/>
          <w:numId w:val="39"/>
        </w:numPr>
        <w:suppressAutoHyphens/>
        <w:spacing w:after="0" w:line="360" w:lineRule="auto"/>
        <w:ind w:left="567" w:hanging="283"/>
        <w:jc w:val="both"/>
        <w:rPr>
          <w:rFonts w:eastAsia="Times New Roman" w:cstheme="minorHAnsi"/>
          <w:bCs/>
          <w:lang w:eastAsia="ar-SA"/>
        </w:rPr>
      </w:pPr>
      <w:r w:rsidRPr="00E14333">
        <w:rPr>
          <w:rFonts w:eastAsia="Times New Roman" w:cstheme="minorHAnsi"/>
          <w:bCs/>
          <w:lang w:eastAsia="ar-SA"/>
        </w:rPr>
        <w:t>nieprowadzenia dokumentacji lub prowadzenia jej w spos</w:t>
      </w:r>
      <w:r w:rsidR="006A5377" w:rsidRPr="00E14333">
        <w:rPr>
          <w:rFonts w:eastAsia="Times New Roman" w:cstheme="minorHAnsi"/>
          <w:bCs/>
          <w:lang w:eastAsia="ar-SA"/>
        </w:rPr>
        <w:t xml:space="preserve">ób nieprawidłowy i </w:t>
      </w:r>
      <w:r w:rsidRPr="00E14333">
        <w:rPr>
          <w:rFonts w:eastAsia="Times New Roman" w:cstheme="minorHAnsi"/>
          <w:bCs/>
          <w:lang w:eastAsia="ar-SA"/>
        </w:rPr>
        <w:t>niekompletny,</w:t>
      </w:r>
    </w:p>
    <w:p w14:paraId="761DEDC4" w14:textId="77777777" w:rsidR="00C66A41" w:rsidRPr="00E14333" w:rsidRDefault="00C66A41" w:rsidP="007E0EEC">
      <w:pPr>
        <w:pStyle w:val="Akapitzlist"/>
        <w:widowControl w:val="0"/>
        <w:numPr>
          <w:ilvl w:val="0"/>
          <w:numId w:val="39"/>
        </w:numPr>
        <w:suppressAutoHyphens/>
        <w:spacing w:after="0" w:line="360" w:lineRule="auto"/>
        <w:ind w:left="567" w:hanging="283"/>
        <w:jc w:val="both"/>
        <w:rPr>
          <w:rFonts w:eastAsia="Times New Roman" w:cstheme="minorHAnsi"/>
          <w:bCs/>
          <w:lang w:eastAsia="ar-SA"/>
        </w:rPr>
      </w:pPr>
      <w:r w:rsidRPr="00E14333">
        <w:rPr>
          <w:rFonts w:eastAsia="Times New Roman" w:cstheme="minorHAnsi"/>
          <w:bCs/>
          <w:lang w:eastAsia="ar-SA"/>
        </w:rPr>
        <w:t>braku realizacji zaleceń pokontrolnych.</w:t>
      </w:r>
    </w:p>
    <w:p w14:paraId="6997BC2F" w14:textId="1BDE16F1" w:rsidR="00C66A41" w:rsidRPr="00E14333" w:rsidRDefault="0016224E" w:rsidP="007E0EEC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eastAsia="Times New Roman" w:cstheme="minorHAnsi"/>
          <w:bCs/>
          <w:lang w:eastAsia="ar-SA"/>
        </w:rPr>
      </w:pPr>
      <w:r w:rsidRPr="00E14333">
        <w:rPr>
          <w:rFonts w:cstheme="minorHAnsi"/>
        </w:rPr>
        <w:t>Udzielający</w:t>
      </w:r>
      <w:r w:rsidR="003222C6" w:rsidRPr="00E14333">
        <w:rPr>
          <w:rFonts w:cstheme="minorHAnsi"/>
        </w:rPr>
        <w:t xml:space="preserve"> </w:t>
      </w:r>
      <w:r w:rsidR="001E2374" w:rsidRPr="00E14333">
        <w:rPr>
          <w:rFonts w:cstheme="minorHAnsi"/>
        </w:rPr>
        <w:t>Zamówienia</w:t>
      </w:r>
      <w:r w:rsidR="00C66A41" w:rsidRPr="00E14333">
        <w:rPr>
          <w:rFonts w:eastAsia="Times New Roman" w:cstheme="minorHAnsi"/>
          <w:bCs/>
          <w:lang w:eastAsia="ar-SA"/>
        </w:rPr>
        <w:t xml:space="preserve"> może naliczyć </w:t>
      </w:r>
      <w:r w:rsidRPr="00E14333">
        <w:rPr>
          <w:rFonts w:eastAsia="Times New Roman" w:cstheme="minorHAnsi"/>
          <w:bCs/>
          <w:lang w:eastAsia="ar-SA"/>
        </w:rPr>
        <w:t>Przyjmującemu Zamówienie</w:t>
      </w:r>
      <w:r w:rsidR="00C66A41" w:rsidRPr="00E14333">
        <w:rPr>
          <w:rFonts w:eastAsia="Times New Roman" w:cstheme="minorHAnsi"/>
          <w:bCs/>
          <w:lang w:eastAsia="ar-SA"/>
        </w:rPr>
        <w:t xml:space="preserve"> karę umowną w wysokości 5% wartości brutto niezrealizowanej części umowy w przypadku rozwiązania lub odstąpienia od umowy przez </w:t>
      </w:r>
      <w:r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="00C66A41" w:rsidRPr="00E14333">
        <w:rPr>
          <w:rFonts w:eastAsia="Times New Roman" w:cstheme="minorHAnsi"/>
          <w:bCs/>
          <w:lang w:eastAsia="ar-SA"/>
        </w:rPr>
        <w:t xml:space="preserve"> z przyczyn leżących po stronie </w:t>
      </w:r>
      <w:r w:rsidR="00D54E41">
        <w:rPr>
          <w:rFonts w:eastAsia="Times New Roman" w:cs="Times New Roman"/>
          <w:bCs/>
          <w:lang w:eastAsia="ar-SA"/>
        </w:rPr>
        <w:t>Przyjmującego zamówienie</w:t>
      </w:r>
      <w:r w:rsidR="00C66A41" w:rsidRPr="00E14333">
        <w:rPr>
          <w:rFonts w:eastAsia="Times New Roman" w:cstheme="minorHAnsi"/>
          <w:bCs/>
          <w:lang w:eastAsia="ar-SA"/>
        </w:rPr>
        <w:t xml:space="preserve">. </w:t>
      </w:r>
    </w:p>
    <w:p w14:paraId="7D1B3482" w14:textId="7B5F6244" w:rsidR="00C66A41" w:rsidRPr="00E14333" w:rsidRDefault="00C66A41" w:rsidP="007E0EEC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eastAsia="Times New Roman" w:cstheme="minorHAnsi"/>
          <w:bCs/>
          <w:lang w:eastAsia="ar-SA"/>
        </w:rPr>
      </w:pPr>
      <w:r w:rsidRPr="00E14333">
        <w:rPr>
          <w:rFonts w:eastAsia="Times New Roman" w:cstheme="minorHAnsi"/>
          <w:bCs/>
          <w:lang w:eastAsia="ar-SA"/>
        </w:rPr>
        <w:t xml:space="preserve">W przypadku gdy szkoda poniesiona przez </w:t>
      </w:r>
      <w:r w:rsidR="0016224E" w:rsidRPr="00E14333">
        <w:rPr>
          <w:rFonts w:cstheme="minorHAnsi"/>
        </w:rPr>
        <w:t xml:space="preserve">Udzielającego </w:t>
      </w:r>
      <w:r w:rsidR="001E2374" w:rsidRPr="00E14333">
        <w:rPr>
          <w:rFonts w:cstheme="minorHAnsi"/>
        </w:rPr>
        <w:t>Zamówienia</w:t>
      </w:r>
      <w:r w:rsidRPr="00E14333">
        <w:rPr>
          <w:rFonts w:eastAsia="Times New Roman" w:cstheme="minorHAnsi"/>
          <w:bCs/>
          <w:lang w:eastAsia="ar-SA"/>
        </w:rPr>
        <w:t xml:space="preserve"> przewyższa wartość kar umownych – </w:t>
      </w:r>
      <w:r w:rsidR="0016224E" w:rsidRPr="00E14333">
        <w:rPr>
          <w:rFonts w:cstheme="minorHAnsi"/>
        </w:rPr>
        <w:t xml:space="preserve">Udzielający </w:t>
      </w:r>
      <w:r w:rsidR="001E2374" w:rsidRPr="00E14333">
        <w:rPr>
          <w:rFonts w:cstheme="minorHAnsi"/>
        </w:rPr>
        <w:t>Zamówienia</w:t>
      </w:r>
      <w:r w:rsidRPr="00E14333">
        <w:rPr>
          <w:rFonts w:eastAsia="Times New Roman" w:cstheme="minorHAnsi"/>
          <w:bCs/>
          <w:lang w:eastAsia="ar-SA"/>
        </w:rPr>
        <w:t xml:space="preserve"> zastrzega sobie prawo dochodzenia pełnego odszkodowania według reguł określonych w Kodeksie Cywilnym.</w:t>
      </w:r>
    </w:p>
    <w:p w14:paraId="17BA4C7A" w14:textId="77777777" w:rsidR="00C66A41" w:rsidRPr="00E14333" w:rsidRDefault="0016224E" w:rsidP="007E0EEC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eastAsia="Times New Roman" w:cstheme="minorHAnsi"/>
          <w:bCs/>
          <w:lang w:eastAsia="ar-SA"/>
        </w:rPr>
      </w:pPr>
      <w:r w:rsidRPr="00E14333">
        <w:rPr>
          <w:rFonts w:cstheme="minorHAnsi"/>
        </w:rPr>
        <w:t xml:space="preserve">Udzielający </w:t>
      </w:r>
      <w:r w:rsidR="001E2374" w:rsidRPr="00E14333">
        <w:rPr>
          <w:rFonts w:cstheme="minorHAnsi"/>
        </w:rPr>
        <w:t>Zamówienia</w:t>
      </w:r>
      <w:r w:rsidR="00C66A41" w:rsidRPr="00E14333">
        <w:rPr>
          <w:rFonts w:eastAsia="Times New Roman" w:cstheme="minorHAnsi"/>
          <w:bCs/>
          <w:lang w:eastAsia="ar-SA"/>
        </w:rPr>
        <w:t xml:space="preserve"> ma prawo potrącać kary umowne z wynagrodzenia Wykonawcy. </w:t>
      </w:r>
    </w:p>
    <w:p w14:paraId="6D1EC9A4" w14:textId="77777777" w:rsidR="00C66A41" w:rsidRPr="00E14333" w:rsidRDefault="00C66A41" w:rsidP="00E14333">
      <w:pPr>
        <w:pStyle w:val="Nagwek1"/>
      </w:pPr>
      <w:r w:rsidRPr="00E14333">
        <w:t>§ 18</w:t>
      </w:r>
    </w:p>
    <w:p w14:paraId="512A993B" w14:textId="77777777" w:rsidR="00C66A41" w:rsidRPr="000D017E" w:rsidRDefault="00C66A41" w:rsidP="000D017E">
      <w:pPr>
        <w:spacing w:after="0" w:line="360" w:lineRule="auto"/>
        <w:jc w:val="both"/>
        <w:rPr>
          <w:rFonts w:cstheme="minorHAnsi"/>
          <w:spacing w:val="-4"/>
        </w:rPr>
      </w:pPr>
      <w:r w:rsidRPr="000D017E">
        <w:rPr>
          <w:rFonts w:cstheme="minorHAnsi"/>
          <w:spacing w:val="-4"/>
        </w:rPr>
        <w:t xml:space="preserve">Zgodnie z art. 13 ust. 1 Ogólnego Rozporządzenia o Ochronie Danych (RODO) </w:t>
      </w:r>
      <w:r w:rsidR="001E2374" w:rsidRPr="000D017E">
        <w:rPr>
          <w:rFonts w:cstheme="minorHAnsi"/>
          <w:spacing w:val="-4"/>
        </w:rPr>
        <w:t>Udzielający Zamówienia</w:t>
      </w:r>
      <w:r w:rsidRPr="000D017E">
        <w:rPr>
          <w:rFonts w:cstheme="minorHAnsi"/>
          <w:spacing w:val="-4"/>
        </w:rPr>
        <w:t xml:space="preserve"> informuje, że: </w:t>
      </w:r>
    </w:p>
    <w:p w14:paraId="6A4541A0" w14:textId="54F5F1CC" w:rsidR="00C66A41" w:rsidRPr="00E14333" w:rsidRDefault="00C66A41" w:rsidP="007E0EE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 xml:space="preserve">Administratorem danych osobowych </w:t>
      </w:r>
      <w:r w:rsidR="001E2374" w:rsidRPr="00E14333">
        <w:rPr>
          <w:rFonts w:cstheme="minorHAnsi"/>
        </w:rPr>
        <w:t>Przyjmującego Zamówienie</w:t>
      </w:r>
      <w:r w:rsidRPr="00E14333">
        <w:rPr>
          <w:rFonts w:cstheme="minorHAnsi"/>
        </w:rPr>
        <w:t xml:space="preserve"> jest </w:t>
      </w:r>
      <w:r w:rsidR="006033DA" w:rsidRPr="00E14333">
        <w:rPr>
          <w:rFonts w:cstheme="minorHAnsi"/>
        </w:rPr>
        <w:t xml:space="preserve">Kliniczne </w:t>
      </w:r>
      <w:r w:rsidRPr="00E14333">
        <w:rPr>
          <w:rFonts w:cstheme="minorHAnsi"/>
        </w:rPr>
        <w:t>Centrum Ginekologii,</w:t>
      </w:r>
      <w:r w:rsidR="006A5377" w:rsidRPr="00E14333">
        <w:rPr>
          <w:rFonts w:cstheme="minorHAnsi"/>
        </w:rPr>
        <w:t xml:space="preserve"> Położnictwa i</w:t>
      </w:r>
      <w:r w:rsidRPr="00E14333">
        <w:rPr>
          <w:rFonts w:cstheme="minorHAnsi"/>
        </w:rPr>
        <w:t xml:space="preserve"> Neonatologii w Opolu, adres: ul. </w:t>
      </w:r>
      <w:r w:rsidR="000D017E">
        <w:rPr>
          <w:rFonts w:cstheme="minorHAnsi"/>
        </w:rPr>
        <w:t xml:space="preserve">W. </w:t>
      </w:r>
      <w:r w:rsidRPr="00E14333">
        <w:rPr>
          <w:rFonts w:cstheme="minorHAnsi"/>
        </w:rPr>
        <w:t>Reymonta 8, 45-066 Opole.</w:t>
      </w:r>
    </w:p>
    <w:p w14:paraId="7DF3851E" w14:textId="483888C4" w:rsidR="00C66A41" w:rsidRPr="00E14333" w:rsidRDefault="00C66A41" w:rsidP="007E0EEC">
      <w:pPr>
        <w:numPr>
          <w:ilvl w:val="0"/>
          <w:numId w:val="29"/>
        </w:num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 xml:space="preserve">Administrator wyznaczył Inspektora Ochrony Danych, z którym </w:t>
      </w:r>
      <w:r w:rsidR="007E0EEC">
        <w:rPr>
          <w:rFonts w:cstheme="minorHAnsi"/>
        </w:rPr>
        <w:t>Przyjmujący Zamówienie może</w:t>
      </w:r>
      <w:r w:rsidR="006A5377" w:rsidRPr="00E14333">
        <w:rPr>
          <w:rFonts w:cstheme="minorHAnsi"/>
        </w:rPr>
        <w:t xml:space="preserve"> kontaktować </w:t>
      </w:r>
      <w:r w:rsidR="007E0EEC">
        <w:rPr>
          <w:rFonts w:cstheme="minorHAnsi"/>
        </w:rPr>
        <w:t xml:space="preserve">się </w:t>
      </w:r>
      <w:r w:rsidRPr="00E14333">
        <w:rPr>
          <w:rFonts w:cstheme="minorHAnsi"/>
        </w:rPr>
        <w:t xml:space="preserve">w sprawach przetwarzania </w:t>
      </w:r>
      <w:r w:rsidR="007E0EEC">
        <w:rPr>
          <w:rFonts w:cstheme="minorHAnsi"/>
        </w:rPr>
        <w:t>Jego</w:t>
      </w:r>
      <w:r w:rsidRPr="00E14333">
        <w:rPr>
          <w:rFonts w:cstheme="minorHAnsi"/>
        </w:rPr>
        <w:t xml:space="preserve"> danych osobowych za pośrednictwem poczty elektronicznej: </w:t>
      </w:r>
      <w:hyperlink r:id="rId8" w:history="1">
        <w:r w:rsidRPr="00E14333">
          <w:rPr>
            <w:rFonts w:cstheme="minorHAnsi"/>
            <w:u w:val="single"/>
          </w:rPr>
          <w:t>iod@ginekologia.opole.pl</w:t>
        </w:r>
      </w:hyperlink>
    </w:p>
    <w:p w14:paraId="0246C29E" w14:textId="1D256863" w:rsidR="00C66A41" w:rsidRPr="00E14333" w:rsidRDefault="00C66A41" w:rsidP="007E0EE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lastRenderedPageBreak/>
        <w:t xml:space="preserve">Administrator będzie przetwarzał dane osobowe </w:t>
      </w:r>
      <w:r w:rsidR="007E0EEC">
        <w:rPr>
          <w:rFonts w:cstheme="minorHAnsi"/>
        </w:rPr>
        <w:t xml:space="preserve">Przyjmującego Zamówienie </w:t>
      </w:r>
      <w:r w:rsidRPr="00E14333">
        <w:rPr>
          <w:rFonts w:cstheme="minorHAnsi"/>
        </w:rPr>
        <w:t>na podstawie art. 6 ust. 1 lit. b) RODO, tj. przetwarzanie jest niezbędne w celu wykonania umowy, której stroną jest osoba, której dane dotyczą, lub do podjęcia działań na żądanie osoby, której dane dotyczą, przed zawarciem umowy.</w:t>
      </w:r>
    </w:p>
    <w:p w14:paraId="6FA4DE78" w14:textId="7A880DD4" w:rsidR="00C66A41" w:rsidRPr="00E14333" w:rsidRDefault="00C66A41" w:rsidP="007E0EE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>Dane osobowe mogą być udostępnione innym uprawnionym podmiotom, na podstawie przepisów prawa, a</w:t>
      </w:r>
      <w:r w:rsidR="007E0EEC">
        <w:rPr>
          <w:rFonts w:cstheme="minorHAnsi"/>
        </w:rPr>
        <w:t> </w:t>
      </w:r>
      <w:r w:rsidRPr="00E14333">
        <w:rPr>
          <w:rFonts w:cstheme="minorHAnsi"/>
        </w:rPr>
        <w:t>także na rzecz podmiotów, z którymi administrator zawarł umowę powierzenia przetwarzania danych w</w:t>
      </w:r>
      <w:r w:rsidR="007E0EEC">
        <w:rPr>
          <w:rFonts w:cstheme="minorHAnsi"/>
        </w:rPr>
        <w:t> </w:t>
      </w:r>
      <w:r w:rsidRPr="00E14333">
        <w:rPr>
          <w:rFonts w:cstheme="minorHAnsi"/>
        </w:rPr>
        <w:t>związku z realizacją usług na rzecz administratora (np. kancelarią prawną, dostawcą oprogramowania, zewnętrznym audytorem, zleceniobiorcą świadczącym usługę z zakresu ochrony danych osobowych).</w:t>
      </w:r>
    </w:p>
    <w:p w14:paraId="22F78ED8" w14:textId="157AAC1A" w:rsidR="00C66A41" w:rsidRPr="00E14333" w:rsidRDefault="00C66A41" w:rsidP="007E0EE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cstheme="minorHAnsi"/>
        </w:rPr>
      </w:pPr>
      <w:r w:rsidRPr="00E14333">
        <w:rPr>
          <w:rFonts w:cstheme="minorHAnsi"/>
        </w:rPr>
        <w:t xml:space="preserve">Administrator nie zamierza przekazywać danych osobowych </w:t>
      </w:r>
      <w:r w:rsidR="007E0EEC">
        <w:rPr>
          <w:rFonts w:cstheme="minorHAnsi"/>
        </w:rPr>
        <w:t xml:space="preserve">Przyjmującego Zamówienie </w:t>
      </w:r>
      <w:r w:rsidRPr="00E14333">
        <w:rPr>
          <w:rFonts w:cstheme="minorHAnsi"/>
        </w:rPr>
        <w:t>do państwa trzeciego lub organizacji międzynarodowej.</w:t>
      </w:r>
    </w:p>
    <w:p w14:paraId="0E2FB895" w14:textId="79BA275A" w:rsidR="00C66A41" w:rsidRPr="00E14333" w:rsidRDefault="007E0EEC" w:rsidP="007E0EE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Przyjmujący Zamówienie ma </w:t>
      </w:r>
      <w:r w:rsidR="006A5377" w:rsidRPr="00E14333">
        <w:rPr>
          <w:rFonts w:cstheme="minorHAnsi"/>
        </w:rPr>
        <w:t xml:space="preserve">prawo uzyskać kopię swoich danych osobowych w </w:t>
      </w:r>
      <w:r w:rsidR="00C66A41" w:rsidRPr="00E14333">
        <w:rPr>
          <w:rFonts w:cstheme="minorHAnsi"/>
        </w:rPr>
        <w:t>siedzibie administratora.</w:t>
      </w:r>
    </w:p>
    <w:p w14:paraId="57C8E3E0" w14:textId="77777777" w:rsidR="00C66A41" w:rsidRPr="00E14333" w:rsidRDefault="00C66A41" w:rsidP="00E14333">
      <w:pPr>
        <w:spacing w:after="0" w:line="360" w:lineRule="auto"/>
        <w:ind w:left="142"/>
        <w:rPr>
          <w:rFonts w:cstheme="minorHAnsi"/>
        </w:rPr>
      </w:pPr>
    </w:p>
    <w:p w14:paraId="50DAE79C" w14:textId="77777777" w:rsidR="00C66A41" w:rsidRPr="00E14333" w:rsidRDefault="00C66A41" w:rsidP="00E14333">
      <w:pPr>
        <w:spacing w:after="0" w:line="360" w:lineRule="auto"/>
        <w:rPr>
          <w:rFonts w:cstheme="minorHAnsi"/>
        </w:rPr>
      </w:pPr>
      <w:r w:rsidRPr="00E14333">
        <w:rPr>
          <w:rFonts w:cstheme="minorHAnsi"/>
        </w:rPr>
        <w:t xml:space="preserve">Dodatkowo zgodnie z art. 13 ust. 2 RODO </w:t>
      </w:r>
      <w:r w:rsidR="000C123A" w:rsidRPr="00E14333">
        <w:rPr>
          <w:rFonts w:cstheme="minorHAnsi"/>
        </w:rPr>
        <w:t>Udzielający Z</w:t>
      </w:r>
      <w:r w:rsidR="00EF4CF8" w:rsidRPr="00E14333">
        <w:rPr>
          <w:rFonts w:cstheme="minorHAnsi"/>
        </w:rPr>
        <w:t>amówienia</w:t>
      </w:r>
      <w:r w:rsidRPr="00E14333">
        <w:rPr>
          <w:rFonts w:cstheme="minorHAnsi"/>
        </w:rPr>
        <w:t xml:space="preserve"> informuje, że:</w:t>
      </w:r>
    </w:p>
    <w:p w14:paraId="78F42056" w14:textId="03FBA626" w:rsidR="00C66A41" w:rsidRPr="00E14333" w:rsidRDefault="007E0EEC" w:rsidP="00E14333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D</w:t>
      </w:r>
      <w:r w:rsidR="00C66A41" w:rsidRPr="00E14333">
        <w:rPr>
          <w:rFonts w:cstheme="minorHAnsi"/>
        </w:rPr>
        <w:t xml:space="preserve">ane osobowe </w:t>
      </w:r>
      <w:r>
        <w:rPr>
          <w:rFonts w:cstheme="minorHAnsi"/>
        </w:rPr>
        <w:t xml:space="preserve">Przyjmującego Zamówienie </w:t>
      </w:r>
      <w:r w:rsidR="00C66A41" w:rsidRPr="00E14333">
        <w:rPr>
          <w:rFonts w:cstheme="minorHAnsi"/>
        </w:rPr>
        <w:t xml:space="preserve">będą przechowywane do momentu upływu okresu przedawnienia wynikającego z ustawy z </w:t>
      </w:r>
      <w:r w:rsidR="00DF404B" w:rsidRPr="00E14333">
        <w:rPr>
          <w:rFonts w:cstheme="minorHAnsi"/>
        </w:rPr>
        <w:t xml:space="preserve">dnia 23 </w:t>
      </w:r>
      <w:r w:rsidR="0016224E" w:rsidRPr="00E14333">
        <w:rPr>
          <w:rFonts w:cstheme="minorHAnsi"/>
        </w:rPr>
        <w:t>kwietnia 1964 r. Kodeks cywilny.</w:t>
      </w:r>
    </w:p>
    <w:p w14:paraId="48898D2F" w14:textId="5A3EC241" w:rsidR="00C66A41" w:rsidRPr="00E14333" w:rsidRDefault="007E0EEC" w:rsidP="00E14333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Przyjmującemu Zamówienie p</w:t>
      </w:r>
      <w:r w:rsidR="00C66A41" w:rsidRPr="00E14333">
        <w:rPr>
          <w:rFonts w:cstheme="minorHAnsi"/>
        </w:rPr>
        <w:t>rzysługuje prawo dostępu do treści swoich danych, ich sprostowania lub ograniczenia przetwarzania, a także prawo do wniesienia sprzeciwu wobec przetwarzania, prawo do przeniesienia danych oraz prawo do wniesienia skargi do organu nadzorczego.</w:t>
      </w:r>
    </w:p>
    <w:p w14:paraId="5FFA2D59" w14:textId="77777777" w:rsidR="00C66A41" w:rsidRPr="00E14333" w:rsidRDefault="00C66A41" w:rsidP="00E14333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E14333">
        <w:rPr>
          <w:rFonts w:cstheme="minorHAnsi"/>
        </w:rPr>
        <w:t>Podanie danych osobowych jest dobrowolne, jednakże niezbędne do zawarcia umowy. Konsekwencją niepodania danych osobowych będzie brak realizacji umowy.</w:t>
      </w:r>
    </w:p>
    <w:p w14:paraId="1BAA910B" w14:textId="45D4B04E" w:rsidR="00C66A41" w:rsidRPr="00E14333" w:rsidRDefault="00C66A41" w:rsidP="00E14333">
      <w:pPr>
        <w:pStyle w:val="Akapitzlist"/>
        <w:numPr>
          <w:ilvl w:val="0"/>
          <w:numId w:val="30"/>
        </w:numPr>
        <w:tabs>
          <w:tab w:val="left" w:pos="709"/>
        </w:tabs>
        <w:spacing w:after="0" w:line="360" w:lineRule="auto"/>
        <w:jc w:val="both"/>
        <w:rPr>
          <w:rFonts w:cstheme="minorHAnsi"/>
        </w:rPr>
      </w:pPr>
      <w:r w:rsidRPr="00E14333">
        <w:rPr>
          <w:rFonts w:cstheme="minorHAnsi"/>
        </w:rPr>
        <w:t>Administrator nie podejmuje decyzji w sposób zautomat</w:t>
      </w:r>
      <w:r w:rsidR="0051580B" w:rsidRPr="00E14333">
        <w:rPr>
          <w:rFonts w:cstheme="minorHAnsi"/>
        </w:rPr>
        <w:t xml:space="preserve">yzowany w oparciu o </w:t>
      </w:r>
      <w:r w:rsidRPr="00E14333">
        <w:rPr>
          <w:rFonts w:cstheme="minorHAnsi"/>
        </w:rPr>
        <w:t>dane osobowe</w:t>
      </w:r>
      <w:r w:rsidR="007E0EEC">
        <w:rPr>
          <w:rFonts w:cstheme="minorHAnsi"/>
        </w:rPr>
        <w:t xml:space="preserve"> Przyjmującego Zamówienie</w:t>
      </w:r>
      <w:r w:rsidRPr="00E14333">
        <w:rPr>
          <w:rFonts w:cstheme="minorHAnsi"/>
        </w:rPr>
        <w:t>.</w:t>
      </w:r>
    </w:p>
    <w:p w14:paraId="798B0113" w14:textId="1DD26411" w:rsidR="00C66A41" w:rsidRPr="00E14333" w:rsidRDefault="00C66A41" w:rsidP="00E14333">
      <w:pPr>
        <w:pStyle w:val="Nagwek1"/>
      </w:pPr>
      <w:r w:rsidRPr="00E14333">
        <w:t>§</w:t>
      </w:r>
      <w:r w:rsidR="00C87C2B">
        <w:t xml:space="preserve"> </w:t>
      </w:r>
      <w:r w:rsidRPr="00E14333">
        <w:t>19</w:t>
      </w:r>
    </w:p>
    <w:p w14:paraId="64B52AF0" w14:textId="77777777" w:rsidR="00C66A41" w:rsidRPr="00E14333" w:rsidRDefault="00C66A41" w:rsidP="00E14333">
      <w:pPr>
        <w:spacing w:after="0" w:line="360" w:lineRule="auto"/>
        <w:ind w:firstLine="426"/>
        <w:jc w:val="both"/>
        <w:rPr>
          <w:rFonts w:cstheme="minorHAnsi"/>
        </w:rPr>
      </w:pPr>
      <w:r w:rsidRPr="00E14333">
        <w:rPr>
          <w:rFonts w:cstheme="minorHAnsi"/>
        </w:rPr>
        <w:t>W sprawach nieuregulowanych niniejszą umową zastosowanie mają przepisy Kodeksu cywilnego.</w:t>
      </w:r>
    </w:p>
    <w:p w14:paraId="673D151B" w14:textId="10417A7C" w:rsidR="00C66A41" w:rsidRPr="00E14333" w:rsidRDefault="00C66A41" w:rsidP="00E14333">
      <w:pPr>
        <w:pStyle w:val="Nagwek1"/>
      </w:pPr>
      <w:r w:rsidRPr="00E14333">
        <w:t>§</w:t>
      </w:r>
      <w:r w:rsidR="00C87C2B">
        <w:t xml:space="preserve"> </w:t>
      </w:r>
      <w:r w:rsidRPr="00E14333">
        <w:t>20</w:t>
      </w:r>
    </w:p>
    <w:p w14:paraId="2D5F87B3" w14:textId="77777777" w:rsidR="00C66A41" w:rsidRPr="00E14333" w:rsidRDefault="00C66A41" w:rsidP="00E14333">
      <w:pPr>
        <w:spacing w:after="0" w:line="360" w:lineRule="auto"/>
        <w:ind w:firstLine="426"/>
        <w:jc w:val="both"/>
        <w:rPr>
          <w:rFonts w:cstheme="minorHAnsi"/>
        </w:rPr>
      </w:pPr>
      <w:r w:rsidRPr="00E14333">
        <w:rPr>
          <w:rFonts w:cstheme="minorHAnsi"/>
        </w:rPr>
        <w:t>Zmiana niniejszej umowy wymaga formy pisemnej pod rygorem nieważności.</w:t>
      </w:r>
    </w:p>
    <w:p w14:paraId="4B3AEFAE" w14:textId="3CCDDFA7" w:rsidR="00C66A41" w:rsidRPr="00E14333" w:rsidRDefault="00C66A41" w:rsidP="00E14333">
      <w:pPr>
        <w:pStyle w:val="Nagwek1"/>
      </w:pPr>
      <w:r w:rsidRPr="00E14333">
        <w:t>§</w:t>
      </w:r>
      <w:r w:rsidR="00C87C2B">
        <w:t xml:space="preserve"> </w:t>
      </w:r>
      <w:r w:rsidRPr="00E14333">
        <w:t>21</w:t>
      </w:r>
    </w:p>
    <w:p w14:paraId="2F09CD63" w14:textId="77777777" w:rsidR="006A5377" w:rsidRPr="00E14333" w:rsidRDefault="00C66A41" w:rsidP="00E14333">
      <w:pPr>
        <w:spacing w:after="0" w:line="360" w:lineRule="auto"/>
        <w:ind w:firstLine="426"/>
        <w:jc w:val="both"/>
        <w:rPr>
          <w:rFonts w:cstheme="minorHAnsi"/>
        </w:rPr>
      </w:pPr>
      <w:r w:rsidRPr="00E14333">
        <w:rPr>
          <w:rFonts w:cstheme="minorHAnsi"/>
        </w:rPr>
        <w:t>Ewentualne spory mogące wyniknąć w trakcie realizacji niniejszej umowy b</w:t>
      </w:r>
      <w:r w:rsidR="006A5377" w:rsidRPr="00E14333">
        <w:rPr>
          <w:rFonts w:cstheme="minorHAnsi"/>
        </w:rPr>
        <w:t>ędą rozstrzygane przez</w:t>
      </w:r>
    </w:p>
    <w:p w14:paraId="26192D60" w14:textId="162F47DE" w:rsidR="00C66A41" w:rsidRPr="00E14333" w:rsidRDefault="00C66A41" w:rsidP="00E14333">
      <w:pPr>
        <w:spacing w:after="0" w:line="360" w:lineRule="auto"/>
        <w:ind w:firstLine="426"/>
        <w:jc w:val="both"/>
        <w:rPr>
          <w:rFonts w:cstheme="minorHAnsi"/>
        </w:rPr>
      </w:pPr>
      <w:r w:rsidRPr="00E14333">
        <w:rPr>
          <w:rFonts w:cstheme="minorHAnsi"/>
        </w:rPr>
        <w:t xml:space="preserve">sądy właściwe miejscowo dla </w:t>
      </w:r>
      <w:r w:rsidR="002266DA">
        <w:rPr>
          <w:rFonts w:cstheme="minorHAnsi"/>
        </w:rPr>
        <w:t>Udzielającego zamówienia</w:t>
      </w:r>
      <w:r w:rsidRPr="00E14333">
        <w:rPr>
          <w:rFonts w:cstheme="minorHAnsi"/>
        </w:rPr>
        <w:t>.</w:t>
      </w:r>
    </w:p>
    <w:p w14:paraId="112EE7F3" w14:textId="305EC6F2" w:rsidR="00C66A41" w:rsidRPr="00E14333" w:rsidRDefault="00C66A41" w:rsidP="00E14333">
      <w:pPr>
        <w:pStyle w:val="Nagwek1"/>
      </w:pPr>
      <w:r w:rsidRPr="00E14333">
        <w:t>§</w:t>
      </w:r>
      <w:r w:rsidR="00C87C2B">
        <w:t xml:space="preserve"> </w:t>
      </w:r>
      <w:r w:rsidRPr="00E14333">
        <w:t>22</w:t>
      </w:r>
    </w:p>
    <w:p w14:paraId="4F8513FE" w14:textId="77777777" w:rsidR="00C66A41" w:rsidRPr="00E14333" w:rsidRDefault="00C66A41" w:rsidP="00E14333">
      <w:pPr>
        <w:spacing w:after="0" w:line="360" w:lineRule="auto"/>
        <w:ind w:firstLine="426"/>
        <w:jc w:val="both"/>
        <w:rPr>
          <w:rFonts w:cstheme="minorHAnsi"/>
        </w:rPr>
      </w:pPr>
      <w:r w:rsidRPr="00E14333">
        <w:rPr>
          <w:rFonts w:cstheme="minorHAnsi"/>
        </w:rPr>
        <w:t>Umowę sporządzono w dwóch jednobrzmiących egzemplarzach,</w:t>
      </w:r>
      <w:r w:rsidR="006A5377" w:rsidRPr="00E14333">
        <w:rPr>
          <w:rFonts w:cstheme="minorHAnsi"/>
        </w:rPr>
        <w:t xml:space="preserve"> po jednym dla każdej ze stron.</w:t>
      </w:r>
    </w:p>
    <w:p w14:paraId="3F5CD263" w14:textId="77777777" w:rsidR="00C66A41" w:rsidRPr="00E14333" w:rsidRDefault="00C66A41" w:rsidP="00E14333">
      <w:pPr>
        <w:spacing w:after="0" w:line="360" w:lineRule="auto"/>
        <w:jc w:val="both"/>
        <w:rPr>
          <w:rFonts w:cstheme="minorHAnsi"/>
        </w:rPr>
      </w:pPr>
    </w:p>
    <w:p w14:paraId="04672DCA" w14:textId="77777777" w:rsidR="004D2AEA" w:rsidRPr="00E14333" w:rsidRDefault="004D2AEA" w:rsidP="00E14333">
      <w:pPr>
        <w:spacing w:after="0" w:line="360" w:lineRule="auto"/>
        <w:rPr>
          <w:rFonts w:cstheme="minorHAnsi"/>
        </w:rPr>
      </w:pPr>
    </w:p>
    <w:p w14:paraId="04A95A2B" w14:textId="70F0CC08" w:rsidR="005E3635" w:rsidRDefault="00EF4CF8" w:rsidP="006060C0">
      <w:pPr>
        <w:spacing w:after="0" w:line="360" w:lineRule="auto"/>
        <w:jc w:val="center"/>
        <w:rPr>
          <w:rFonts w:cstheme="minorHAnsi"/>
        </w:rPr>
      </w:pPr>
      <w:r w:rsidRPr="00E14333">
        <w:rPr>
          <w:rFonts w:cstheme="minorHAnsi"/>
        </w:rPr>
        <w:t>Udzielający Zamówienia</w:t>
      </w:r>
      <w:r w:rsidR="00C66A41" w:rsidRPr="00E14333">
        <w:rPr>
          <w:rFonts w:cstheme="minorHAnsi"/>
        </w:rPr>
        <w:t xml:space="preserve"> </w:t>
      </w:r>
      <w:r w:rsidR="00E14333">
        <w:rPr>
          <w:rFonts w:cstheme="minorHAnsi"/>
        </w:rPr>
        <w:tab/>
      </w:r>
      <w:r w:rsidR="00E14333">
        <w:rPr>
          <w:rFonts w:cstheme="minorHAnsi"/>
        </w:rPr>
        <w:tab/>
      </w:r>
      <w:r w:rsidR="00E14333">
        <w:rPr>
          <w:rFonts w:cstheme="minorHAnsi"/>
        </w:rPr>
        <w:tab/>
      </w:r>
      <w:r w:rsidR="00E14333">
        <w:rPr>
          <w:rFonts w:cstheme="minorHAnsi"/>
        </w:rPr>
        <w:tab/>
      </w:r>
      <w:r w:rsidR="00E14333">
        <w:rPr>
          <w:rFonts w:cstheme="minorHAnsi"/>
        </w:rPr>
        <w:tab/>
      </w:r>
      <w:r w:rsidR="0016224E" w:rsidRPr="00E14333">
        <w:rPr>
          <w:rFonts w:cstheme="minorHAnsi"/>
        </w:rPr>
        <w:t xml:space="preserve"> Przyjmujący Zamówienie</w:t>
      </w:r>
    </w:p>
    <w:sectPr w:rsidR="005E3635" w:rsidSect="00465771">
      <w:footerReference w:type="default" r:id="rId9"/>
      <w:pgSz w:w="11906" w:h="16838"/>
      <w:pgMar w:top="1077" w:right="851" w:bottom="1701" w:left="1134" w:header="68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A2886" w14:textId="77777777" w:rsidR="00D90F7C" w:rsidRDefault="00D90F7C" w:rsidP="003F6F29">
      <w:pPr>
        <w:spacing w:after="0" w:line="240" w:lineRule="auto"/>
      </w:pPr>
      <w:r>
        <w:separator/>
      </w:r>
    </w:p>
  </w:endnote>
  <w:endnote w:type="continuationSeparator" w:id="0">
    <w:p w14:paraId="793D96BE" w14:textId="77777777" w:rsidR="00D90F7C" w:rsidRDefault="00D90F7C" w:rsidP="003F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126624"/>
      <w:docPartObj>
        <w:docPartGallery w:val="Page Numbers (Bottom of Page)"/>
        <w:docPartUnique/>
      </w:docPartObj>
    </w:sdtPr>
    <w:sdtEndPr/>
    <w:sdtContent>
      <w:p w14:paraId="35F82C27" w14:textId="77777777" w:rsidR="00453F12" w:rsidRDefault="00453F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15D">
          <w:rPr>
            <w:noProof/>
          </w:rPr>
          <w:t>7</w:t>
        </w:r>
        <w:r>
          <w:fldChar w:fldCharType="end"/>
        </w:r>
      </w:p>
    </w:sdtContent>
  </w:sdt>
  <w:p w14:paraId="0CC2B14F" w14:textId="77777777" w:rsidR="00453F12" w:rsidRPr="003F6F29" w:rsidRDefault="00453F12" w:rsidP="003F6F29">
    <w:pPr>
      <w:autoSpaceDN w:val="0"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9F6A4" w14:textId="77777777" w:rsidR="00D90F7C" w:rsidRDefault="00D90F7C" w:rsidP="003F6F29">
      <w:pPr>
        <w:spacing w:after="0" w:line="240" w:lineRule="auto"/>
      </w:pPr>
      <w:r>
        <w:separator/>
      </w:r>
    </w:p>
  </w:footnote>
  <w:footnote w:type="continuationSeparator" w:id="0">
    <w:p w14:paraId="326D31EA" w14:textId="77777777" w:rsidR="00D90F7C" w:rsidRDefault="00D90F7C" w:rsidP="003F6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177A81"/>
    <w:multiLevelType w:val="hybridMultilevel"/>
    <w:tmpl w:val="F664E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77C65"/>
    <w:multiLevelType w:val="hybridMultilevel"/>
    <w:tmpl w:val="14F4385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7E0E18"/>
    <w:multiLevelType w:val="hybridMultilevel"/>
    <w:tmpl w:val="BAE2E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51D2D"/>
    <w:multiLevelType w:val="hybridMultilevel"/>
    <w:tmpl w:val="0CE85CF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09AB1FD9"/>
    <w:multiLevelType w:val="singleLevel"/>
    <w:tmpl w:val="EEA85D3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0D757EBD"/>
    <w:multiLevelType w:val="singleLevel"/>
    <w:tmpl w:val="C7E4EF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134D2F54"/>
    <w:multiLevelType w:val="hybridMultilevel"/>
    <w:tmpl w:val="660C60B8"/>
    <w:lvl w:ilvl="0" w:tplc="E1D66D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37674"/>
    <w:multiLevelType w:val="hybridMultilevel"/>
    <w:tmpl w:val="24A41B24"/>
    <w:lvl w:ilvl="0" w:tplc="C7E4EF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63F05"/>
    <w:multiLevelType w:val="hybridMultilevel"/>
    <w:tmpl w:val="E4F088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274BFB"/>
    <w:multiLevelType w:val="hybridMultilevel"/>
    <w:tmpl w:val="F6B67096"/>
    <w:lvl w:ilvl="0" w:tplc="1400C2AC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E3E7531"/>
    <w:multiLevelType w:val="hybridMultilevel"/>
    <w:tmpl w:val="18445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7315E"/>
    <w:multiLevelType w:val="hybridMultilevel"/>
    <w:tmpl w:val="EEF8687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F0599"/>
    <w:multiLevelType w:val="hybridMultilevel"/>
    <w:tmpl w:val="614883DE"/>
    <w:lvl w:ilvl="0" w:tplc="217014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56B3832"/>
    <w:multiLevelType w:val="multilevel"/>
    <w:tmpl w:val="206054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BD4C88"/>
    <w:multiLevelType w:val="hybridMultilevel"/>
    <w:tmpl w:val="915E70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6FF4821"/>
    <w:multiLevelType w:val="hybridMultilevel"/>
    <w:tmpl w:val="AE4AFD0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8A504F4"/>
    <w:multiLevelType w:val="hybridMultilevel"/>
    <w:tmpl w:val="E0EC5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B42F5E"/>
    <w:multiLevelType w:val="hybridMultilevel"/>
    <w:tmpl w:val="117034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0725C"/>
    <w:multiLevelType w:val="hybridMultilevel"/>
    <w:tmpl w:val="94200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479FE"/>
    <w:multiLevelType w:val="hybridMultilevel"/>
    <w:tmpl w:val="852E93E6"/>
    <w:lvl w:ilvl="0" w:tplc="B3CE5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7A61255"/>
    <w:multiLevelType w:val="hybridMultilevel"/>
    <w:tmpl w:val="AA7AAA9A"/>
    <w:lvl w:ilvl="0" w:tplc="04EC33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0AA68AF"/>
    <w:multiLevelType w:val="hybridMultilevel"/>
    <w:tmpl w:val="CCAEB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649AC"/>
    <w:multiLevelType w:val="multilevel"/>
    <w:tmpl w:val="3CB42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43316BF6"/>
    <w:multiLevelType w:val="hybridMultilevel"/>
    <w:tmpl w:val="A232F060"/>
    <w:lvl w:ilvl="0" w:tplc="D76271B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4C86945"/>
    <w:multiLevelType w:val="hybridMultilevel"/>
    <w:tmpl w:val="B56EB1F2"/>
    <w:lvl w:ilvl="0" w:tplc="C7E4EF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26587"/>
    <w:multiLevelType w:val="hybridMultilevel"/>
    <w:tmpl w:val="524461FC"/>
    <w:lvl w:ilvl="0" w:tplc="EEC0D91C">
      <w:start w:val="1"/>
      <w:numFmt w:val="decimal"/>
      <w:lvlText w:val="%1."/>
      <w:lvlJc w:val="left"/>
      <w:pPr>
        <w:ind w:left="643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45FD3136"/>
    <w:multiLevelType w:val="hybridMultilevel"/>
    <w:tmpl w:val="5776E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B07CF4"/>
    <w:multiLevelType w:val="hybridMultilevel"/>
    <w:tmpl w:val="DF5ECB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7E96CC9"/>
    <w:multiLevelType w:val="hybridMultilevel"/>
    <w:tmpl w:val="D08AEA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D6061A"/>
    <w:multiLevelType w:val="hybridMultilevel"/>
    <w:tmpl w:val="3974861C"/>
    <w:lvl w:ilvl="0" w:tplc="85C8C95C">
      <w:start w:val="1"/>
      <w:numFmt w:val="decimal"/>
      <w:lvlText w:val="%1."/>
      <w:lvlJc w:val="left"/>
      <w:pPr>
        <w:ind w:left="501" w:hanging="360"/>
      </w:pPr>
      <w:rPr>
        <w:rFonts w:asciiTheme="minorHAnsi" w:eastAsiaTheme="minorHAnsi" w:hAnsiTheme="minorHAnsi" w:cstheme="minorBid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6C93300"/>
    <w:multiLevelType w:val="hybridMultilevel"/>
    <w:tmpl w:val="94A4F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F74AB9"/>
    <w:multiLevelType w:val="hybridMultilevel"/>
    <w:tmpl w:val="C756BA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3" w15:restartNumberingAfterBreak="0">
    <w:nsid w:val="5E0115B9"/>
    <w:multiLevelType w:val="hybridMultilevel"/>
    <w:tmpl w:val="E522D02A"/>
    <w:lvl w:ilvl="0" w:tplc="5A365D0E">
      <w:start w:val="1"/>
      <w:numFmt w:val="lowerLetter"/>
      <w:lvlText w:val="%1)"/>
      <w:lvlJc w:val="left"/>
      <w:pPr>
        <w:ind w:left="643" w:hanging="360"/>
      </w:pPr>
      <w:rPr>
        <w:rFonts w:ascii="Calibri" w:eastAsiaTheme="minorHAnsi" w:hAnsi="Calibri" w:cstheme="minorBidi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63F86492"/>
    <w:multiLevelType w:val="hybridMultilevel"/>
    <w:tmpl w:val="2A9E4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00560"/>
    <w:multiLevelType w:val="hybridMultilevel"/>
    <w:tmpl w:val="E4A4F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440FA"/>
    <w:multiLevelType w:val="hybridMultilevel"/>
    <w:tmpl w:val="7074A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406EB7"/>
    <w:multiLevelType w:val="hybridMultilevel"/>
    <w:tmpl w:val="E3D8788A"/>
    <w:lvl w:ilvl="0" w:tplc="28408E8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616BF"/>
    <w:multiLevelType w:val="hybridMultilevel"/>
    <w:tmpl w:val="74E877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A4D685D"/>
    <w:multiLevelType w:val="hybridMultilevel"/>
    <w:tmpl w:val="12F6AB54"/>
    <w:lvl w:ilvl="0" w:tplc="A65EFB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D3E23D1"/>
    <w:multiLevelType w:val="multilevel"/>
    <w:tmpl w:val="82A0AF90"/>
    <w:lvl w:ilvl="0">
      <w:start w:val="1"/>
      <w:numFmt w:val="decimal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41" w15:restartNumberingAfterBreak="0">
    <w:nsid w:val="71B75392"/>
    <w:multiLevelType w:val="hybridMultilevel"/>
    <w:tmpl w:val="B72815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57963E6"/>
    <w:multiLevelType w:val="hybridMultilevel"/>
    <w:tmpl w:val="6EF41380"/>
    <w:lvl w:ilvl="0" w:tplc="66900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D46FFD"/>
    <w:multiLevelType w:val="hybridMultilevel"/>
    <w:tmpl w:val="ED1A9590"/>
    <w:lvl w:ilvl="0" w:tplc="42669F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780FD1"/>
    <w:multiLevelType w:val="hybridMultilevel"/>
    <w:tmpl w:val="77903790"/>
    <w:lvl w:ilvl="0" w:tplc="F0EC4DD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F924A2B8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1"/>
  </w:num>
  <w:num w:numId="3">
    <w:abstractNumId w:val="0"/>
  </w:num>
  <w:num w:numId="4">
    <w:abstractNumId w:val="8"/>
  </w:num>
  <w:num w:numId="5">
    <w:abstractNumId w:val="13"/>
  </w:num>
  <w:num w:numId="6">
    <w:abstractNumId w:val="36"/>
  </w:num>
  <w:num w:numId="7">
    <w:abstractNumId w:val="5"/>
  </w:num>
  <w:num w:numId="8">
    <w:abstractNumId w:val="23"/>
  </w:num>
  <w:num w:numId="9">
    <w:abstractNumId w:val="6"/>
  </w:num>
  <w:num w:numId="10">
    <w:abstractNumId w:val="25"/>
  </w:num>
  <w:num w:numId="11">
    <w:abstractNumId w:val="32"/>
  </w:num>
  <w:num w:numId="12">
    <w:abstractNumId w:val="7"/>
  </w:num>
  <w:num w:numId="13">
    <w:abstractNumId w:val="22"/>
  </w:num>
  <w:num w:numId="14">
    <w:abstractNumId w:val="20"/>
  </w:num>
  <w:num w:numId="15">
    <w:abstractNumId w:val="19"/>
  </w:num>
  <w:num w:numId="16">
    <w:abstractNumId w:val="1"/>
  </w:num>
  <w:num w:numId="17">
    <w:abstractNumId w:val="42"/>
  </w:num>
  <w:num w:numId="18">
    <w:abstractNumId w:val="21"/>
  </w:num>
  <w:num w:numId="19">
    <w:abstractNumId w:val="4"/>
  </w:num>
  <w:num w:numId="20">
    <w:abstractNumId w:val="16"/>
  </w:num>
  <w:num w:numId="21">
    <w:abstractNumId w:val="34"/>
  </w:num>
  <w:num w:numId="22">
    <w:abstractNumId w:val="18"/>
  </w:num>
  <w:num w:numId="23">
    <w:abstractNumId w:val="24"/>
  </w:num>
  <w:num w:numId="24">
    <w:abstractNumId w:val="10"/>
  </w:num>
  <w:num w:numId="25">
    <w:abstractNumId w:val="9"/>
  </w:num>
  <w:num w:numId="26">
    <w:abstractNumId w:val="33"/>
  </w:num>
  <w:num w:numId="27">
    <w:abstractNumId w:val="44"/>
  </w:num>
  <w:num w:numId="28">
    <w:abstractNumId w:val="38"/>
  </w:num>
  <w:num w:numId="29">
    <w:abstractNumId w:val="26"/>
  </w:num>
  <w:num w:numId="30">
    <w:abstractNumId w:val="30"/>
  </w:num>
  <w:num w:numId="31">
    <w:abstractNumId w:val="39"/>
  </w:num>
  <w:num w:numId="32">
    <w:abstractNumId w:val="12"/>
  </w:num>
  <w:num w:numId="33">
    <w:abstractNumId w:val="37"/>
  </w:num>
  <w:num w:numId="34">
    <w:abstractNumId w:val="28"/>
  </w:num>
  <w:num w:numId="35">
    <w:abstractNumId w:val="27"/>
  </w:num>
  <w:num w:numId="36">
    <w:abstractNumId w:val="35"/>
  </w:num>
  <w:num w:numId="37">
    <w:abstractNumId w:val="15"/>
  </w:num>
  <w:num w:numId="38">
    <w:abstractNumId w:val="2"/>
  </w:num>
  <w:num w:numId="39">
    <w:abstractNumId w:val="41"/>
  </w:num>
  <w:num w:numId="40">
    <w:abstractNumId w:val="14"/>
  </w:num>
  <w:num w:numId="41">
    <w:abstractNumId w:val="40"/>
  </w:num>
  <w:num w:numId="42">
    <w:abstractNumId w:val="29"/>
  </w:num>
  <w:num w:numId="43">
    <w:abstractNumId w:val="31"/>
  </w:num>
  <w:num w:numId="44">
    <w:abstractNumId w:val="17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85F"/>
    <w:rsid w:val="00000F03"/>
    <w:rsid w:val="00001402"/>
    <w:rsid w:val="0000631C"/>
    <w:rsid w:val="000333AD"/>
    <w:rsid w:val="000468AC"/>
    <w:rsid w:val="0005424A"/>
    <w:rsid w:val="00085914"/>
    <w:rsid w:val="00090F8E"/>
    <w:rsid w:val="000A3D36"/>
    <w:rsid w:val="000C0C20"/>
    <w:rsid w:val="000C123A"/>
    <w:rsid w:val="000C706B"/>
    <w:rsid w:val="000D017E"/>
    <w:rsid w:val="000F5FFA"/>
    <w:rsid w:val="0011367A"/>
    <w:rsid w:val="00133220"/>
    <w:rsid w:val="00147733"/>
    <w:rsid w:val="00153F64"/>
    <w:rsid w:val="0016224E"/>
    <w:rsid w:val="0019183B"/>
    <w:rsid w:val="00196C39"/>
    <w:rsid w:val="001D2CED"/>
    <w:rsid w:val="001E2374"/>
    <w:rsid w:val="001E3826"/>
    <w:rsid w:val="001E5A28"/>
    <w:rsid w:val="001F41C3"/>
    <w:rsid w:val="00202BB6"/>
    <w:rsid w:val="002266DA"/>
    <w:rsid w:val="002460B2"/>
    <w:rsid w:val="0025185F"/>
    <w:rsid w:val="0026076D"/>
    <w:rsid w:val="002711FD"/>
    <w:rsid w:val="00275C9A"/>
    <w:rsid w:val="002C0B1C"/>
    <w:rsid w:val="002C17C9"/>
    <w:rsid w:val="002D2F8E"/>
    <w:rsid w:val="002D7B56"/>
    <w:rsid w:val="002E0E8D"/>
    <w:rsid w:val="002F0463"/>
    <w:rsid w:val="00307EB1"/>
    <w:rsid w:val="0031021D"/>
    <w:rsid w:val="00320B75"/>
    <w:rsid w:val="003222C6"/>
    <w:rsid w:val="00331F60"/>
    <w:rsid w:val="003562F7"/>
    <w:rsid w:val="00364E45"/>
    <w:rsid w:val="0038012E"/>
    <w:rsid w:val="00386835"/>
    <w:rsid w:val="003C27CB"/>
    <w:rsid w:val="003C6FA7"/>
    <w:rsid w:val="003D25F4"/>
    <w:rsid w:val="003F6F29"/>
    <w:rsid w:val="004031B6"/>
    <w:rsid w:val="00422D2E"/>
    <w:rsid w:val="00430DBA"/>
    <w:rsid w:val="004448F5"/>
    <w:rsid w:val="004460D8"/>
    <w:rsid w:val="00453F12"/>
    <w:rsid w:val="0046026E"/>
    <w:rsid w:val="00465771"/>
    <w:rsid w:val="00487D1E"/>
    <w:rsid w:val="004D2AEA"/>
    <w:rsid w:val="004E63CB"/>
    <w:rsid w:val="0051580B"/>
    <w:rsid w:val="00521028"/>
    <w:rsid w:val="0052213C"/>
    <w:rsid w:val="0054731A"/>
    <w:rsid w:val="00550543"/>
    <w:rsid w:val="00567B97"/>
    <w:rsid w:val="00591DB2"/>
    <w:rsid w:val="00592E94"/>
    <w:rsid w:val="00597957"/>
    <w:rsid w:val="005C6EE5"/>
    <w:rsid w:val="005D09DB"/>
    <w:rsid w:val="005D6E26"/>
    <w:rsid w:val="005E3635"/>
    <w:rsid w:val="005F32B8"/>
    <w:rsid w:val="006033DA"/>
    <w:rsid w:val="006060C0"/>
    <w:rsid w:val="0061415D"/>
    <w:rsid w:val="00662910"/>
    <w:rsid w:val="0066496A"/>
    <w:rsid w:val="0067130B"/>
    <w:rsid w:val="006843CD"/>
    <w:rsid w:val="006A0562"/>
    <w:rsid w:val="006A5377"/>
    <w:rsid w:val="006A5568"/>
    <w:rsid w:val="006D7093"/>
    <w:rsid w:val="007022B5"/>
    <w:rsid w:val="00706CDE"/>
    <w:rsid w:val="007072AD"/>
    <w:rsid w:val="00715D89"/>
    <w:rsid w:val="00743971"/>
    <w:rsid w:val="00774E8A"/>
    <w:rsid w:val="0078783F"/>
    <w:rsid w:val="007A014E"/>
    <w:rsid w:val="007D5113"/>
    <w:rsid w:val="007E0EEC"/>
    <w:rsid w:val="00804D48"/>
    <w:rsid w:val="0084173C"/>
    <w:rsid w:val="0085403C"/>
    <w:rsid w:val="00891C2F"/>
    <w:rsid w:val="008C5043"/>
    <w:rsid w:val="009027C5"/>
    <w:rsid w:val="00912FC8"/>
    <w:rsid w:val="009336DC"/>
    <w:rsid w:val="0093484B"/>
    <w:rsid w:val="00935661"/>
    <w:rsid w:val="0095035E"/>
    <w:rsid w:val="00952EF3"/>
    <w:rsid w:val="0096635A"/>
    <w:rsid w:val="00967BB1"/>
    <w:rsid w:val="00974EB2"/>
    <w:rsid w:val="009804A1"/>
    <w:rsid w:val="00980DEF"/>
    <w:rsid w:val="00995AB0"/>
    <w:rsid w:val="009971DE"/>
    <w:rsid w:val="009D3E61"/>
    <w:rsid w:val="009E721E"/>
    <w:rsid w:val="009F3D08"/>
    <w:rsid w:val="009F6CAE"/>
    <w:rsid w:val="00A07A7A"/>
    <w:rsid w:val="00A12069"/>
    <w:rsid w:val="00A25F17"/>
    <w:rsid w:val="00A27316"/>
    <w:rsid w:val="00A36841"/>
    <w:rsid w:val="00A4053A"/>
    <w:rsid w:val="00A453C3"/>
    <w:rsid w:val="00A52BEF"/>
    <w:rsid w:val="00A721DE"/>
    <w:rsid w:val="00A7427E"/>
    <w:rsid w:val="00A96E05"/>
    <w:rsid w:val="00AA0315"/>
    <w:rsid w:val="00AA152A"/>
    <w:rsid w:val="00AC1799"/>
    <w:rsid w:val="00AC29C8"/>
    <w:rsid w:val="00B039DB"/>
    <w:rsid w:val="00B05016"/>
    <w:rsid w:val="00B10E36"/>
    <w:rsid w:val="00B26939"/>
    <w:rsid w:val="00B6101D"/>
    <w:rsid w:val="00B67F6B"/>
    <w:rsid w:val="00B84183"/>
    <w:rsid w:val="00BB12F1"/>
    <w:rsid w:val="00BB6EBD"/>
    <w:rsid w:val="00BC237D"/>
    <w:rsid w:val="00BD4B09"/>
    <w:rsid w:val="00BD62BB"/>
    <w:rsid w:val="00BE6A60"/>
    <w:rsid w:val="00BF6BFA"/>
    <w:rsid w:val="00C34414"/>
    <w:rsid w:val="00C407EF"/>
    <w:rsid w:val="00C66A41"/>
    <w:rsid w:val="00C82BE3"/>
    <w:rsid w:val="00C8482D"/>
    <w:rsid w:val="00C87C2B"/>
    <w:rsid w:val="00CC0CD0"/>
    <w:rsid w:val="00CD3290"/>
    <w:rsid w:val="00D051D0"/>
    <w:rsid w:val="00D1021A"/>
    <w:rsid w:val="00D129E4"/>
    <w:rsid w:val="00D34061"/>
    <w:rsid w:val="00D37225"/>
    <w:rsid w:val="00D43F9F"/>
    <w:rsid w:val="00D54E41"/>
    <w:rsid w:val="00D67B96"/>
    <w:rsid w:val="00D73B24"/>
    <w:rsid w:val="00D7513B"/>
    <w:rsid w:val="00D756C3"/>
    <w:rsid w:val="00D86C97"/>
    <w:rsid w:val="00D87BE8"/>
    <w:rsid w:val="00D90F7C"/>
    <w:rsid w:val="00DB3AC4"/>
    <w:rsid w:val="00DD4ED5"/>
    <w:rsid w:val="00DF14F9"/>
    <w:rsid w:val="00DF404B"/>
    <w:rsid w:val="00E14333"/>
    <w:rsid w:val="00E16BF9"/>
    <w:rsid w:val="00E2297E"/>
    <w:rsid w:val="00E24E74"/>
    <w:rsid w:val="00E40FD5"/>
    <w:rsid w:val="00E50F14"/>
    <w:rsid w:val="00E67F7E"/>
    <w:rsid w:val="00E96EA0"/>
    <w:rsid w:val="00EA270F"/>
    <w:rsid w:val="00EB2D3C"/>
    <w:rsid w:val="00EC0362"/>
    <w:rsid w:val="00EE2199"/>
    <w:rsid w:val="00EE43FB"/>
    <w:rsid w:val="00EE6AB6"/>
    <w:rsid w:val="00EF4CF8"/>
    <w:rsid w:val="00F01C93"/>
    <w:rsid w:val="00F0619D"/>
    <w:rsid w:val="00F07868"/>
    <w:rsid w:val="00F30717"/>
    <w:rsid w:val="00F42C3E"/>
    <w:rsid w:val="00F42CAA"/>
    <w:rsid w:val="00F57520"/>
    <w:rsid w:val="00F6030A"/>
    <w:rsid w:val="00F90994"/>
    <w:rsid w:val="00FF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C3090"/>
  <w15:docId w15:val="{7E5D2413-D4DD-41B5-BF17-7F00F4D5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4333"/>
    <w:pPr>
      <w:keepNext/>
      <w:keepLines/>
      <w:spacing w:before="240" w:after="0"/>
      <w:jc w:val="center"/>
      <w:outlineLvl w:val="0"/>
    </w:pPr>
    <w:rPr>
      <w:rFonts w:eastAsiaTheme="majorEastAsia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5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5185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F6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6F29"/>
  </w:style>
  <w:style w:type="paragraph" w:styleId="Stopka">
    <w:name w:val="footer"/>
    <w:basedOn w:val="Normalny"/>
    <w:link w:val="StopkaZnak"/>
    <w:uiPriority w:val="99"/>
    <w:unhideWhenUsed/>
    <w:rsid w:val="003F6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6F29"/>
  </w:style>
  <w:style w:type="paragraph" w:styleId="Akapitzlist">
    <w:name w:val="List Paragraph"/>
    <w:basedOn w:val="Normalny"/>
    <w:uiPriority w:val="34"/>
    <w:qFormat/>
    <w:rsid w:val="00912F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113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67F7E"/>
    <w:pPr>
      <w:widowControl w:val="0"/>
      <w:overflowPunct w:val="0"/>
      <w:autoSpaceDE w:val="0"/>
      <w:autoSpaceDN w:val="0"/>
      <w:adjustRightInd w:val="0"/>
      <w:spacing w:after="0" w:line="240" w:lineRule="auto"/>
      <w:ind w:left="283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67F7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14333"/>
    <w:rPr>
      <w:rFonts w:eastAsiaTheme="majorEastAsia" w:cstheme="majorBidi"/>
      <w:szCs w:val="32"/>
    </w:rPr>
  </w:style>
  <w:style w:type="character" w:styleId="Hipercze">
    <w:name w:val="Hyperlink"/>
    <w:basedOn w:val="Domylnaczcionkaakapitu"/>
    <w:uiPriority w:val="99"/>
    <w:unhideWhenUsed/>
    <w:rsid w:val="00E50F14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50F1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6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6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6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6D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84183"/>
    <w:pPr>
      <w:spacing w:after="0" w:line="240" w:lineRule="auto"/>
    </w:pPr>
  </w:style>
  <w:style w:type="paragraph" w:customStyle="1" w:styleId="Znak1ZnakZnakZnak">
    <w:name w:val="Znak1 Znak Znak Znak"/>
    <w:basedOn w:val="Normalny"/>
    <w:rsid w:val="00D73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4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0108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39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251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2253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16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35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9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7502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86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078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5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6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481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43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8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inekologia.opol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BE403-407D-4D3A-A849-A25C378F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3706729C</Template>
  <TotalTime>90</TotalTime>
  <Pages>1</Pages>
  <Words>2208</Words>
  <Characters>13251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Witkiewicz</dc:creator>
  <cp:lastModifiedBy>Monika Zieniewicz</cp:lastModifiedBy>
  <cp:revision>19</cp:revision>
  <cp:lastPrinted>2025-01-07T10:49:00Z</cp:lastPrinted>
  <dcterms:created xsi:type="dcterms:W3CDTF">2025-01-07T09:31:00Z</dcterms:created>
  <dcterms:modified xsi:type="dcterms:W3CDTF">2026-04-24T11:20:00Z</dcterms:modified>
</cp:coreProperties>
</file>