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7" w:type="dxa"/>
        <w:tblInd w:w="-318" w:type="dxa"/>
        <w:tblLook w:val="04A0" w:firstRow="1" w:lastRow="0" w:firstColumn="1" w:lastColumn="0" w:noHBand="0" w:noVBand="1"/>
      </w:tblPr>
      <w:tblGrid>
        <w:gridCol w:w="284"/>
        <w:gridCol w:w="5113"/>
      </w:tblGrid>
      <w:tr w:rsidR="00AD4123" w:rsidRPr="009D62B7" w14:paraId="453F6E14" w14:textId="77777777" w:rsidTr="00AD4123">
        <w:trPr>
          <w:trHeight w:val="80"/>
        </w:trPr>
        <w:tc>
          <w:tcPr>
            <w:tcW w:w="231" w:type="dxa"/>
            <w:hideMark/>
          </w:tcPr>
          <w:p w14:paraId="4F3D6C75" w14:textId="247AC025" w:rsidR="00990F7E" w:rsidRPr="009D62B7" w:rsidRDefault="00990F7E" w:rsidP="00752956">
            <w:pPr>
              <w:spacing w:line="360" w:lineRule="auto"/>
              <w:ind w:firstLine="68"/>
              <w:jc w:val="right"/>
              <w:rPr>
                <w:rFonts w:ascii="Calibri Light" w:eastAsia="HG Mincho Light J" w:hAnsi="Calibri Light" w:cs="Calibri Light"/>
                <w:iCs/>
                <w:color w:val="000000"/>
                <w:sz w:val="22"/>
                <w:szCs w:val="22"/>
                <w:lang w:eastAsia="hi-IN" w:bidi="hi-IN"/>
              </w:rPr>
            </w:pPr>
          </w:p>
          <w:p w14:paraId="02769E46" w14:textId="5BD329BE" w:rsidR="00AD4123" w:rsidRPr="009D62B7" w:rsidRDefault="00AD4123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166" w:type="dxa"/>
          </w:tcPr>
          <w:p w14:paraId="1BA287C6" w14:textId="0C7C9513" w:rsidR="00AD4123" w:rsidRPr="009D62B7" w:rsidRDefault="00AD412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AD4123" w:rsidRPr="009D62B7" w14:paraId="2F4FE600" w14:textId="77777777" w:rsidTr="00AD4123">
        <w:tc>
          <w:tcPr>
            <w:tcW w:w="231" w:type="dxa"/>
            <w:hideMark/>
          </w:tcPr>
          <w:p w14:paraId="2D6EDA1F" w14:textId="7AB9A846" w:rsidR="00AD4123" w:rsidRPr="009D62B7" w:rsidRDefault="00AD4123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166" w:type="dxa"/>
            <w:hideMark/>
          </w:tcPr>
          <w:p w14:paraId="10B29D79" w14:textId="3F559D03" w:rsidR="00AD4123" w:rsidRPr="009D62B7" w:rsidRDefault="00AD412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9D62B7">
              <w:rPr>
                <w:rFonts w:ascii="Calibri Light" w:hAnsi="Calibri Light" w:cs="Calibri Light"/>
                <w:bCs/>
                <w:sz w:val="22"/>
                <w:szCs w:val="22"/>
              </w:rPr>
              <w:t>G</w:t>
            </w:r>
            <w:r w:rsidR="009D62B7" w:rsidRPr="009D62B7">
              <w:rPr>
                <w:rFonts w:ascii="Calibri Light" w:hAnsi="Calibri Light" w:cs="Calibri Light"/>
                <w:bCs/>
                <w:sz w:val="22"/>
                <w:szCs w:val="22"/>
              </w:rPr>
              <w:t>G.SP3.271.1.202</w:t>
            </w:r>
            <w:r w:rsidR="00752956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</w:tbl>
    <w:p w14:paraId="2623CA38" w14:textId="142A085C" w:rsidR="008C1CBC" w:rsidRPr="009D62B7" w:rsidRDefault="00752956" w:rsidP="008C1CBC">
      <w:pPr>
        <w:spacing w:after="240"/>
        <w:rPr>
          <w:rFonts w:ascii="Calibri Light" w:eastAsia="Calibri" w:hAnsi="Calibri Light" w:cs="Calibri Light"/>
          <w:b/>
          <w:color w:val="000000"/>
          <w:sz w:val="22"/>
          <w:szCs w:val="22"/>
          <w:lang w:eastAsia="en-US"/>
        </w:rPr>
      </w:pPr>
      <w:r>
        <w:rPr>
          <w:rFonts w:ascii="Calibri Light" w:eastAsia="HG Mincho Light J" w:hAnsi="Calibri Light" w:cs="Calibri Light"/>
          <w:iCs/>
          <w:noProof/>
          <w:color w:val="000000"/>
          <w:sz w:val="22"/>
          <w:szCs w:val="22"/>
          <w:lang w:eastAsia="hi-IN" w:bidi="hi-IN"/>
        </w:rPr>
        <w:drawing>
          <wp:anchor distT="0" distB="0" distL="114300" distR="114300" simplePos="0" relativeHeight="251658240" behindDoc="1" locked="0" layoutInCell="1" allowOverlap="1" wp14:anchorId="13234BBA" wp14:editId="691AB1DF">
            <wp:simplePos x="0" y="0"/>
            <wp:positionH relativeFrom="margin">
              <wp:align>center</wp:align>
            </wp:positionH>
            <wp:positionV relativeFrom="paragraph">
              <wp:posOffset>-486410</wp:posOffset>
            </wp:positionV>
            <wp:extent cx="4254500" cy="708660"/>
            <wp:effectExtent l="0" t="0" r="0" b="0"/>
            <wp:wrapThrough wrapText="bothSides">
              <wp:wrapPolygon edited="0">
                <wp:start x="0" y="0"/>
                <wp:lineTo x="0" y="20903"/>
                <wp:lineTo x="21471" y="20903"/>
                <wp:lineTo x="21471" y="0"/>
                <wp:lineTo x="0" y="0"/>
              </wp:wrapPolygon>
            </wp:wrapThrough>
            <wp:docPr id="18292160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1196BE" w14:textId="77777777" w:rsidR="008C1CBC" w:rsidRPr="009D62B7" w:rsidRDefault="008C1CBC" w:rsidP="008C1CBC">
      <w:pPr>
        <w:spacing w:after="120"/>
        <w:rPr>
          <w:rFonts w:ascii="Calibri Light" w:eastAsia="Calibri" w:hAnsi="Calibri Light" w:cs="Calibri Light"/>
          <w:b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b/>
          <w:color w:val="000000"/>
          <w:sz w:val="22"/>
          <w:szCs w:val="22"/>
          <w:lang w:eastAsia="en-US"/>
        </w:rPr>
        <w:t>Wykonawca:</w:t>
      </w:r>
    </w:p>
    <w:p w14:paraId="2BD0CD0B" w14:textId="0D06DB25" w:rsidR="008C1CBC" w:rsidRPr="009D62B7" w:rsidRDefault="008C1CBC" w:rsidP="008C1CBC">
      <w:pPr>
        <w:spacing w:line="360" w:lineRule="auto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0456E68E" w14:textId="77777777" w:rsidR="008C1CBC" w:rsidRPr="009D62B7" w:rsidRDefault="008C1CBC" w:rsidP="008C1CBC">
      <w:pPr>
        <w:spacing w:after="120"/>
        <w:jc w:val="center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i/>
          <w:color w:val="000000"/>
          <w:sz w:val="22"/>
          <w:szCs w:val="22"/>
          <w:lang w:eastAsia="en-US"/>
        </w:rPr>
        <w:t>(pełna nazwa/firma, adres, w zależności od podmiotu: NIP/PESEL, KRS/CEiDG)</w:t>
      </w:r>
    </w:p>
    <w:p w14:paraId="14D79AF9" w14:textId="77777777" w:rsidR="008C1CBC" w:rsidRPr="009D62B7" w:rsidRDefault="008C1CBC" w:rsidP="008C1CBC">
      <w:pPr>
        <w:spacing w:after="120"/>
        <w:rPr>
          <w:rFonts w:ascii="Calibri Light" w:eastAsia="Calibri" w:hAnsi="Calibri Light" w:cs="Calibri Light"/>
          <w:color w:val="000000"/>
          <w:sz w:val="22"/>
          <w:szCs w:val="22"/>
          <w:u w:val="single"/>
          <w:lang w:eastAsia="en-US"/>
        </w:rPr>
      </w:pPr>
      <w:r w:rsidRPr="009D62B7">
        <w:rPr>
          <w:rFonts w:ascii="Calibri Light" w:eastAsia="Calibri" w:hAnsi="Calibri Light" w:cs="Calibri Light"/>
          <w:color w:val="000000"/>
          <w:sz w:val="22"/>
          <w:szCs w:val="22"/>
          <w:u w:val="single"/>
          <w:lang w:eastAsia="en-US"/>
        </w:rPr>
        <w:t>reprezentowany przez:</w:t>
      </w:r>
    </w:p>
    <w:p w14:paraId="2E60FD94" w14:textId="5B11DA81" w:rsidR="008C1CBC" w:rsidRPr="009D62B7" w:rsidRDefault="008C1CBC" w:rsidP="008C1CBC">
      <w:pPr>
        <w:spacing w:line="360" w:lineRule="auto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6DE6495F" w14:textId="1064EC95" w:rsidR="008C1CBC" w:rsidRPr="009D62B7" w:rsidRDefault="008C1CBC" w:rsidP="00343CB9">
      <w:pPr>
        <w:spacing w:after="120" w:line="360" w:lineRule="auto"/>
        <w:jc w:val="center"/>
        <w:rPr>
          <w:rFonts w:ascii="Calibri Light" w:eastAsia="Calibri" w:hAnsi="Calibri Light" w:cs="Calibri Light"/>
          <w:i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i/>
          <w:color w:val="000000"/>
          <w:sz w:val="22"/>
          <w:szCs w:val="22"/>
          <w:lang w:eastAsia="en-US"/>
        </w:rPr>
        <w:t>(imię, nazwisko, stanowisko/podstawa do  reprezentacji)</w:t>
      </w:r>
    </w:p>
    <w:p w14:paraId="350BE29D" w14:textId="77777777" w:rsidR="00990F7E" w:rsidRPr="009D62B7" w:rsidRDefault="008C1CBC" w:rsidP="00990F7E">
      <w:pPr>
        <w:tabs>
          <w:tab w:val="center" w:pos="4536"/>
          <w:tab w:val="right" w:pos="9072"/>
        </w:tabs>
        <w:spacing w:line="360" w:lineRule="auto"/>
        <w:jc w:val="center"/>
        <w:rPr>
          <w:rFonts w:ascii="Calibri Light" w:eastAsia="HG Mincho Light J" w:hAnsi="Calibri Light" w:cs="Calibri Light"/>
          <w:b/>
          <w:color w:val="000000"/>
          <w:sz w:val="22"/>
          <w:szCs w:val="22"/>
          <w:lang w:eastAsia="hi-IN" w:bidi="hi-IN"/>
        </w:rPr>
      </w:pPr>
      <w:r w:rsidRPr="009D62B7">
        <w:rPr>
          <w:rFonts w:ascii="Calibri Light" w:eastAsia="HG Mincho Light J" w:hAnsi="Calibri Light" w:cs="Calibri Light"/>
          <w:b/>
          <w:color w:val="000000"/>
          <w:sz w:val="22"/>
          <w:szCs w:val="22"/>
          <w:lang w:eastAsia="hi-IN" w:bidi="hi-IN"/>
        </w:rPr>
        <w:t>Wykaz robót budowlanych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9781"/>
      </w:tblGrid>
      <w:tr w:rsidR="00D33424" w:rsidRPr="009D62B7" w14:paraId="6BDB4561" w14:textId="77777777" w:rsidTr="00E5156E">
        <w:tc>
          <w:tcPr>
            <w:tcW w:w="9322" w:type="dxa"/>
            <w:hideMark/>
          </w:tcPr>
          <w:p w14:paraId="34F9BD2D" w14:textId="2CEE53FD" w:rsidR="00D33424" w:rsidRPr="009D62B7" w:rsidRDefault="00691000" w:rsidP="00D33424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</w:rPr>
              <w:t>„</w:t>
            </w:r>
            <w:r w:rsidR="009D62B7">
              <w:rPr>
                <w:rFonts w:ascii="Calibri Light" w:hAnsi="Calibri Light" w:cs="Calibri Light"/>
                <w:bCs/>
              </w:rPr>
              <w:t>Modernizacja boiska sportowego Orlik przy Szkole Podstawowej Nr 3 wraz z budową fakultatywnego                                               tj. sprawnościowego placu zabaw w ramach programu MSiT dotyczącym modernizacji kompleksów sportowych Moje boisko – ORLIK 2012” realizowana w formule „zaprojektuj i wybuduj"</w:t>
            </w:r>
          </w:p>
        </w:tc>
      </w:tr>
    </w:tbl>
    <w:p w14:paraId="3699B5F4" w14:textId="77777777" w:rsidR="008C1CBC" w:rsidRPr="009D62B7" w:rsidRDefault="008C1CBC" w:rsidP="00EB41B3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ascii="Calibri Light" w:eastAsia="HG Mincho Light J" w:hAnsi="Calibri Light" w:cs="Calibri Light"/>
          <w:b/>
          <w:color w:val="000000"/>
          <w:sz w:val="22"/>
          <w:szCs w:val="2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379"/>
        <w:gridCol w:w="2109"/>
        <w:gridCol w:w="1810"/>
        <w:gridCol w:w="1818"/>
      </w:tblGrid>
      <w:tr w:rsidR="008C1CBC" w:rsidRPr="009D62B7" w14:paraId="35BCE0C6" w14:textId="77777777" w:rsidTr="00E47108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19A020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20A193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Nazwa i adres Zamawiającego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E355DA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Rodzaj robót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6150AD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 xml:space="preserve">Wartość brutto robót </w:t>
            </w:r>
          </w:p>
          <w:p w14:paraId="5F60FDCC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( w zł)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F56C2E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Termin realizacji</w:t>
            </w:r>
          </w:p>
          <w:p w14:paraId="3043D7DC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</w:pPr>
            <w:r w:rsidRPr="009D62B7">
              <w:rPr>
                <w:rFonts w:ascii="Calibri Light" w:eastAsia="HG Mincho Light J" w:hAnsi="Calibri Light" w:cs="Calibri Light"/>
                <w:b/>
                <w:color w:val="000000"/>
                <w:sz w:val="22"/>
                <w:szCs w:val="22"/>
                <w:lang w:eastAsia="hi-IN" w:bidi="hi-IN"/>
              </w:rPr>
              <w:t>(podać datę rozpoczęcia i datę zakończenia robót)</w:t>
            </w:r>
          </w:p>
        </w:tc>
      </w:tr>
      <w:tr w:rsidR="008C1CBC" w:rsidRPr="009D62B7" w14:paraId="4233B2B5" w14:textId="77777777" w:rsidTr="00E47108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DB35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4AB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2C9A6905" w14:textId="77777777" w:rsidR="00E47108" w:rsidRPr="009D62B7" w:rsidRDefault="00E47108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0A713A7A" w14:textId="77777777" w:rsidR="00E47108" w:rsidRPr="009D62B7" w:rsidRDefault="00E47108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2F8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73DC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881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63FB7E93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</w:tr>
      <w:tr w:rsidR="008C1CBC" w:rsidRPr="009D62B7" w14:paraId="222760BB" w14:textId="77777777" w:rsidTr="00E47108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368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DB3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17C3E49B" w14:textId="77777777" w:rsidR="00E47108" w:rsidRPr="009D62B7" w:rsidRDefault="00E47108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5832EBD3" w14:textId="77777777" w:rsidR="00E47108" w:rsidRPr="009D62B7" w:rsidRDefault="00E47108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ED6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1C6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E17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  <w:p w14:paraId="755D94EE" w14:textId="77777777" w:rsidR="008C1CBC" w:rsidRPr="009D62B7" w:rsidRDefault="008C1CBC" w:rsidP="008C1CBC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ascii="Calibri Light" w:eastAsia="HG Mincho Light J" w:hAnsi="Calibri Light" w:cs="Calibri Light"/>
                <w:color w:val="000000"/>
                <w:sz w:val="22"/>
                <w:szCs w:val="22"/>
                <w:lang w:eastAsia="hi-IN" w:bidi="hi-IN"/>
              </w:rPr>
            </w:pPr>
          </w:p>
        </w:tc>
      </w:tr>
    </w:tbl>
    <w:p w14:paraId="54E183DD" w14:textId="77777777" w:rsidR="008C1CBC" w:rsidRPr="009D62B7" w:rsidRDefault="008C1CBC" w:rsidP="008C1CBC">
      <w:pPr>
        <w:widowControl w:val="0"/>
        <w:suppressAutoHyphens/>
        <w:ind w:left="-142"/>
        <w:jc w:val="both"/>
        <w:rPr>
          <w:rFonts w:ascii="Calibri Light" w:eastAsia="HG Mincho Light J" w:hAnsi="Calibri Light" w:cs="Calibri Light"/>
          <w:b/>
          <w:color w:val="000000"/>
          <w:sz w:val="22"/>
          <w:szCs w:val="22"/>
          <w:lang w:eastAsia="hi-IN" w:bidi="hi-IN"/>
        </w:rPr>
      </w:pPr>
    </w:p>
    <w:p w14:paraId="6A8CA30E" w14:textId="243DEB33" w:rsidR="008C1CBC" w:rsidRPr="009D62B7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9D62B7">
        <w:rPr>
          <w:rFonts w:ascii="Calibri Light" w:eastAsia="HG Mincho Light J" w:hAnsi="Calibri Light" w:cs="Calibri Light"/>
          <w:b/>
          <w:color w:val="000000"/>
          <w:sz w:val="22"/>
          <w:szCs w:val="22"/>
          <w:lang w:eastAsia="hi-IN" w:bidi="hi-IN"/>
        </w:rPr>
        <w:t xml:space="preserve">Uwaga: </w:t>
      </w:r>
      <w:r w:rsidRPr="009D62B7">
        <w:rPr>
          <w:rFonts w:ascii="Calibri Light" w:eastAsia="HG Mincho Light J" w:hAnsi="Calibri Light" w:cs="Calibri Light"/>
          <w:color w:val="000000"/>
          <w:sz w:val="22"/>
          <w:szCs w:val="22"/>
          <w:lang w:eastAsia="hi-IN" w:bidi="hi-IN"/>
        </w:rPr>
        <w:t xml:space="preserve">dołączyć </w:t>
      </w:r>
      <w:r w:rsidRPr="009D62B7">
        <w:rPr>
          <w:rFonts w:ascii="Calibri Light" w:hAnsi="Calibri Light" w:cs="Calibri Light"/>
          <w:color w:val="000000"/>
          <w:sz w:val="22"/>
          <w:szCs w:val="22"/>
        </w:rPr>
        <w:t xml:space="preserve">dowody określające czy te roboty budowlane zostały wykonane należycie, </w:t>
      </w:r>
      <w:r w:rsidR="009D62B7">
        <w:rPr>
          <w:rFonts w:ascii="Calibri Light" w:hAnsi="Calibri Light" w:cs="Calibri Light"/>
          <w:color w:val="000000"/>
          <w:sz w:val="22"/>
          <w:szCs w:val="22"/>
        </w:rPr>
        <w:t xml:space="preserve">                                       </w:t>
      </w:r>
      <w:r w:rsidRPr="009D62B7">
        <w:rPr>
          <w:rFonts w:ascii="Calibri Light" w:hAnsi="Calibri Light" w:cs="Calibri Light"/>
          <w:color w:val="000000"/>
          <w:sz w:val="22"/>
          <w:szCs w:val="22"/>
        </w:rPr>
        <w:t xml:space="preserve">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</w:t>
      </w:r>
      <w:r w:rsidR="009D62B7">
        <w:rPr>
          <w:rFonts w:ascii="Calibri Light" w:hAnsi="Calibri Light" w:cs="Calibri Light"/>
          <w:color w:val="000000"/>
          <w:sz w:val="22"/>
          <w:szCs w:val="22"/>
        </w:rPr>
        <w:t xml:space="preserve">                                                </w:t>
      </w:r>
      <w:r w:rsidRPr="009D62B7">
        <w:rPr>
          <w:rFonts w:ascii="Calibri Light" w:hAnsi="Calibri Light" w:cs="Calibri Light"/>
          <w:color w:val="000000"/>
          <w:sz w:val="22"/>
          <w:szCs w:val="22"/>
        </w:rPr>
        <w:t>z uzasadnionej przyczyny o obiektywnym charakterze wykonawca nie jest w stanie uzyskać tych dokumentów – inne dokumenty.</w:t>
      </w:r>
    </w:p>
    <w:p w14:paraId="30582DE6" w14:textId="77777777" w:rsidR="008C1CBC" w:rsidRPr="009D62B7" w:rsidRDefault="008C1CBC" w:rsidP="008C1CBC">
      <w:pPr>
        <w:widowControl w:val="0"/>
        <w:suppressAutoHyphens/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1CACFFB" w14:textId="27394046" w:rsidR="008C1CBC" w:rsidRPr="00691000" w:rsidRDefault="00691000" w:rsidP="00691000">
      <w:pPr>
        <w:jc w:val="both"/>
        <w:rPr>
          <w:rFonts w:ascii="Calibri Light" w:eastAsia="Calibri" w:hAnsi="Calibri Light" w:cs="Calibri Light"/>
          <w:color w:val="000000"/>
          <w:sz w:val="16"/>
          <w:szCs w:val="16"/>
          <w:lang w:eastAsia="en-US"/>
        </w:rPr>
      </w:pPr>
      <w:r w:rsidRPr="00691000">
        <w:rPr>
          <w:rFonts w:ascii="Calibri Light" w:eastAsia="Calibri" w:hAnsi="Calibri Light" w:cs="Calibri Light"/>
          <w:i/>
          <w:color w:val="000000"/>
          <w:sz w:val="16"/>
          <w:szCs w:val="16"/>
          <w:lang w:eastAsia="en-US"/>
        </w:rPr>
        <w:t>………………………….</w:t>
      </w:r>
      <w:r w:rsidR="008C1CBC" w:rsidRPr="00691000">
        <w:rPr>
          <w:rFonts w:ascii="Calibri Light" w:eastAsia="Calibri" w:hAnsi="Calibri Light" w:cs="Calibri Light"/>
          <w:i/>
          <w:color w:val="000000"/>
          <w:sz w:val="16"/>
          <w:szCs w:val="16"/>
          <w:lang w:eastAsia="en-US"/>
        </w:rPr>
        <w:t xml:space="preserve">, </w:t>
      </w:r>
      <w:r w:rsidR="008C1CBC" w:rsidRPr="00691000">
        <w:rPr>
          <w:rFonts w:ascii="Calibri Light" w:eastAsia="Calibri" w:hAnsi="Calibri Light" w:cs="Calibri Light"/>
          <w:color w:val="000000"/>
          <w:sz w:val="16"/>
          <w:szCs w:val="16"/>
          <w:lang w:eastAsia="en-US"/>
        </w:rPr>
        <w:t xml:space="preserve">dnia ………….……. r. </w:t>
      </w:r>
    </w:p>
    <w:p w14:paraId="379E1B89" w14:textId="6C42B63E" w:rsidR="00691000" w:rsidRPr="00691000" w:rsidRDefault="00691000" w:rsidP="00691000">
      <w:pPr>
        <w:jc w:val="both"/>
        <w:rPr>
          <w:rFonts w:ascii="Calibri Light" w:eastAsia="Calibri" w:hAnsi="Calibri Light" w:cs="Calibri Light"/>
          <w:color w:val="000000"/>
          <w:sz w:val="16"/>
          <w:szCs w:val="16"/>
          <w:lang w:eastAsia="en-US"/>
        </w:rPr>
      </w:pPr>
      <w:r>
        <w:rPr>
          <w:rFonts w:ascii="Calibri Light" w:eastAsia="Calibri" w:hAnsi="Calibri Light" w:cs="Calibri Light"/>
          <w:color w:val="000000"/>
          <w:sz w:val="16"/>
          <w:szCs w:val="16"/>
          <w:lang w:eastAsia="en-US"/>
        </w:rPr>
        <w:t xml:space="preserve">  </w:t>
      </w:r>
      <w:r w:rsidRPr="00691000">
        <w:rPr>
          <w:rFonts w:ascii="Calibri Light" w:eastAsia="Calibri" w:hAnsi="Calibri Light" w:cs="Calibri Light"/>
          <w:color w:val="000000"/>
          <w:sz w:val="16"/>
          <w:szCs w:val="16"/>
          <w:lang w:eastAsia="en-US"/>
        </w:rPr>
        <w:t>miejscowość</w:t>
      </w:r>
    </w:p>
    <w:p w14:paraId="706A5520" w14:textId="10609145" w:rsidR="00AE2F46" w:rsidRPr="009D62B7" w:rsidRDefault="00AE2F46" w:rsidP="008C1CBC">
      <w:pPr>
        <w:spacing w:line="360" w:lineRule="auto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</w:p>
    <w:p w14:paraId="5C997ABE" w14:textId="5905F358" w:rsidR="008C1CBC" w:rsidRPr="009D62B7" w:rsidRDefault="008C1CBC" w:rsidP="00691000">
      <w:pPr>
        <w:jc w:val="right"/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</w:pP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ab/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ab/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ab/>
      </w:r>
      <w:r w:rsidR="00AE2F46"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 xml:space="preserve">                                              ..……….</w:t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</w:t>
      </w:r>
      <w:r w:rsidR="00AE2F46"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..</w:t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</w:t>
      </w:r>
      <w:r w:rsidR="00AE2F46"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………………..</w:t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…………………………</w:t>
      </w:r>
      <w:r w:rsidR="00AE2F46"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…….</w:t>
      </w:r>
      <w:r w:rsidRPr="009D62B7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…</w:t>
      </w:r>
    </w:p>
    <w:p w14:paraId="026684E4" w14:textId="77777777" w:rsidR="009D62B7" w:rsidRPr="009D62B7" w:rsidRDefault="009D62B7" w:rsidP="009D62B7">
      <w:pPr>
        <w:tabs>
          <w:tab w:val="left" w:pos="3484"/>
        </w:tabs>
        <w:ind w:left="2829"/>
        <w:jc w:val="right"/>
        <w:rPr>
          <w:rFonts w:ascii="Calibri Light" w:hAnsi="Calibri Light" w:cs="Calibri Light"/>
          <w:i/>
          <w:iCs/>
          <w:sz w:val="16"/>
          <w:szCs w:val="16"/>
        </w:rPr>
      </w:pPr>
      <w:r w:rsidRPr="009D62B7">
        <w:rPr>
          <w:rFonts w:ascii="Calibri Light" w:hAnsi="Calibri Light" w:cs="Calibri Light"/>
          <w:i/>
          <w:iCs/>
        </w:rPr>
        <w:t xml:space="preserve">                             </w:t>
      </w:r>
      <w:r>
        <w:rPr>
          <w:rFonts w:ascii="Calibri Light" w:hAnsi="Calibri Light" w:cs="Calibri Light"/>
          <w:i/>
          <w:iCs/>
        </w:rPr>
        <w:t xml:space="preserve">                        </w:t>
      </w:r>
      <w:r w:rsidRPr="009D62B7">
        <w:rPr>
          <w:rFonts w:ascii="Calibri Light" w:hAnsi="Calibri Light" w:cs="Calibri Light"/>
          <w:i/>
          <w:iCs/>
        </w:rPr>
        <w:t xml:space="preserve">          </w:t>
      </w:r>
      <w:r w:rsidR="00024F17" w:rsidRPr="009D62B7">
        <w:rPr>
          <w:rFonts w:ascii="Calibri Light" w:hAnsi="Calibri Light" w:cs="Calibri Light"/>
          <w:i/>
          <w:iCs/>
          <w:sz w:val="16"/>
          <w:szCs w:val="16"/>
        </w:rPr>
        <w:t xml:space="preserve">(kwalifikowany podpis elektroniczny / podpis </w:t>
      </w:r>
      <w:r w:rsidRPr="009D62B7">
        <w:rPr>
          <w:rFonts w:ascii="Calibri Light" w:hAnsi="Calibri Light" w:cs="Calibri Light"/>
          <w:i/>
          <w:iCs/>
          <w:sz w:val="16"/>
          <w:szCs w:val="16"/>
        </w:rPr>
        <w:t xml:space="preserve"> </w:t>
      </w:r>
      <w:r w:rsidR="00024F17" w:rsidRPr="009D62B7">
        <w:rPr>
          <w:rFonts w:ascii="Calibri Light" w:hAnsi="Calibri Light" w:cs="Calibri Light"/>
          <w:i/>
          <w:iCs/>
          <w:sz w:val="16"/>
          <w:szCs w:val="16"/>
        </w:rPr>
        <w:t xml:space="preserve">zaufany / </w:t>
      </w:r>
      <w:r w:rsidR="00E47108" w:rsidRPr="009D62B7">
        <w:rPr>
          <w:rFonts w:ascii="Calibri Light" w:hAnsi="Calibri Light" w:cs="Calibri Light"/>
          <w:i/>
          <w:iCs/>
          <w:sz w:val="16"/>
          <w:szCs w:val="16"/>
        </w:rPr>
        <w:t xml:space="preserve">elektroniczny </w:t>
      </w:r>
      <w:r w:rsidR="00024F17" w:rsidRPr="009D62B7">
        <w:rPr>
          <w:rFonts w:ascii="Calibri Light" w:hAnsi="Calibri Light" w:cs="Calibri Light"/>
          <w:i/>
          <w:iCs/>
          <w:sz w:val="16"/>
          <w:szCs w:val="16"/>
        </w:rPr>
        <w:t xml:space="preserve">podpis </w:t>
      </w:r>
      <w:r w:rsidR="00E47108" w:rsidRPr="009D62B7">
        <w:rPr>
          <w:rFonts w:ascii="Calibri Light" w:hAnsi="Calibri Light" w:cs="Calibri Light"/>
          <w:i/>
          <w:iCs/>
          <w:sz w:val="16"/>
          <w:szCs w:val="16"/>
        </w:rPr>
        <w:t xml:space="preserve"> </w:t>
      </w:r>
      <w:r w:rsidR="00024F17" w:rsidRPr="009D62B7">
        <w:rPr>
          <w:rFonts w:ascii="Calibri Light" w:hAnsi="Calibri Light" w:cs="Calibri Light"/>
          <w:i/>
          <w:iCs/>
          <w:sz w:val="16"/>
          <w:szCs w:val="16"/>
        </w:rPr>
        <w:t xml:space="preserve">osobisty </w:t>
      </w:r>
    </w:p>
    <w:p w14:paraId="25EC8F95" w14:textId="353D0E9E" w:rsidR="008C1CBC" w:rsidRPr="009D62B7" w:rsidRDefault="00024F17" w:rsidP="009D62B7">
      <w:pPr>
        <w:tabs>
          <w:tab w:val="left" w:pos="3484"/>
        </w:tabs>
        <w:ind w:left="2829"/>
        <w:jc w:val="right"/>
        <w:rPr>
          <w:rFonts w:ascii="Calibri Light" w:hAnsi="Calibri Light" w:cs="Calibri Light"/>
          <w:i/>
          <w:iCs/>
          <w:sz w:val="16"/>
          <w:szCs w:val="16"/>
        </w:rPr>
      </w:pPr>
      <w:r w:rsidRPr="009D62B7">
        <w:rPr>
          <w:rFonts w:ascii="Calibri Light" w:hAnsi="Calibri Light" w:cs="Calibri Light"/>
          <w:i/>
          <w:iCs/>
          <w:sz w:val="16"/>
          <w:szCs w:val="16"/>
        </w:rPr>
        <w:t xml:space="preserve">osoby  uprawnionej  do reprezentacji </w:t>
      </w:r>
      <w:r w:rsidR="00343CB9" w:rsidRPr="009D62B7">
        <w:rPr>
          <w:rFonts w:ascii="Calibri Light" w:hAnsi="Calibri Light" w:cs="Calibri Light"/>
          <w:i/>
          <w:iCs/>
          <w:sz w:val="16"/>
          <w:szCs w:val="16"/>
        </w:rPr>
        <w:t>Wykonawcy</w:t>
      </w:r>
      <w:r w:rsidRPr="009D62B7">
        <w:rPr>
          <w:rFonts w:ascii="Calibri Light" w:hAnsi="Calibri Light" w:cs="Calibri Light"/>
          <w:i/>
          <w:iCs/>
          <w:sz w:val="16"/>
          <w:szCs w:val="16"/>
        </w:rPr>
        <w:t>)</w:t>
      </w:r>
    </w:p>
    <w:sectPr w:rsidR="008C1CBC" w:rsidRPr="009D62B7" w:rsidSect="00AD4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081D" w14:textId="77777777" w:rsidR="00093B13" w:rsidRDefault="00093B13">
      <w:r>
        <w:separator/>
      </w:r>
    </w:p>
  </w:endnote>
  <w:endnote w:type="continuationSeparator" w:id="0">
    <w:p w14:paraId="7B9E6F8A" w14:textId="77777777" w:rsidR="00093B13" w:rsidRDefault="0009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2EE3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BA342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8295" w14:textId="77777777" w:rsidR="00737D2C" w:rsidRDefault="00737D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ECA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B8473A0" w14:textId="77777777" w:rsidR="00EF0FC8" w:rsidRDefault="00EF0FC8">
    <w:pPr>
      <w:pStyle w:val="Stopka"/>
      <w:tabs>
        <w:tab w:val="clear" w:pos="4536"/>
      </w:tabs>
      <w:jc w:val="center"/>
    </w:pPr>
  </w:p>
  <w:p w14:paraId="6354A59A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A1ED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52C5C" w14:textId="77777777" w:rsidR="00093B13" w:rsidRDefault="00093B13">
      <w:r>
        <w:separator/>
      </w:r>
    </w:p>
  </w:footnote>
  <w:footnote w:type="continuationSeparator" w:id="0">
    <w:p w14:paraId="7784F702" w14:textId="77777777" w:rsidR="00093B13" w:rsidRDefault="0009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64C0" w14:textId="77777777" w:rsidR="00737D2C" w:rsidRDefault="00737D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3AB0" w14:textId="24BD82A8" w:rsidR="009D62B7" w:rsidRPr="00737D2C" w:rsidRDefault="009D62B7" w:rsidP="009D62B7">
    <w:pPr>
      <w:keepNext/>
      <w:widowControl w:val="0"/>
      <w:suppressAutoHyphens/>
      <w:spacing w:before="240" w:after="120"/>
      <w:ind w:left="6372"/>
      <w:jc w:val="right"/>
      <w:rPr>
        <w:rFonts w:ascii="Calibri Light" w:eastAsia="HG Mincho Light J" w:hAnsi="Calibri Light" w:cs="Calibri Light"/>
        <w:bCs/>
        <w:i/>
        <w:color w:val="000000"/>
        <w:lang w:eastAsia="hi-IN" w:bidi="hi-IN"/>
      </w:rPr>
    </w:pPr>
    <w:r w:rsidRPr="00737D2C">
      <w:rPr>
        <w:rFonts w:ascii="Calibri Light" w:eastAsia="HG Mincho Light J" w:hAnsi="Calibri Light" w:cs="Calibri Light"/>
        <w:bCs/>
        <w:i/>
        <w:color w:val="000000"/>
        <w:lang w:eastAsia="hi-IN" w:bidi="hi-IN"/>
      </w:rPr>
      <w:t xml:space="preserve">Załącznik nr </w:t>
    </w:r>
    <w:r w:rsidR="00737D2C" w:rsidRPr="00737D2C">
      <w:rPr>
        <w:rFonts w:ascii="Calibri Light" w:eastAsia="HG Mincho Light J" w:hAnsi="Calibri Light" w:cs="Calibri Light"/>
        <w:bCs/>
        <w:i/>
        <w:color w:val="000000"/>
        <w:lang w:eastAsia="hi-IN" w:bidi="hi-IN"/>
      </w:rPr>
      <w:t>4</w:t>
    </w:r>
    <w:r w:rsidRPr="00737D2C">
      <w:rPr>
        <w:rFonts w:ascii="Calibri Light" w:eastAsia="HG Mincho Light J" w:hAnsi="Calibri Light" w:cs="Calibri Light"/>
        <w:bCs/>
        <w:i/>
        <w:color w:val="000000"/>
        <w:lang w:eastAsia="hi-IN" w:bidi="hi-IN"/>
      </w:rPr>
      <w:t xml:space="preserve"> do SWZ</w:t>
    </w:r>
  </w:p>
  <w:p w14:paraId="7931232D" w14:textId="45588088" w:rsidR="0082130D" w:rsidRPr="009D62B7" w:rsidRDefault="0082130D" w:rsidP="009D62B7">
    <w:pPr>
      <w:pStyle w:val="Nagwek"/>
      <w:jc w:val="right"/>
      <w:rPr>
        <w:rFonts w:ascii="Calibri Light" w:hAnsi="Calibri Light" w:cs="Calibri Light"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D8A6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118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EDD"/>
    <w:rsid w:val="00015014"/>
    <w:rsid w:val="00024F17"/>
    <w:rsid w:val="00093B13"/>
    <w:rsid w:val="000D3597"/>
    <w:rsid w:val="000E27E2"/>
    <w:rsid w:val="00147095"/>
    <w:rsid w:val="00183B46"/>
    <w:rsid w:val="00186FA0"/>
    <w:rsid w:val="00195EB7"/>
    <w:rsid w:val="001A258D"/>
    <w:rsid w:val="001B4C7D"/>
    <w:rsid w:val="001D49D0"/>
    <w:rsid w:val="00234546"/>
    <w:rsid w:val="002C6B8F"/>
    <w:rsid w:val="0030470B"/>
    <w:rsid w:val="0031485A"/>
    <w:rsid w:val="00343CB9"/>
    <w:rsid w:val="00376E41"/>
    <w:rsid w:val="003D633B"/>
    <w:rsid w:val="00415476"/>
    <w:rsid w:val="00425DD9"/>
    <w:rsid w:val="004B5B0C"/>
    <w:rsid w:val="00552164"/>
    <w:rsid w:val="005A6C53"/>
    <w:rsid w:val="005C5B73"/>
    <w:rsid w:val="006105E0"/>
    <w:rsid w:val="00664625"/>
    <w:rsid w:val="00672CB9"/>
    <w:rsid w:val="00691000"/>
    <w:rsid w:val="006C1361"/>
    <w:rsid w:val="00701057"/>
    <w:rsid w:val="00704B89"/>
    <w:rsid w:val="007066B5"/>
    <w:rsid w:val="00737D2C"/>
    <w:rsid w:val="00752956"/>
    <w:rsid w:val="00752FAF"/>
    <w:rsid w:val="00786C7D"/>
    <w:rsid w:val="00792635"/>
    <w:rsid w:val="00813709"/>
    <w:rsid w:val="0082130D"/>
    <w:rsid w:val="008C1CBC"/>
    <w:rsid w:val="008F50C0"/>
    <w:rsid w:val="0094416C"/>
    <w:rsid w:val="00944CF2"/>
    <w:rsid w:val="00990F7E"/>
    <w:rsid w:val="009B1EDF"/>
    <w:rsid w:val="009D62B7"/>
    <w:rsid w:val="00A35B9D"/>
    <w:rsid w:val="00A43C8C"/>
    <w:rsid w:val="00A85506"/>
    <w:rsid w:val="00AA0FA3"/>
    <w:rsid w:val="00AA788C"/>
    <w:rsid w:val="00AD4123"/>
    <w:rsid w:val="00AD591F"/>
    <w:rsid w:val="00AE2F46"/>
    <w:rsid w:val="00AF2F72"/>
    <w:rsid w:val="00B055F8"/>
    <w:rsid w:val="00B22BD7"/>
    <w:rsid w:val="00B41087"/>
    <w:rsid w:val="00BC7F97"/>
    <w:rsid w:val="00C20444"/>
    <w:rsid w:val="00C359FD"/>
    <w:rsid w:val="00C908D4"/>
    <w:rsid w:val="00D25B2A"/>
    <w:rsid w:val="00D30B80"/>
    <w:rsid w:val="00D33424"/>
    <w:rsid w:val="00D46A9E"/>
    <w:rsid w:val="00DA1EDD"/>
    <w:rsid w:val="00DE3497"/>
    <w:rsid w:val="00E47108"/>
    <w:rsid w:val="00E626D8"/>
    <w:rsid w:val="00E814BF"/>
    <w:rsid w:val="00E878EB"/>
    <w:rsid w:val="00EA4FD8"/>
    <w:rsid w:val="00EB41B3"/>
    <w:rsid w:val="00EB5A7A"/>
    <w:rsid w:val="00EC6B42"/>
    <w:rsid w:val="00ED4F74"/>
    <w:rsid w:val="00EF0FC8"/>
    <w:rsid w:val="00F14900"/>
    <w:rsid w:val="00F42C99"/>
    <w:rsid w:val="00F56562"/>
    <w:rsid w:val="00F85E7E"/>
    <w:rsid w:val="00FA7150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7A9BF"/>
  <w15:docId w15:val="{A80E770C-2553-486E-97FB-C668D42E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30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grazyna.sowa</dc:creator>
  <cp:keywords/>
  <cp:lastModifiedBy>Małgorzata Jakubiak </cp:lastModifiedBy>
  <cp:revision>12</cp:revision>
  <cp:lastPrinted>2024-01-23T08:32:00Z</cp:lastPrinted>
  <dcterms:created xsi:type="dcterms:W3CDTF">2024-01-23T08:32:00Z</dcterms:created>
  <dcterms:modified xsi:type="dcterms:W3CDTF">2026-04-30T07:24:00Z</dcterms:modified>
</cp:coreProperties>
</file>