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D3B99" w14:textId="5005664E" w:rsidR="006676AE" w:rsidRPr="00312CF1" w:rsidRDefault="006676AE" w:rsidP="004F6748">
      <w:pPr>
        <w:pStyle w:val="Nagwek4"/>
        <w:spacing w:before="120" w:after="600" w:line="276" w:lineRule="auto"/>
        <w:rPr>
          <w:bCs/>
          <w:i w:val="0"/>
          <w:szCs w:val="24"/>
        </w:rPr>
      </w:pPr>
      <w:r w:rsidRPr="00312CF1">
        <w:rPr>
          <w:bCs/>
          <w:i w:val="0"/>
          <w:szCs w:val="24"/>
        </w:rPr>
        <w:t xml:space="preserve">Załącznik nr </w:t>
      </w:r>
      <w:r w:rsidR="000C5F5F">
        <w:rPr>
          <w:bCs/>
          <w:i w:val="0"/>
          <w:szCs w:val="24"/>
        </w:rPr>
        <w:t>6</w:t>
      </w:r>
      <w:r w:rsidR="00B36ABD" w:rsidRPr="00312CF1">
        <w:rPr>
          <w:bCs/>
          <w:i w:val="0"/>
          <w:szCs w:val="24"/>
        </w:rPr>
        <w:t xml:space="preserve"> do SWZ</w:t>
      </w:r>
    </w:p>
    <w:p w14:paraId="6DA04EFA" w14:textId="77777777" w:rsidR="00473FAD" w:rsidRPr="00473FAD" w:rsidRDefault="00473FAD" w:rsidP="004F6748">
      <w:pPr>
        <w:spacing w:after="80" w:line="276" w:lineRule="auto"/>
        <w:ind w:left="3969"/>
        <w:rPr>
          <w:rFonts w:ascii="Times New Roman" w:hAnsi="Times New Roman"/>
          <w:b/>
          <w:sz w:val="24"/>
          <w:szCs w:val="24"/>
          <w:lang w:eastAsia="pl-PL"/>
        </w:rPr>
      </w:pPr>
      <w:r w:rsidRPr="00473FAD">
        <w:rPr>
          <w:rFonts w:ascii="Times New Roman" w:hAnsi="Times New Roman"/>
          <w:b/>
          <w:sz w:val="24"/>
          <w:szCs w:val="24"/>
        </w:rPr>
        <w:t>Zamawiający:</w:t>
      </w:r>
    </w:p>
    <w:p w14:paraId="3A02C95A" w14:textId="77777777" w:rsidR="00473FAD" w:rsidRPr="00473FAD" w:rsidRDefault="00473FAD" w:rsidP="004F6748">
      <w:pPr>
        <w:spacing w:after="80" w:line="276" w:lineRule="auto"/>
        <w:ind w:left="3969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POLITECHNIKA RZESZOWSKA</w:t>
      </w:r>
    </w:p>
    <w:p w14:paraId="17F35757" w14:textId="77777777" w:rsidR="00473FAD" w:rsidRPr="00473FAD" w:rsidRDefault="00473FAD" w:rsidP="004F6748">
      <w:pPr>
        <w:spacing w:after="600" w:line="276" w:lineRule="auto"/>
        <w:ind w:left="3969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Al. Powstańców Warszawy 12, 35-029 Rzeszów</w:t>
      </w:r>
    </w:p>
    <w:p w14:paraId="6D6A6FAE" w14:textId="68511CFA" w:rsidR="00473FAD" w:rsidRPr="00473FAD" w:rsidRDefault="00473FAD" w:rsidP="004F6748">
      <w:pPr>
        <w:pStyle w:val="Tekstpodstawowy"/>
        <w:spacing w:before="120" w:line="276" w:lineRule="auto"/>
        <w:rPr>
          <w:b/>
        </w:rPr>
      </w:pPr>
      <w:r>
        <w:rPr>
          <w:b/>
        </w:rPr>
        <w:t>Podmiot udostępniający zasoby</w:t>
      </w:r>
      <w:r w:rsidRPr="00473FAD">
        <w:rPr>
          <w:b/>
        </w:rPr>
        <w:t>:</w:t>
      </w:r>
    </w:p>
    <w:p w14:paraId="274B6691" w14:textId="77777777" w:rsidR="00473FAD" w:rsidRPr="00473FAD" w:rsidRDefault="00473FAD" w:rsidP="004F6748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Nazwa:</w:t>
      </w:r>
      <w:r w:rsidRPr="00473FAD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12AA8200" w14:textId="77777777" w:rsidR="00473FAD" w:rsidRPr="00473FAD" w:rsidRDefault="00473FAD" w:rsidP="004F6748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Adres:</w:t>
      </w:r>
      <w:r w:rsidRPr="00473FAD">
        <w:rPr>
          <w:rFonts w:ascii="Times New Roman" w:hAnsi="Times New Roman"/>
          <w:sz w:val="24"/>
          <w:szCs w:val="24"/>
        </w:rPr>
        <w:tab/>
      </w:r>
      <w:r w:rsidRPr="00473FAD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3249EBC1" w14:textId="77777777" w:rsidR="00473FAD" w:rsidRPr="00473FAD" w:rsidRDefault="00473FAD" w:rsidP="004F6748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NIP / KRS:</w:t>
      </w:r>
      <w:r w:rsidRPr="00473FAD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58E615F7" w14:textId="77777777" w:rsidR="00473FAD" w:rsidRPr="00473FAD" w:rsidRDefault="00473FAD" w:rsidP="004F6748">
      <w:pPr>
        <w:spacing w:before="120" w:line="276" w:lineRule="auto"/>
        <w:rPr>
          <w:rFonts w:ascii="Times New Roman" w:hAnsi="Times New Roman"/>
          <w:sz w:val="24"/>
          <w:szCs w:val="24"/>
          <w:u w:val="single"/>
        </w:rPr>
      </w:pPr>
      <w:r w:rsidRPr="00473FAD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0DE5902E" w14:textId="77777777" w:rsidR="00473FAD" w:rsidRPr="00473FAD" w:rsidRDefault="00473FAD" w:rsidP="004F6748">
      <w:pPr>
        <w:spacing w:before="120" w:line="276" w:lineRule="auto"/>
        <w:rPr>
          <w:rFonts w:ascii="Times New Roman" w:hAnsi="Times New Roman"/>
          <w:sz w:val="24"/>
          <w:szCs w:val="24"/>
        </w:rPr>
      </w:pPr>
      <w:r w:rsidRPr="00473FAD">
        <w:rPr>
          <w:rFonts w:ascii="Times New Roman" w:hAnsi="Times New Roman"/>
          <w:sz w:val="24"/>
          <w:szCs w:val="24"/>
        </w:rPr>
        <w:tab/>
        <w:t>………………………………………………</w:t>
      </w:r>
    </w:p>
    <w:p w14:paraId="75B95CCE" w14:textId="3AD8FA52" w:rsidR="00484F88" w:rsidRPr="00312CF1" w:rsidRDefault="00473FAD" w:rsidP="004F6748">
      <w:pPr>
        <w:spacing w:after="600" w:line="276" w:lineRule="auto"/>
        <w:rPr>
          <w:rFonts w:ascii="Times New Roman" w:hAnsi="Times New Roman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8287E" w:rsidRPr="00312CF1" w14:paraId="638F6AFD" w14:textId="77777777" w:rsidTr="00DC2C0A">
        <w:tc>
          <w:tcPr>
            <w:tcW w:w="91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632A32C2" w14:textId="4D59BF64" w:rsidR="0048287E" w:rsidRDefault="0048287E" w:rsidP="004F6748">
            <w:pPr>
              <w:spacing w:before="240" w:after="24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0906">
              <w:rPr>
                <w:rFonts w:ascii="Times New Roman" w:hAnsi="Times New Roman"/>
                <w:b/>
                <w:sz w:val="32"/>
                <w:szCs w:val="32"/>
              </w:rPr>
              <w:t xml:space="preserve">OŚWIADCZENIE </w:t>
            </w:r>
            <w:r w:rsidR="00DC2C0A">
              <w:rPr>
                <w:rFonts w:ascii="Times New Roman" w:hAnsi="Times New Roman"/>
                <w:b/>
                <w:sz w:val="32"/>
                <w:szCs w:val="32"/>
              </w:rPr>
              <w:br/>
            </w:r>
            <w:r w:rsidRPr="00090906">
              <w:rPr>
                <w:rFonts w:ascii="Times New Roman" w:hAnsi="Times New Roman"/>
                <w:b/>
                <w:sz w:val="32"/>
                <w:szCs w:val="32"/>
              </w:rPr>
              <w:t>PODMIOTU UDOSTĘPNIAJĄCEGO ZASOBY</w:t>
            </w:r>
          </w:p>
          <w:p w14:paraId="071036D9" w14:textId="2D388ED7" w:rsidR="00DC2C0A" w:rsidRPr="00DC2C0A" w:rsidRDefault="00DC2C0A" w:rsidP="004F6748">
            <w:pPr>
              <w:spacing w:before="240" w:after="24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2C0A">
              <w:rPr>
                <w:rFonts w:ascii="Times New Roman" w:hAnsi="Times New Roman"/>
                <w:bCs/>
                <w:sz w:val="24"/>
                <w:szCs w:val="24"/>
              </w:rPr>
              <w:t>dotyczące</w:t>
            </w:r>
            <w:r w:rsidRPr="00DC2C0A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DC2C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spełnienia warunków udziału w postępowaniu oraz 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br/>
            </w:r>
            <w:r w:rsidRPr="00DC2C0A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braku przesłanek wykluczenia z postępowania</w:t>
            </w:r>
          </w:p>
          <w:p w14:paraId="64EA3A47" w14:textId="04EC8025" w:rsidR="0048287E" w:rsidRPr="00DC2C0A" w:rsidRDefault="0048287E" w:rsidP="004F6748">
            <w:pPr>
              <w:spacing w:before="240" w:after="240"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</w:pPr>
            <w:r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składane na podstawie </w:t>
            </w:r>
            <w:r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  <w:u w:val="single"/>
              </w:rPr>
              <w:t>art. 125 ust. 5</w:t>
            </w:r>
            <w:r w:rsidRPr="00DC2C0A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  <w:u w:val="single"/>
              </w:rPr>
              <w:t xml:space="preserve"> </w:t>
            </w:r>
            <w:r w:rsidR="00DC2C0A"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  <w:u w:val="single"/>
              </w:rPr>
              <w:t>ustawy z dnia 11 września 2019 r. Prawo zamówień publicznych</w:t>
            </w:r>
            <w:r w:rsidR="00DC2C0A"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 (Dz. U. z 2024r. poz. 1320 z </w:t>
            </w:r>
            <w:proofErr w:type="spellStart"/>
            <w:r w:rsidR="00DC2C0A"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>późn</w:t>
            </w:r>
            <w:proofErr w:type="spellEnd"/>
            <w:r w:rsidR="00DC2C0A" w:rsidRPr="00DC2C0A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>. zm.; dalej jako: „ustawa PZP”)</w:t>
            </w:r>
            <w:r w:rsidRPr="00DC2C0A"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  <w:t>.</w:t>
            </w:r>
          </w:p>
          <w:p w14:paraId="08CAB506" w14:textId="77777777" w:rsidR="0048287E" w:rsidRPr="00090906" w:rsidRDefault="0048287E" w:rsidP="004F6748">
            <w:pPr>
              <w:spacing w:before="240" w:after="240" w:line="276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DC2C0A">
              <w:rPr>
                <w:rFonts w:ascii="Times New Roman" w:hAnsi="Times New Roman"/>
                <w:b/>
                <w:bCs/>
                <w:i/>
                <w:iCs/>
                <w:color w:val="C00000"/>
                <w:sz w:val="18"/>
                <w:szCs w:val="18"/>
                <w:u w:val="single"/>
              </w:rPr>
              <w:t>Uwaga</w:t>
            </w:r>
            <w:r w:rsidRPr="00DC2C0A">
              <w:rPr>
                <w:rFonts w:ascii="Times New Roman" w:hAnsi="Times New Roman"/>
                <w:b/>
                <w:bCs/>
                <w:i/>
                <w:iCs/>
                <w:color w:val="C0000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10085483" w14:textId="2C47D4FF" w:rsidR="00E50194" w:rsidRPr="00312CF1" w:rsidRDefault="001F027E" w:rsidP="004F6748">
      <w:pPr>
        <w:spacing w:before="36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312CF1">
        <w:rPr>
          <w:rFonts w:ascii="Times New Roman" w:hAnsi="Times New Roman"/>
          <w:sz w:val="24"/>
          <w:szCs w:val="24"/>
        </w:rPr>
        <w:t>Na potrzeby postę</w:t>
      </w:r>
      <w:r w:rsidR="008D0487" w:rsidRPr="00312CF1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312CF1">
        <w:rPr>
          <w:rFonts w:ascii="Times New Roman" w:hAnsi="Times New Roman"/>
          <w:sz w:val="24"/>
          <w:szCs w:val="24"/>
        </w:rPr>
        <w:t>zamówienia publicznego</w:t>
      </w:r>
      <w:r w:rsidR="00E50194" w:rsidRPr="00312CF1">
        <w:rPr>
          <w:rFonts w:ascii="Times New Roman" w:hAnsi="Times New Roman"/>
          <w:sz w:val="24"/>
          <w:szCs w:val="24"/>
        </w:rPr>
        <w:t xml:space="preserve"> pn.:</w:t>
      </w:r>
    </w:p>
    <w:p w14:paraId="7FD851D4" w14:textId="5E3646E8" w:rsidR="00E80B7C" w:rsidRPr="0031235B" w:rsidRDefault="00514A6C" w:rsidP="004F6748">
      <w:pPr>
        <w:spacing w:before="600" w:after="60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514A6C">
        <w:rPr>
          <w:rFonts w:ascii="Times New Roman" w:hAnsi="Times New Roman"/>
          <w:b/>
          <w:i/>
          <w:iCs/>
          <w:sz w:val="32"/>
          <w:szCs w:val="32"/>
        </w:rPr>
        <w:t>Dostosowanie toalet w budynku „K” Politechniki Rzeszowskiej do potrzeb osób z niepełnosprawnościami</w:t>
      </w:r>
    </w:p>
    <w:p w14:paraId="689311D0" w14:textId="08DE577B" w:rsidR="00312CF1" w:rsidRPr="002B6975" w:rsidRDefault="00E80B7C" w:rsidP="004F6748">
      <w:pPr>
        <w:spacing w:after="24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1235B">
        <w:rPr>
          <w:rFonts w:ascii="Times New Roman" w:hAnsi="Times New Roman"/>
        </w:rPr>
        <w:t>Znak sprawy:</w:t>
      </w:r>
      <w:r w:rsidRPr="0031235B">
        <w:rPr>
          <w:rFonts w:ascii="Times New Roman" w:hAnsi="Times New Roman"/>
          <w:b/>
        </w:rPr>
        <w:t xml:space="preserve"> NA/P/</w:t>
      </w:r>
      <w:r w:rsidR="001255AE">
        <w:rPr>
          <w:rFonts w:ascii="Times New Roman" w:hAnsi="Times New Roman"/>
          <w:b/>
        </w:rPr>
        <w:t>8</w:t>
      </w:r>
      <w:r w:rsidR="00514A6C">
        <w:rPr>
          <w:rFonts w:ascii="Times New Roman" w:hAnsi="Times New Roman"/>
          <w:b/>
        </w:rPr>
        <w:t>6</w:t>
      </w:r>
      <w:r w:rsidRPr="0031235B">
        <w:rPr>
          <w:rFonts w:ascii="Times New Roman" w:hAnsi="Times New Roman"/>
          <w:b/>
        </w:rPr>
        <w:t>/2026</w:t>
      </w:r>
    </w:p>
    <w:p w14:paraId="6D1F5611" w14:textId="77777777" w:rsidR="00312CF1" w:rsidRPr="00603569" w:rsidRDefault="00312CF1" w:rsidP="004F6748">
      <w:pPr>
        <w:spacing w:before="120" w:after="36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lastRenderedPageBreak/>
        <w:t xml:space="preserve">prowadzonego przez </w:t>
      </w:r>
      <w:r w:rsidRPr="00603569">
        <w:rPr>
          <w:rFonts w:ascii="Times New Roman" w:hAnsi="Times New Roman"/>
          <w:b/>
          <w:sz w:val="24"/>
          <w:szCs w:val="24"/>
        </w:rPr>
        <w:t>POLITECHNIKA RZESZOWSKA,</w:t>
      </w:r>
      <w:r w:rsidRPr="00603569">
        <w:rPr>
          <w:rFonts w:ascii="Times New Roman" w:hAnsi="Times New Roman"/>
          <w:sz w:val="24"/>
          <w:szCs w:val="24"/>
        </w:rPr>
        <w:t xml:space="preserve"> oświadczam,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312CF1" w14:paraId="276F0453" w14:textId="77777777" w:rsidTr="007E5AB0">
        <w:tc>
          <w:tcPr>
            <w:tcW w:w="8964" w:type="dxa"/>
            <w:shd w:val="clear" w:color="auto" w:fill="D9D9D9"/>
          </w:tcPr>
          <w:p w14:paraId="3CEB3C24" w14:textId="77777777" w:rsidR="00E50194" w:rsidRPr="00312CF1" w:rsidRDefault="00650D6C" w:rsidP="004F6748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2CF1">
              <w:rPr>
                <w:rFonts w:ascii="Times New Roman" w:hAnsi="Times New Roman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33619E99" w14:textId="77777777" w:rsidR="00F20906" w:rsidRDefault="00F20906" w:rsidP="004F6748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Hlk165959950"/>
      <w:r w:rsidRPr="00683832">
        <w:rPr>
          <w:rFonts w:ascii="Times New Roman" w:hAnsi="Times New Roman"/>
          <w:sz w:val="24"/>
          <w:szCs w:val="24"/>
        </w:rPr>
        <w:t xml:space="preserve">Oświadczam, że </w:t>
      </w:r>
      <w:r w:rsidRPr="0022530A">
        <w:rPr>
          <w:rFonts w:ascii="Times New Roman" w:hAnsi="Times New Roman"/>
          <w:b/>
          <w:bCs/>
          <w:sz w:val="24"/>
          <w:szCs w:val="24"/>
        </w:rPr>
        <w:t>nie podlegam wykluczeniu</w:t>
      </w:r>
      <w:r w:rsidRPr="00683832">
        <w:rPr>
          <w:rFonts w:ascii="Times New Roman" w:hAnsi="Times New Roman"/>
          <w:sz w:val="24"/>
          <w:szCs w:val="24"/>
        </w:rPr>
        <w:t xml:space="preserve"> z postępowania na podstawie </w:t>
      </w:r>
      <w:r w:rsidRPr="00E626A1">
        <w:rPr>
          <w:rFonts w:ascii="Times New Roman" w:hAnsi="Times New Roman"/>
          <w:sz w:val="24"/>
          <w:szCs w:val="24"/>
          <w:u w:val="single"/>
        </w:rPr>
        <w:t>art. 108 ust 1 ustawy PZP</w:t>
      </w:r>
      <w:r w:rsidRPr="00683832">
        <w:rPr>
          <w:rFonts w:ascii="Times New Roman" w:hAnsi="Times New Roman"/>
          <w:sz w:val="24"/>
          <w:szCs w:val="24"/>
        </w:rPr>
        <w:t>.</w:t>
      </w:r>
    </w:p>
    <w:bookmarkEnd w:id="0"/>
    <w:p w14:paraId="4B52CD97" w14:textId="77777777" w:rsidR="00F20906" w:rsidRPr="00603569" w:rsidRDefault="00F20906" w:rsidP="004F6748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12F6BD16" w14:textId="47091F15" w:rsidR="0011306C" w:rsidRDefault="007A2BCB" w:rsidP="004F6748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312CF1">
        <w:rPr>
          <w:rFonts w:ascii="Times New Roman" w:hAnsi="Times New Roman"/>
          <w:sz w:val="24"/>
          <w:szCs w:val="24"/>
        </w:rPr>
        <w:t xml:space="preserve">Oświadczam, że </w:t>
      </w:r>
      <w:r w:rsidRPr="00F20906">
        <w:rPr>
          <w:rFonts w:ascii="Times New Roman" w:hAnsi="Times New Roman"/>
          <w:b/>
          <w:bCs/>
          <w:sz w:val="24"/>
          <w:szCs w:val="24"/>
        </w:rPr>
        <w:t>nie zachodzą w stosunku do mnie</w:t>
      </w:r>
      <w:r w:rsidRPr="00312CF1">
        <w:rPr>
          <w:rFonts w:ascii="Times New Roman" w:hAnsi="Times New Roman"/>
          <w:sz w:val="24"/>
          <w:szCs w:val="24"/>
        </w:rPr>
        <w:t xml:space="preserve"> przesłanki wykluczenia z postępowania na podstawie </w:t>
      </w:r>
      <w:r w:rsidRPr="00021A0E">
        <w:rPr>
          <w:rFonts w:ascii="Times New Roman" w:hAnsi="Times New Roman"/>
          <w:sz w:val="24"/>
          <w:szCs w:val="24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="0011306C" w:rsidRPr="00312CF1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312CF1">
        <w:rPr>
          <w:rFonts w:ascii="Times New Roman" w:hAnsi="Times New Roman"/>
          <w:sz w:val="24"/>
          <w:szCs w:val="24"/>
        </w:rPr>
        <w:t xml:space="preserve"> .</w:t>
      </w:r>
    </w:p>
    <w:p w14:paraId="30DD4E8A" w14:textId="77777777" w:rsidR="00312CF1" w:rsidRPr="00603569" w:rsidRDefault="00312CF1" w:rsidP="004F6748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312CF1" w14:paraId="5F7EFB9A" w14:textId="77777777" w:rsidTr="00CD4DD1">
        <w:tc>
          <w:tcPr>
            <w:tcW w:w="9104" w:type="dxa"/>
            <w:shd w:val="clear" w:color="auto" w:fill="D9D9D9"/>
          </w:tcPr>
          <w:p w14:paraId="1EC0A4CC" w14:textId="77777777" w:rsidR="0011306C" w:rsidRPr="00312CF1" w:rsidRDefault="0011306C" w:rsidP="004F6748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2CF1">
              <w:rPr>
                <w:rFonts w:ascii="Times New Roman" w:hAnsi="Times New Roman"/>
                <w:b/>
                <w:sz w:val="24"/>
                <w:szCs w:val="24"/>
              </w:rPr>
              <w:t xml:space="preserve">OŚWIADCZENIA DOTYCZĄCE </w:t>
            </w:r>
            <w:r w:rsidR="00AC5247" w:rsidRPr="00312CF1">
              <w:rPr>
                <w:rFonts w:ascii="Times New Roman" w:hAnsi="Times New Roman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25872674" w14:textId="06F5A7E2" w:rsidR="00D2702A" w:rsidRDefault="004F23F7" w:rsidP="004F6748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312CF1">
        <w:rPr>
          <w:rFonts w:ascii="Times New Roman" w:hAnsi="Times New Roman"/>
          <w:sz w:val="24"/>
          <w:szCs w:val="24"/>
        </w:rPr>
        <w:t>Oświadczam,</w:t>
      </w:r>
      <w:r w:rsidR="00313417" w:rsidRPr="00312CF1">
        <w:rPr>
          <w:rFonts w:ascii="Times New Roman" w:hAnsi="Times New Roman"/>
          <w:sz w:val="24"/>
          <w:szCs w:val="24"/>
        </w:rPr>
        <w:t xml:space="preserve"> że spełniam</w:t>
      </w:r>
      <w:r w:rsidR="004541F9" w:rsidRPr="00312CF1">
        <w:rPr>
          <w:rFonts w:ascii="Times New Roman" w:hAnsi="Times New Roman"/>
          <w:sz w:val="24"/>
          <w:szCs w:val="24"/>
        </w:rPr>
        <w:t>, określone przez Zamawiającego,</w:t>
      </w:r>
      <w:r w:rsidR="00313417" w:rsidRPr="00312CF1">
        <w:rPr>
          <w:rFonts w:ascii="Times New Roman" w:hAnsi="Times New Roman"/>
          <w:sz w:val="24"/>
          <w:szCs w:val="24"/>
        </w:rPr>
        <w:t xml:space="preserve"> warunki udziału </w:t>
      </w:r>
      <w:r w:rsidR="004541F9" w:rsidRPr="00312CF1">
        <w:rPr>
          <w:rFonts w:ascii="Times New Roman" w:hAnsi="Times New Roman"/>
          <w:sz w:val="24"/>
          <w:szCs w:val="24"/>
        </w:rPr>
        <w:t>w postępowaniu: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850"/>
        <w:gridCol w:w="8212"/>
      </w:tblGrid>
      <w:tr w:rsidR="00D7701A" w14:paraId="64A40CE2" w14:textId="77777777" w:rsidTr="00D7701A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7FC980AF" w14:textId="77777777" w:rsidR="00D7701A" w:rsidRDefault="00D7701A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705AC0D1" w14:textId="77777777" w:rsidR="00D7701A" w:rsidRDefault="00D7701A">
            <w:pPr>
              <w:spacing w:before="60" w:after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Warunki udziału w postępowaniu</w:t>
            </w:r>
          </w:p>
        </w:tc>
      </w:tr>
      <w:tr w:rsidR="00D7701A" w14:paraId="277E01AB" w14:textId="77777777" w:rsidTr="00D7701A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048F16CB" w14:textId="77777777" w:rsidR="00D7701A" w:rsidRDefault="00D7701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006A1150" w14:textId="77777777" w:rsidR="00D7701A" w:rsidRDefault="00D7701A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Sytuacja ekonomiczna lub finansowa</w:t>
            </w:r>
          </w:p>
          <w:p w14:paraId="0026D9F2" w14:textId="77777777" w:rsidR="00D7701A" w:rsidRDefault="00D7701A">
            <w:p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 udzielenie zamówienia publicznego może się ubiegać wykonawca, który spełnia warunki, dotyczące sytuacji ekonomicznej lub finansowej, tj.:</w:t>
            </w:r>
          </w:p>
          <w:p w14:paraId="6D83CF03" w14:textId="77777777" w:rsidR="00D7701A" w:rsidRDefault="00D7701A" w:rsidP="00D7701A">
            <w:pPr>
              <w:pStyle w:val="Akapitzlist"/>
              <w:numPr>
                <w:ilvl w:val="0"/>
                <w:numId w:val="18"/>
              </w:num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posiada środki finansowe lub zdolność kredytową na kwotę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 najmniej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100 000,00 zł.</w:t>
            </w:r>
          </w:p>
          <w:p w14:paraId="74A990F8" w14:textId="77777777" w:rsidR="00D7701A" w:rsidRDefault="00D7701A" w:rsidP="00D7701A">
            <w:pPr>
              <w:pStyle w:val="Akapitzlist"/>
              <w:numPr>
                <w:ilvl w:val="0"/>
                <w:numId w:val="18"/>
              </w:num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posiada ubezpieczenie od odpowiedzialności cywilnej w zakresie prowadzonej działalności związanej z przedmiotem zamówienia na kwotę w wysokości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 najmniej 100 000,00 złotych</w:t>
            </w:r>
          </w:p>
          <w:p w14:paraId="282B7D98" w14:textId="77777777" w:rsidR="00D7701A" w:rsidRDefault="00D7701A">
            <w:pPr>
              <w:spacing w:before="240" w:after="12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Ocena spełniania warunków udziału w postępowaniu będzie dokonana na zasadzie spełnia/nie spełnia na podstawie dokumentów składanych przez Wykonawcę zgodnie z postanowieniami Rozdziału 9 SWZ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7701A" w14:paraId="38D25C55" w14:textId="77777777" w:rsidTr="00D7701A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2812C19B" w14:textId="77777777" w:rsidR="00D7701A" w:rsidRDefault="00D7701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729A31E5" w14:textId="77777777" w:rsidR="00D7701A" w:rsidRPr="00D7701A" w:rsidRDefault="00D7701A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701A">
              <w:rPr>
                <w:rFonts w:ascii="Times New Roman" w:hAnsi="Times New Roman"/>
                <w:b/>
                <w:bCs/>
                <w:sz w:val="24"/>
                <w:szCs w:val="24"/>
              </w:rPr>
              <w:t>Zdolność techniczna lub zawodowa</w:t>
            </w:r>
          </w:p>
          <w:p w14:paraId="20790F2F" w14:textId="77777777" w:rsidR="00D7701A" w:rsidRPr="00D7701A" w:rsidRDefault="00D7701A">
            <w:p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01A">
              <w:rPr>
                <w:rFonts w:ascii="Times New Roman" w:hAnsi="Times New Roman"/>
                <w:sz w:val="24"/>
                <w:szCs w:val="24"/>
              </w:rPr>
              <w:t xml:space="preserve">O udzielenie zamówienia może ubiegać się wykonawca, który spełnia warunki dotyczące zdolności technicznej i zawodowej, tj.: </w:t>
            </w:r>
          </w:p>
          <w:p w14:paraId="5F48549D" w14:textId="77777777" w:rsidR="00D7701A" w:rsidRDefault="00D7701A" w:rsidP="00D7701A">
            <w:pPr>
              <w:pStyle w:val="Akapitzlist"/>
              <w:numPr>
                <w:ilvl w:val="0"/>
                <w:numId w:val="19"/>
              </w:num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01A">
              <w:rPr>
                <w:rFonts w:ascii="Times New Roman" w:hAnsi="Times New Roman"/>
                <w:sz w:val="24"/>
                <w:szCs w:val="24"/>
              </w:rPr>
              <w:t xml:space="preserve">posiada doświadczenie zawodowe rozumiane jako </w:t>
            </w:r>
            <w:r w:rsidRPr="00D770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remontu/modernizacji pomieszczenia lub pomieszczeń sanitarnych w czynnym budynku, obejmującego roboty wykończeniowe, roboty sanitarne oraz roboty elektryczne o wartości minimalnej 250 000,00zł brutto </w:t>
            </w:r>
            <w:r w:rsidRPr="00D7701A">
              <w:rPr>
                <w:rFonts w:ascii="Times New Roman" w:hAnsi="Times New Roman"/>
                <w:sz w:val="24"/>
                <w:szCs w:val="24"/>
              </w:rPr>
              <w:t xml:space="preserve">w okresie </w:t>
            </w:r>
            <w:r w:rsidRPr="00D7701A">
              <w:rPr>
                <w:rFonts w:ascii="Times New Roman" w:hAnsi="Times New Roman"/>
                <w:sz w:val="24"/>
                <w:szCs w:val="24"/>
                <w:u w:val="single"/>
              </w:rPr>
              <w:t>ostatnich 5 lat przed terminem składania ofert</w:t>
            </w:r>
            <w:r w:rsidRPr="00D7701A">
              <w:rPr>
                <w:rFonts w:ascii="Times New Roman" w:hAnsi="Times New Roman"/>
                <w:sz w:val="24"/>
                <w:szCs w:val="24"/>
              </w:rPr>
              <w:t xml:space="preserve"> (a jeżeli okres prowadzenia działalności jest krótszy - w tym okresie) wraz z  poświadczeniem (inwestora, generalnego wykonawcy) lub załączeniu kopii pozytywnego protokołu odbioru robót, potwierdzającego, że roboty zostały zrealizowane w sposób należyty, spełniający wymagania w zakresie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jakości i terminu.</w:t>
            </w:r>
          </w:p>
          <w:p w14:paraId="74E3035E" w14:textId="77777777" w:rsidR="00D7701A" w:rsidRDefault="00D7701A">
            <w:pPr>
              <w:pStyle w:val="Akapitzlist"/>
              <w:spacing w:before="120" w:after="120" w:line="276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Wykonawca zobowiązany jest do podania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wartości zrealizowanych zamówień, ich przedmiotu, zakresu odpowiadającego postawionemu wyżej warunkowi, dat wykonania i podmiotów na rzecz, których zostały one wykonane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052269" w14:textId="77777777" w:rsidR="00D7701A" w:rsidRDefault="00D7701A">
            <w:pPr>
              <w:pStyle w:val="Akapitzlist"/>
              <w:spacing w:before="120" w:after="120" w:line="276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Dla każdego z wyżej wymienionych zamówień,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należy dołączyć dowody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potwierdzające, że zostały wykonane należycie, zgodnie ze sztuką budowlaną i prawidłowo ukończone. </w:t>
            </w:r>
          </w:p>
          <w:p w14:paraId="1405FA54" w14:textId="77777777" w:rsidR="00D7701A" w:rsidRDefault="00D7701A">
            <w:pPr>
              <w:pStyle w:val="Akapitzlist"/>
              <w:spacing w:before="120" w:after="120" w:line="276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Jeżeli dokument potwierdzający spełnienie ww. warunków udziału w postępowaniu będzie wystawiony w walucie innej niż PLN, Wykonawca powinien dokonać przeliczenia na PLN wg średniego kursu NBP z dnia, w którym ogłoszenie o zamówieniu zostało opublikowane w Biuletynie Zamówień Publicznych.</w:t>
            </w:r>
          </w:p>
          <w:p w14:paraId="4461165F" w14:textId="77777777" w:rsidR="00D7701A" w:rsidRDefault="00D7701A" w:rsidP="00D7701A">
            <w:pPr>
              <w:numPr>
                <w:ilvl w:val="0"/>
                <w:numId w:val="19"/>
              </w:num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dysponuje lub będzie dysponował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przez cały okres realizacji zamówienia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osobami posiadającymi uprawnienia budowlane do sprawowania samodzielnych funkcji technicznych w budownictwie bez ograniczeń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 zakresie projektowania oraz kierowania robotami w specjalnościach: </w:t>
            </w:r>
          </w:p>
          <w:p w14:paraId="5BA41AA5" w14:textId="77777777" w:rsidR="00D7701A" w:rsidRDefault="00D7701A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instalacyjnej w zakresie instalacji i urządzeń elektrycznych i elektroenergetycznych;</w:t>
            </w:r>
          </w:p>
          <w:p w14:paraId="419F0781" w14:textId="77777777" w:rsidR="00D7701A" w:rsidRDefault="00D7701A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 instalacyjnej w zakresie sieci, instalacji i urządzeń cieplnych, wentylacyjnych, gazowych, wodociągowych i kanalizacyjnych</w:t>
            </w:r>
          </w:p>
          <w:p w14:paraId="0CEFB85B" w14:textId="77777777" w:rsidR="00D7701A" w:rsidRDefault="00D7701A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po 1 osobie wymienionych specjalności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63804263" w14:textId="77777777" w:rsidR="00D7701A" w:rsidRDefault="00D7701A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lub posiadającymi inne uprawnienia wydane na podstawie wcześniej obowiązujących przepisów prawa jak również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posiadającymi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co najmniej 3 - letnie doświadczenie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w uzyskanej specjalności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(każda z osób) oraz przynależącymi do właściwej izby samorządu zawodowego lub przedstawi pisemne zobowiązanie innych podmiotów do udostępnienia osób zdolnych do wykonania zamówienia.</w:t>
            </w:r>
          </w:p>
          <w:p w14:paraId="4A7FCD2B" w14:textId="77777777" w:rsidR="00D7701A" w:rsidRDefault="00D7701A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Jednocześnie zamawiający zaznacza, iż zgodnie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 art. 12a - ustawy z dnia 7 lipca 1994 roku - Prawo budowlane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samodzielne funkcje techniczne w budownictwie, określone w art. 12 ust. 1, mogą również wykonywać osoby, których odpowiednie kwalifikacje zawodowe zostały uznane na zasadach określonych w przepisach odrębnych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3EED878" w14:textId="77777777" w:rsidR="00D7701A" w:rsidRDefault="00D7701A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Przez uprawnienia budowlane należy rozumieć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uprawnienia do sprawowania samodzielnych funkcji technicznych w budownictwie, o których mowa w ustawie z dnia 7 lipca 1994 roku - Prawo budowlane, przepisach wykonawczych do ustawy Prawo budowlane, a także odpowiadające im, uprawnienia budowlane, które zostały wydane na podstawie wcześniej obowiązujących, przepisów prawa oraz odpowiadające im uprawnienia wydane obywatelom Europejskiego Obszaru Gospodarczego oraz Konfederacji Szwajcarskiej, z zastrzeżeniem przepisów ustawy Prawo budowlane oraz ustawy z dnia 22 grudnia 2015 r. o zasadach uznawania kwalifikacji zawodowych nabytych w państwach członkowskich Unii Europejskiej</w:t>
            </w:r>
          </w:p>
          <w:p w14:paraId="1CF33203" w14:textId="77777777" w:rsidR="00D7701A" w:rsidRDefault="00D7701A">
            <w:pPr>
              <w:spacing w:before="240" w:after="12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Ocena spełniania warunków udziału w postępowaniu będzie dokonana na zasadzie spełnia/nie spełnia na podstawie dokumentów składanych przez Wykonawcę zgodnie z postanowieniami Rozdziału 9 SWZ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7701A" w14:paraId="25BC40C1" w14:textId="77777777" w:rsidTr="00D7701A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792CE80A" w14:textId="77777777" w:rsidR="00D7701A" w:rsidRDefault="00D7701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4ACECC8E" w14:textId="77777777" w:rsidR="00D7701A" w:rsidRDefault="00D7701A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7A8A466A" w14:textId="77777777" w:rsidR="00D7701A" w:rsidRDefault="00D7701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Zamawiający nie stawia wymagań w zakresie spełniania tego warunku</w:t>
            </w:r>
          </w:p>
        </w:tc>
      </w:tr>
      <w:tr w:rsidR="00D7701A" w14:paraId="3810DC18" w14:textId="77777777" w:rsidTr="00D7701A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420CE37C" w14:textId="77777777" w:rsidR="00D7701A" w:rsidRDefault="00D7701A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037FEECE" w14:textId="77777777" w:rsidR="00D7701A" w:rsidRDefault="00D7701A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5DF917BF" w14:textId="77777777" w:rsidR="00D7701A" w:rsidRDefault="00D7701A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Zamawiający nie stawia wymagań w zakresie spełniania tego warunku</w:t>
            </w:r>
          </w:p>
        </w:tc>
      </w:tr>
    </w:tbl>
    <w:p w14:paraId="19362CEC" w14:textId="77777777" w:rsidR="00D7701A" w:rsidRDefault="00D7701A" w:rsidP="004F6748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FA1720A" w14:textId="77777777" w:rsidR="007E5AB0" w:rsidRPr="00603569" w:rsidRDefault="007E5AB0" w:rsidP="004F6748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43C82BAA" w14:textId="0E7F0798" w:rsidR="00E626A1" w:rsidRDefault="00E626A1" w:rsidP="004F6748"/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312CF1" w14:paraId="6CD267AB" w14:textId="77777777" w:rsidTr="007E5AB0">
        <w:tc>
          <w:tcPr>
            <w:tcW w:w="8964" w:type="dxa"/>
            <w:shd w:val="clear" w:color="auto" w:fill="D9D9D9"/>
          </w:tcPr>
          <w:p w14:paraId="68B11729" w14:textId="3E1EEF1E" w:rsidR="00BE6F04" w:rsidRPr="00312CF1" w:rsidRDefault="00E426EB" w:rsidP="004F6748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2CF1">
              <w:rPr>
                <w:rFonts w:ascii="Times New Roman" w:hAnsi="Times New Roman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5EDFFAEA" w14:textId="4064A24A" w:rsidR="00FE4E2B" w:rsidRDefault="00E426EB" w:rsidP="004F6748">
      <w:pPr>
        <w:spacing w:before="240"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312CF1">
        <w:rPr>
          <w:rFonts w:ascii="Times New Roman" w:hAnsi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312CF1">
        <w:rPr>
          <w:rFonts w:ascii="Times New Roman" w:hAnsi="Times New Roman"/>
          <w:sz w:val="24"/>
          <w:szCs w:val="24"/>
        </w:rPr>
        <w:t>.</w:t>
      </w:r>
    </w:p>
    <w:p w14:paraId="3B4B5388" w14:textId="77777777" w:rsidR="00312CF1" w:rsidRPr="00603569" w:rsidRDefault="00312CF1" w:rsidP="004F6748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312CF1" w14:paraId="77CA21FC" w14:textId="77777777" w:rsidTr="003C62DE">
        <w:tc>
          <w:tcPr>
            <w:tcW w:w="8964" w:type="dxa"/>
            <w:shd w:val="clear" w:color="auto" w:fill="D9D9D9"/>
          </w:tcPr>
          <w:p w14:paraId="51A9BD25" w14:textId="5C2571D9" w:rsidR="00E426EB" w:rsidRPr="00312CF1" w:rsidRDefault="00E426EB" w:rsidP="004F6748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12C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INFORMACJA DOTYCZĄCA DOSTĘPU DO PODMIOTOWYCH ŚRODKÓW DOWODOWYCH</w:t>
            </w:r>
          </w:p>
        </w:tc>
      </w:tr>
    </w:tbl>
    <w:p w14:paraId="2086AFD1" w14:textId="77777777" w:rsidR="00E426EB" w:rsidRPr="00312CF1" w:rsidRDefault="00E426EB" w:rsidP="004F6748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6A13B4B9" w14:textId="3C2DF6D7" w:rsidR="00E426EB" w:rsidRDefault="00E426EB" w:rsidP="004F674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12CF1">
        <w:rPr>
          <w:rFonts w:ascii="Times New Roman" w:hAnsi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936CD18" w14:textId="77777777" w:rsidR="00E626A1" w:rsidRDefault="00E626A1" w:rsidP="004F6748">
      <w:pPr>
        <w:pStyle w:val="Akapitzlist"/>
        <w:numPr>
          <w:ilvl w:val="0"/>
          <w:numId w:val="14"/>
        </w:numPr>
        <w:spacing w:before="48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Times New Roman" w:hAnsi="Times New Roman"/>
          <w:sz w:val="24"/>
          <w:szCs w:val="24"/>
        </w:rPr>
        <w:t>……………………………………………………………………….…………………</w:t>
      </w:r>
      <w:r>
        <w:rPr>
          <w:rFonts w:ascii="Times New Roman" w:hAnsi="Times New Roman"/>
          <w:sz w:val="24"/>
          <w:szCs w:val="24"/>
        </w:rPr>
        <w:t>……</w:t>
      </w:r>
    </w:p>
    <w:p w14:paraId="2666FB25" w14:textId="77777777" w:rsidR="00E626A1" w:rsidRPr="002B67FC" w:rsidRDefault="00E626A1" w:rsidP="004F6748">
      <w:pPr>
        <w:pStyle w:val="Akapitzlist"/>
        <w:spacing w:before="24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Arial" w:hAnsi="Arial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57BD83B8" w14:textId="77777777" w:rsidR="00E626A1" w:rsidRDefault="00E626A1" w:rsidP="004F6748">
      <w:pPr>
        <w:pStyle w:val="Akapitzlist"/>
        <w:numPr>
          <w:ilvl w:val="0"/>
          <w:numId w:val="14"/>
        </w:numPr>
        <w:spacing w:before="48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Times New Roman" w:hAnsi="Times New Roman"/>
          <w:sz w:val="24"/>
          <w:szCs w:val="24"/>
        </w:rPr>
        <w:t>……………………………………………………………………….………………………</w:t>
      </w:r>
    </w:p>
    <w:p w14:paraId="2138CBCA" w14:textId="43B7A2B7" w:rsidR="00524951" w:rsidRPr="009A7A66" w:rsidRDefault="00E626A1" w:rsidP="004F6748">
      <w:pPr>
        <w:pStyle w:val="Akapitzlist"/>
        <w:spacing w:before="24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Arial" w:hAnsi="Arial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0EF1CB09" w14:textId="509F3601" w:rsidR="00D40F61" w:rsidRDefault="00D40F61" w:rsidP="004F6748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D40F61" w14:paraId="40A1230A" w14:textId="77777777" w:rsidTr="00D40F61">
        <w:tc>
          <w:tcPr>
            <w:tcW w:w="2500" w:type="pct"/>
            <w:vAlign w:val="center"/>
            <w:hideMark/>
          </w:tcPr>
          <w:p w14:paraId="622D1EE4" w14:textId="77777777" w:rsidR="00D40F61" w:rsidRDefault="00D40F61" w:rsidP="004F6748">
            <w:pPr>
              <w:spacing w:before="96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780706E9" w14:textId="77777777" w:rsidR="00D40F61" w:rsidRDefault="00D40F61" w:rsidP="004F6748">
            <w:pPr>
              <w:spacing w:before="96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D40F61" w14:paraId="1D37ACB6" w14:textId="77777777" w:rsidTr="00D40F61">
        <w:tc>
          <w:tcPr>
            <w:tcW w:w="2500" w:type="pct"/>
            <w:hideMark/>
          </w:tcPr>
          <w:p w14:paraId="00C9FCFF" w14:textId="77777777" w:rsidR="00D40F61" w:rsidRDefault="00D40F61" w:rsidP="004F6748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5FFB6541" w14:textId="77777777" w:rsidR="00D40F61" w:rsidRDefault="00D40F61" w:rsidP="004F6748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4A68454E" w14:textId="77777777" w:rsidR="00D40F61" w:rsidRDefault="00D40F61" w:rsidP="004F6748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06E7A254" w14:textId="77777777" w:rsidR="00D40F61" w:rsidRPr="00312CF1" w:rsidRDefault="00D40F61" w:rsidP="004F6748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D40F61" w:rsidRPr="00312CF1" w:rsidSect="00090906">
      <w:footerReference w:type="default" r:id="rId8"/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24695" w14:textId="77777777" w:rsidR="00C5167F" w:rsidRDefault="00C5167F" w:rsidP="0038231F">
      <w:pPr>
        <w:spacing w:after="0" w:line="240" w:lineRule="auto"/>
      </w:pPr>
      <w:r>
        <w:separator/>
      </w:r>
    </w:p>
  </w:endnote>
  <w:endnote w:type="continuationSeparator" w:id="0">
    <w:p w14:paraId="78BF3F45" w14:textId="77777777" w:rsidR="00C5167F" w:rsidRDefault="00C516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981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5332297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105B6" w14:textId="77777777" w:rsidR="00C5167F" w:rsidRDefault="00C5167F" w:rsidP="0038231F">
      <w:pPr>
        <w:spacing w:after="0" w:line="240" w:lineRule="auto"/>
      </w:pPr>
      <w:r>
        <w:separator/>
      </w:r>
    </w:p>
  </w:footnote>
  <w:footnote w:type="continuationSeparator" w:id="0">
    <w:p w14:paraId="19C5EFA0" w14:textId="77777777" w:rsidR="00C5167F" w:rsidRDefault="00C5167F" w:rsidP="0038231F">
      <w:pPr>
        <w:spacing w:after="0" w:line="240" w:lineRule="auto"/>
      </w:pPr>
      <w:r>
        <w:continuationSeparator/>
      </w:r>
    </w:p>
  </w:footnote>
  <w:footnote w:id="1">
    <w:p w14:paraId="4BB971A1" w14:textId="77777777" w:rsidR="0011306C" w:rsidRPr="007E5AB0" w:rsidRDefault="0011306C" w:rsidP="007E5AB0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7E5AB0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7E5AB0">
        <w:rPr>
          <w:rFonts w:ascii="Arial" w:hAnsi="Arial" w:cs="Arial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7E5AB0">
        <w:rPr>
          <w:rFonts w:ascii="Arial" w:hAnsi="Arial" w:cs="Arial"/>
          <w:i/>
          <w:iCs/>
          <w:sz w:val="14"/>
          <w:szCs w:val="14"/>
        </w:rPr>
        <w:t>Pzp</w:t>
      </w:r>
      <w:proofErr w:type="spellEnd"/>
      <w:r w:rsidRPr="007E5AB0">
        <w:rPr>
          <w:rFonts w:ascii="Arial" w:hAnsi="Arial" w:cs="Arial"/>
          <w:i/>
          <w:iCs/>
          <w:sz w:val="14"/>
          <w:szCs w:val="14"/>
        </w:rPr>
        <w:t xml:space="preserve"> wyklucza się:</w:t>
      </w:r>
    </w:p>
    <w:p w14:paraId="24490AB3" w14:textId="77777777" w:rsidR="0011306C" w:rsidRPr="007E5AB0" w:rsidRDefault="0011306C" w:rsidP="007E5AB0">
      <w:pPr>
        <w:pStyle w:val="Tekstprzypisudolnego"/>
        <w:numPr>
          <w:ilvl w:val="0"/>
          <w:numId w:val="12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7E5AB0">
        <w:rPr>
          <w:rFonts w:ascii="Arial" w:hAnsi="Arial" w:cs="Arial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2C4D5F" w14:textId="77777777" w:rsidR="0011306C" w:rsidRPr="007E5AB0" w:rsidRDefault="0011306C" w:rsidP="007E5AB0">
      <w:pPr>
        <w:pStyle w:val="Tekstprzypisudolnego"/>
        <w:numPr>
          <w:ilvl w:val="0"/>
          <w:numId w:val="12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7E5AB0">
        <w:rPr>
          <w:rFonts w:ascii="Arial" w:hAnsi="Arial" w:cs="Arial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A0EEE8" w14:textId="77777777" w:rsidR="0011306C" w:rsidRPr="007E5AB0" w:rsidRDefault="0011306C" w:rsidP="007E5AB0">
      <w:pPr>
        <w:pStyle w:val="Tekstprzypisudolnego"/>
        <w:numPr>
          <w:ilvl w:val="0"/>
          <w:numId w:val="12"/>
        </w:numPr>
        <w:spacing w:before="40" w:after="4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7E5AB0">
        <w:rPr>
          <w:rFonts w:ascii="Arial" w:hAnsi="Arial" w:cs="Arial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EC1DD5"/>
    <w:multiLevelType w:val="multilevel"/>
    <w:tmpl w:val="51C2EA5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iCs/>
        <w:sz w:val="24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hint="default"/>
        <w:b/>
        <w:i w:val="0"/>
        <w:iCs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iCs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F4EB5"/>
    <w:multiLevelType w:val="hybridMultilevel"/>
    <w:tmpl w:val="5E3ED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F4F1D"/>
    <w:multiLevelType w:val="hybridMultilevel"/>
    <w:tmpl w:val="F626A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15"/>
  </w:num>
  <w:num w:numId="5">
    <w:abstractNumId w:val="14"/>
  </w:num>
  <w:num w:numId="6">
    <w:abstractNumId w:val="11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5"/>
  </w:num>
  <w:num w:numId="12">
    <w:abstractNumId w:val="10"/>
  </w:num>
  <w:num w:numId="13">
    <w:abstractNumId w:val="3"/>
  </w:num>
  <w:num w:numId="14">
    <w:abstractNumId w:val="2"/>
  </w:num>
  <w:num w:numId="15">
    <w:abstractNumId w:val="9"/>
  </w:num>
  <w:num w:numId="16">
    <w:abstractNumId w:val="1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48C"/>
    <w:rsid w:val="00021A0E"/>
    <w:rsid w:val="00023477"/>
    <w:rsid w:val="000247FF"/>
    <w:rsid w:val="00025C8D"/>
    <w:rsid w:val="000303EE"/>
    <w:rsid w:val="0005473D"/>
    <w:rsid w:val="000642B4"/>
    <w:rsid w:val="00064C0B"/>
    <w:rsid w:val="00064DC8"/>
    <w:rsid w:val="00073C3D"/>
    <w:rsid w:val="000809B6"/>
    <w:rsid w:val="000857C0"/>
    <w:rsid w:val="00090906"/>
    <w:rsid w:val="000944CC"/>
    <w:rsid w:val="000A128A"/>
    <w:rsid w:val="000B1025"/>
    <w:rsid w:val="000B54D1"/>
    <w:rsid w:val="000C021E"/>
    <w:rsid w:val="000C18AF"/>
    <w:rsid w:val="000C5F5F"/>
    <w:rsid w:val="000D6F17"/>
    <w:rsid w:val="000D73C4"/>
    <w:rsid w:val="000E4D37"/>
    <w:rsid w:val="000E7C27"/>
    <w:rsid w:val="000F71D9"/>
    <w:rsid w:val="00110593"/>
    <w:rsid w:val="0011306C"/>
    <w:rsid w:val="0012157F"/>
    <w:rsid w:val="00122F1A"/>
    <w:rsid w:val="001255AE"/>
    <w:rsid w:val="00145758"/>
    <w:rsid w:val="00152529"/>
    <w:rsid w:val="00155D7A"/>
    <w:rsid w:val="00160A7A"/>
    <w:rsid w:val="0017030D"/>
    <w:rsid w:val="001743BE"/>
    <w:rsid w:val="00187FA0"/>
    <w:rsid w:val="001902D2"/>
    <w:rsid w:val="001C4008"/>
    <w:rsid w:val="001C6945"/>
    <w:rsid w:val="001D39BF"/>
    <w:rsid w:val="001F027E"/>
    <w:rsid w:val="00203A40"/>
    <w:rsid w:val="002168A8"/>
    <w:rsid w:val="00217DAC"/>
    <w:rsid w:val="0022401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B6975"/>
    <w:rsid w:val="002C1C7B"/>
    <w:rsid w:val="002C4137"/>
    <w:rsid w:val="002C4948"/>
    <w:rsid w:val="002E641A"/>
    <w:rsid w:val="00312CF1"/>
    <w:rsid w:val="00313031"/>
    <w:rsid w:val="00313417"/>
    <w:rsid w:val="00313911"/>
    <w:rsid w:val="00326EA1"/>
    <w:rsid w:val="00333209"/>
    <w:rsid w:val="00337073"/>
    <w:rsid w:val="00343DBD"/>
    <w:rsid w:val="00350CD9"/>
    <w:rsid w:val="00351F8A"/>
    <w:rsid w:val="00364235"/>
    <w:rsid w:val="00371CB8"/>
    <w:rsid w:val="00373D19"/>
    <w:rsid w:val="0038231F"/>
    <w:rsid w:val="0039582B"/>
    <w:rsid w:val="003B2070"/>
    <w:rsid w:val="003B214C"/>
    <w:rsid w:val="003B5F1D"/>
    <w:rsid w:val="003B7238"/>
    <w:rsid w:val="003C3B64"/>
    <w:rsid w:val="003C62DE"/>
    <w:rsid w:val="003F024C"/>
    <w:rsid w:val="00434CC2"/>
    <w:rsid w:val="004541F9"/>
    <w:rsid w:val="004609F1"/>
    <w:rsid w:val="004651B5"/>
    <w:rsid w:val="00473FAD"/>
    <w:rsid w:val="004761C6"/>
    <w:rsid w:val="0047664E"/>
    <w:rsid w:val="00476E7D"/>
    <w:rsid w:val="0048287E"/>
    <w:rsid w:val="00482F6E"/>
    <w:rsid w:val="00484F88"/>
    <w:rsid w:val="00486CD0"/>
    <w:rsid w:val="00491090"/>
    <w:rsid w:val="004C4854"/>
    <w:rsid w:val="004D7E48"/>
    <w:rsid w:val="004F23F7"/>
    <w:rsid w:val="004F40EF"/>
    <w:rsid w:val="004F6748"/>
    <w:rsid w:val="005103B9"/>
    <w:rsid w:val="00512A1E"/>
    <w:rsid w:val="00514A6C"/>
    <w:rsid w:val="00520174"/>
    <w:rsid w:val="00524951"/>
    <w:rsid w:val="00534752"/>
    <w:rsid w:val="005434B3"/>
    <w:rsid w:val="005552A6"/>
    <w:rsid w:val="005641F0"/>
    <w:rsid w:val="00564CA1"/>
    <w:rsid w:val="005B11F3"/>
    <w:rsid w:val="005C39CA"/>
    <w:rsid w:val="005E176A"/>
    <w:rsid w:val="005E24AA"/>
    <w:rsid w:val="005E579C"/>
    <w:rsid w:val="006037C1"/>
    <w:rsid w:val="00612283"/>
    <w:rsid w:val="00634311"/>
    <w:rsid w:val="00641874"/>
    <w:rsid w:val="006461A7"/>
    <w:rsid w:val="00650D6C"/>
    <w:rsid w:val="0066639A"/>
    <w:rsid w:val="006676AE"/>
    <w:rsid w:val="006761BB"/>
    <w:rsid w:val="00693B4F"/>
    <w:rsid w:val="006A3A1F"/>
    <w:rsid w:val="006A52B6"/>
    <w:rsid w:val="006B53D6"/>
    <w:rsid w:val="006D6F9A"/>
    <w:rsid w:val="006D7100"/>
    <w:rsid w:val="006E5E38"/>
    <w:rsid w:val="006F0034"/>
    <w:rsid w:val="006F3D32"/>
    <w:rsid w:val="0071048C"/>
    <w:rsid w:val="00710937"/>
    <w:rsid w:val="007118F0"/>
    <w:rsid w:val="00721D87"/>
    <w:rsid w:val="0072560B"/>
    <w:rsid w:val="00727AE4"/>
    <w:rsid w:val="00734FDB"/>
    <w:rsid w:val="00735EF7"/>
    <w:rsid w:val="00746532"/>
    <w:rsid w:val="00751725"/>
    <w:rsid w:val="0075294B"/>
    <w:rsid w:val="00756C8F"/>
    <w:rsid w:val="00757EFB"/>
    <w:rsid w:val="00766D1F"/>
    <w:rsid w:val="007673B2"/>
    <w:rsid w:val="007840F2"/>
    <w:rsid w:val="007922ED"/>
    <w:rsid w:val="007936D6"/>
    <w:rsid w:val="00794B1B"/>
    <w:rsid w:val="007961C8"/>
    <w:rsid w:val="007A2BCB"/>
    <w:rsid w:val="007A403F"/>
    <w:rsid w:val="007B01C8"/>
    <w:rsid w:val="007C3B14"/>
    <w:rsid w:val="007D5B61"/>
    <w:rsid w:val="007E29A1"/>
    <w:rsid w:val="007E2F69"/>
    <w:rsid w:val="007E5AB0"/>
    <w:rsid w:val="007E7441"/>
    <w:rsid w:val="00804F07"/>
    <w:rsid w:val="00814077"/>
    <w:rsid w:val="00825A09"/>
    <w:rsid w:val="00830AB1"/>
    <w:rsid w:val="00833FCD"/>
    <w:rsid w:val="00842991"/>
    <w:rsid w:val="00847232"/>
    <w:rsid w:val="0086544F"/>
    <w:rsid w:val="008757E1"/>
    <w:rsid w:val="00892E48"/>
    <w:rsid w:val="008C041B"/>
    <w:rsid w:val="008C5709"/>
    <w:rsid w:val="008C6DF8"/>
    <w:rsid w:val="008D0487"/>
    <w:rsid w:val="008D33C8"/>
    <w:rsid w:val="008F3B4E"/>
    <w:rsid w:val="008F5F77"/>
    <w:rsid w:val="0091264E"/>
    <w:rsid w:val="009169D4"/>
    <w:rsid w:val="00922A11"/>
    <w:rsid w:val="009301A2"/>
    <w:rsid w:val="0094385A"/>
    <w:rsid w:val="009440B7"/>
    <w:rsid w:val="009462BD"/>
    <w:rsid w:val="00946F76"/>
    <w:rsid w:val="00950F2A"/>
    <w:rsid w:val="00952535"/>
    <w:rsid w:val="00952995"/>
    <w:rsid w:val="00956C26"/>
    <w:rsid w:val="00960337"/>
    <w:rsid w:val="00975019"/>
    <w:rsid w:val="00975C49"/>
    <w:rsid w:val="0098142D"/>
    <w:rsid w:val="00992BD8"/>
    <w:rsid w:val="00997D0F"/>
    <w:rsid w:val="009A7A66"/>
    <w:rsid w:val="009B11AB"/>
    <w:rsid w:val="009B685E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76012"/>
    <w:rsid w:val="00A9179A"/>
    <w:rsid w:val="00AC5247"/>
    <w:rsid w:val="00AE6FF2"/>
    <w:rsid w:val="00B0088C"/>
    <w:rsid w:val="00B15219"/>
    <w:rsid w:val="00B15FD3"/>
    <w:rsid w:val="00B27E22"/>
    <w:rsid w:val="00B27F1D"/>
    <w:rsid w:val="00B328D4"/>
    <w:rsid w:val="00B32AC6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45A87"/>
    <w:rsid w:val="00C5167F"/>
    <w:rsid w:val="00C57DEB"/>
    <w:rsid w:val="00C62F57"/>
    <w:rsid w:val="00C737A7"/>
    <w:rsid w:val="00C81012"/>
    <w:rsid w:val="00C909B9"/>
    <w:rsid w:val="00CB3A6C"/>
    <w:rsid w:val="00CD0851"/>
    <w:rsid w:val="00CD4DD1"/>
    <w:rsid w:val="00CE3946"/>
    <w:rsid w:val="00CF338D"/>
    <w:rsid w:val="00D0211B"/>
    <w:rsid w:val="00D07280"/>
    <w:rsid w:val="00D21E06"/>
    <w:rsid w:val="00D23F3D"/>
    <w:rsid w:val="00D2702A"/>
    <w:rsid w:val="00D34D9A"/>
    <w:rsid w:val="00D409DE"/>
    <w:rsid w:val="00D40F61"/>
    <w:rsid w:val="00D42C9B"/>
    <w:rsid w:val="00D46C80"/>
    <w:rsid w:val="00D531D5"/>
    <w:rsid w:val="00D72BE6"/>
    <w:rsid w:val="00D7532C"/>
    <w:rsid w:val="00D762C5"/>
    <w:rsid w:val="00D7701A"/>
    <w:rsid w:val="00DA6EC7"/>
    <w:rsid w:val="00DA76F9"/>
    <w:rsid w:val="00DC2C0A"/>
    <w:rsid w:val="00DC73D9"/>
    <w:rsid w:val="00DD146A"/>
    <w:rsid w:val="00DD3E9D"/>
    <w:rsid w:val="00DE5C1E"/>
    <w:rsid w:val="00DE7BF7"/>
    <w:rsid w:val="00E022A1"/>
    <w:rsid w:val="00E21B42"/>
    <w:rsid w:val="00E21BB4"/>
    <w:rsid w:val="00E24546"/>
    <w:rsid w:val="00E309E9"/>
    <w:rsid w:val="00E3103A"/>
    <w:rsid w:val="00E31C06"/>
    <w:rsid w:val="00E33351"/>
    <w:rsid w:val="00E426EB"/>
    <w:rsid w:val="00E50194"/>
    <w:rsid w:val="00E60C28"/>
    <w:rsid w:val="00E61629"/>
    <w:rsid w:val="00E626A1"/>
    <w:rsid w:val="00E64482"/>
    <w:rsid w:val="00E65685"/>
    <w:rsid w:val="00E7076F"/>
    <w:rsid w:val="00E73190"/>
    <w:rsid w:val="00E737DA"/>
    <w:rsid w:val="00E73CEB"/>
    <w:rsid w:val="00E80B7C"/>
    <w:rsid w:val="00EB7CDE"/>
    <w:rsid w:val="00EE1FBF"/>
    <w:rsid w:val="00EE40F5"/>
    <w:rsid w:val="00EF74CA"/>
    <w:rsid w:val="00F014C6"/>
    <w:rsid w:val="00F04280"/>
    <w:rsid w:val="00F20906"/>
    <w:rsid w:val="00F318EC"/>
    <w:rsid w:val="00F35483"/>
    <w:rsid w:val="00F365F2"/>
    <w:rsid w:val="00F43919"/>
    <w:rsid w:val="00F52419"/>
    <w:rsid w:val="00F5628B"/>
    <w:rsid w:val="00F66810"/>
    <w:rsid w:val="00F67B0A"/>
    <w:rsid w:val="00F7037B"/>
    <w:rsid w:val="00F8042D"/>
    <w:rsid w:val="00F8636A"/>
    <w:rsid w:val="00F90CD1"/>
    <w:rsid w:val="00FC0317"/>
    <w:rsid w:val="00FC37EF"/>
    <w:rsid w:val="00FE4BE4"/>
    <w:rsid w:val="00FE4E2B"/>
    <w:rsid w:val="00FE61B6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6B3090"/>
  <w15:docId w15:val="{31996D97-ECB5-4CCD-ADAB-6A262FEA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locked/>
    <w:rsid w:val="000909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23</TotalTime>
  <Pages>1</Pages>
  <Words>1076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cp:lastModifiedBy>Michał Pękala</cp:lastModifiedBy>
  <cp:revision>72</cp:revision>
  <cp:lastPrinted>2016-07-26T10:32:00Z</cp:lastPrinted>
  <dcterms:created xsi:type="dcterms:W3CDTF">2023-05-26T10:07:00Z</dcterms:created>
  <dcterms:modified xsi:type="dcterms:W3CDTF">2026-05-12T10:37:00Z</dcterms:modified>
</cp:coreProperties>
</file>