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65769" w14:textId="638D961F" w:rsidR="00025386" w:rsidRPr="000E1F28" w:rsidRDefault="00657A47" w:rsidP="00CE507A">
      <w:pPr>
        <w:pStyle w:val="Nagwek4"/>
        <w:spacing w:after="600" w:line="276" w:lineRule="auto"/>
        <w:rPr>
          <w:bCs/>
          <w:i w:val="0"/>
          <w:szCs w:val="24"/>
        </w:rPr>
      </w:pPr>
      <w:bookmarkStart w:id="0" w:name="_Hlk60301409"/>
      <w:r w:rsidRPr="000E1F28">
        <w:rPr>
          <w:bCs/>
          <w:i w:val="0"/>
          <w:szCs w:val="24"/>
        </w:rPr>
        <w:t xml:space="preserve">Załącznik nr </w:t>
      </w:r>
      <w:r w:rsidR="004062D5">
        <w:rPr>
          <w:bCs/>
          <w:i w:val="0"/>
          <w:szCs w:val="24"/>
        </w:rPr>
        <w:t>5</w:t>
      </w:r>
      <w:r w:rsidR="007666D6" w:rsidRPr="000E1F28">
        <w:rPr>
          <w:bCs/>
          <w:i w:val="0"/>
          <w:szCs w:val="24"/>
        </w:rPr>
        <w:t xml:space="preserve"> do SWZ</w:t>
      </w:r>
    </w:p>
    <w:p w14:paraId="06A32C53" w14:textId="77777777" w:rsidR="00B71F2E" w:rsidRPr="005D2DE8" w:rsidRDefault="00B71F2E" w:rsidP="00B71F2E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</w:rPr>
      </w:pPr>
      <w:r w:rsidRPr="005D2DE8">
        <w:rPr>
          <w:rFonts w:ascii="Times New Roman" w:hAnsi="Times New Roman"/>
          <w:b/>
          <w:sz w:val="24"/>
          <w:szCs w:val="24"/>
        </w:rPr>
        <w:t>Zamawiający:</w:t>
      </w:r>
    </w:p>
    <w:p w14:paraId="3CE81BCF" w14:textId="77777777" w:rsidR="00B71F2E" w:rsidRPr="005D2DE8" w:rsidRDefault="00B71F2E" w:rsidP="00B71F2E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>POLITECHNIKA RZESZOWSKA</w:t>
      </w:r>
    </w:p>
    <w:p w14:paraId="2F7F9BC2" w14:textId="77777777" w:rsidR="00B71F2E" w:rsidRPr="005D2DE8" w:rsidRDefault="00B71F2E" w:rsidP="00B71F2E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>Al. Powstańców Warszawy 12, 35-029 Rzeszów</w:t>
      </w:r>
    </w:p>
    <w:p w14:paraId="4D8726DC" w14:textId="35B089A8" w:rsidR="00B71F2E" w:rsidRPr="005D2DE8" w:rsidRDefault="00B71F2E" w:rsidP="00B71F2E">
      <w:pPr>
        <w:pStyle w:val="Tekstpodstawowy"/>
        <w:spacing w:before="120" w:after="0" w:line="276" w:lineRule="auto"/>
        <w:rPr>
          <w:b/>
        </w:rPr>
      </w:pPr>
      <w:r>
        <w:rPr>
          <w:b/>
        </w:rPr>
        <w:t>Podmiot udostępniający zasoby</w:t>
      </w:r>
      <w:r w:rsidRPr="005D2DE8">
        <w:rPr>
          <w:b/>
        </w:rPr>
        <w:t>:</w:t>
      </w:r>
    </w:p>
    <w:p w14:paraId="54EAA767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Nazwa:</w:t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49250052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Adres:</w:t>
      </w:r>
      <w:r w:rsidRPr="005D2DE8">
        <w:rPr>
          <w:rFonts w:ascii="Times New Roman" w:hAnsi="Times New Roman"/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B8A24D4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NIP / KRS:</w:t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6DB3A717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5D2DE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01E0189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71A33052" w14:textId="3A2DB911" w:rsidR="00B62AD0" w:rsidRPr="000E1F28" w:rsidRDefault="00B71F2E" w:rsidP="00B71F2E">
      <w:pPr>
        <w:spacing w:after="600" w:line="276" w:lineRule="auto"/>
        <w:jc w:val="both"/>
        <w:rPr>
          <w:rFonts w:ascii="Times New Roman" w:hAnsi="Times New Roman"/>
          <w:lang w:eastAsia="pl-PL"/>
        </w:rPr>
      </w:pPr>
      <w:r w:rsidRPr="00E73B54"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784205" w14:paraId="23992E79" w14:textId="77777777" w:rsidTr="00FD7DD7">
        <w:tc>
          <w:tcPr>
            <w:tcW w:w="921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hideMark/>
          </w:tcPr>
          <w:p w14:paraId="1C819C52" w14:textId="037170FC" w:rsidR="00053927" w:rsidRPr="00784205" w:rsidRDefault="00053927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4205">
              <w:rPr>
                <w:rFonts w:ascii="Times New Roman" w:hAnsi="Times New Roman"/>
                <w:b/>
                <w:sz w:val="32"/>
                <w:szCs w:val="32"/>
              </w:rPr>
              <w:t xml:space="preserve">ZOBOWIĄZANIE </w:t>
            </w:r>
            <w:r w:rsidR="00784205" w:rsidRPr="00784205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784205">
              <w:rPr>
                <w:rFonts w:ascii="Times New Roman" w:hAnsi="Times New Roman"/>
                <w:b/>
                <w:sz w:val="32"/>
                <w:szCs w:val="32"/>
              </w:rPr>
              <w:t xml:space="preserve">PODMIOTU UDOSTĘPNIAJĄCEGO ZASOBY </w:t>
            </w:r>
          </w:p>
          <w:p w14:paraId="40A08C9A" w14:textId="1FD567F1" w:rsidR="00784205" w:rsidRPr="000E454F" w:rsidRDefault="00784205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454F">
              <w:rPr>
                <w:rFonts w:ascii="Times New Roman" w:hAnsi="Times New Roman"/>
                <w:b/>
                <w:sz w:val="28"/>
                <w:szCs w:val="28"/>
              </w:rPr>
              <w:t xml:space="preserve">do oddania do dyspozycji niezbędnych zasobów </w:t>
            </w:r>
            <w:r w:rsidRPr="000E454F">
              <w:rPr>
                <w:rFonts w:ascii="Times New Roman" w:hAnsi="Times New Roman"/>
                <w:b/>
                <w:sz w:val="28"/>
                <w:szCs w:val="28"/>
              </w:rPr>
              <w:br/>
              <w:t>na potrzeby realizacji zamówienia</w:t>
            </w:r>
          </w:p>
          <w:p w14:paraId="598BF8D4" w14:textId="04ECC63B" w:rsidR="00784205" w:rsidRPr="000E454F" w:rsidRDefault="00784205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118 ust. 3 ustawy z dnia 11 września 2019 r. Prawo zamówień publicznych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późn. zm.; dalej jako: „ustawa PZP”)</w:t>
            </w:r>
          </w:p>
          <w:p w14:paraId="3356CA3C" w14:textId="77777777" w:rsidR="00053927" w:rsidRPr="00784205" w:rsidRDefault="00053927" w:rsidP="000E454F">
            <w:pPr>
              <w:spacing w:before="240" w:after="240" w:line="27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  <w:u w:val="single"/>
              </w:rPr>
              <w:t>Uwaga</w:t>
            </w: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: </w:t>
            </w:r>
            <w:r w:rsidRPr="000E454F"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698A728" w14:textId="770718B3" w:rsidR="0071340C" w:rsidRPr="000E1F28" w:rsidRDefault="0071340C" w:rsidP="00062E4B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w oparciu o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postanowienia a</w:t>
      </w:r>
      <w:r w:rsidR="00EF3368" w:rsidRPr="003C5693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rt. 118</w:t>
      </w:r>
      <w:r w:rsidR="00BE3BCE" w:rsidRPr="003C5693">
        <w:rPr>
          <w:rFonts w:ascii="Times New Roman" w:hAnsi="Times New Roman"/>
          <w:sz w:val="24"/>
          <w:szCs w:val="24"/>
          <w:u w:val="single"/>
        </w:rPr>
        <w:t xml:space="preserve"> ustawy </w:t>
      </w:r>
      <w:r w:rsidR="00EF3368" w:rsidRPr="003C5693">
        <w:rPr>
          <w:rFonts w:ascii="Times New Roman" w:hAnsi="Times New Roman"/>
          <w:sz w:val="24"/>
          <w:szCs w:val="24"/>
          <w:u w:val="single"/>
        </w:rPr>
        <w:t>z dnia 11 września 2019r. Prawo zamówień publicznych</w:t>
      </w:r>
      <w:r w:rsidR="00EF3368" w:rsidRPr="000E1F28">
        <w:rPr>
          <w:rFonts w:ascii="Times New Roman" w:hAnsi="Times New Roman"/>
          <w:sz w:val="24"/>
          <w:szCs w:val="24"/>
        </w:rPr>
        <w:t xml:space="preserve"> </w:t>
      </w:r>
      <w:r w:rsidR="00E33D6F" w:rsidRPr="000E1F28">
        <w:rPr>
          <w:rFonts w:ascii="Times New Roman" w:hAnsi="Times New Roman"/>
          <w:sz w:val="24"/>
          <w:szCs w:val="24"/>
        </w:rPr>
        <w:t>(t.j. Dz. U. z 202</w:t>
      </w:r>
      <w:r w:rsidR="005A6BA3">
        <w:rPr>
          <w:rFonts w:ascii="Times New Roman" w:hAnsi="Times New Roman"/>
          <w:sz w:val="24"/>
          <w:szCs w:val="24"/>
        </w:rPr>
        <w:t>4</w:t>
      </w:r>
      <w:r w:rsidR="00E33D6F" w:rsidRPr="000E1F28">
        <w:rPr>
          <w:rFonts w:ascii="Times New Roman" w:hAnsi="Times New Roman"/>
          <w:sz w:val="24"/>
          <w:szCs w:val="24"/>
        </w:rPr>
        <w:t>r. poz. 1</w:t>
      </w:r>
      <w:r w:rsidR="005A6BA3">
        <w:rPr>
          <w:rFonts w:ascii="Times New Roman" w:hAnsi="Times New Roman"/>
          <w:sz w:val="24"/>
          <w:szCs w:val="24"/>
        </w:rPr>
        <w:t>320</w:t>
      </w:r>
      <w:r w:rsidR="00784205">
        <w:rPr>
          <w:rFonts w:ascii="Times New Roman" w:hAnsi="Times New Roman"/>
          <w:sz w:val="24"/>
          <w:szCs w:val="24"/>
        </w:rPr>
        <w:t xml:space="preserve"> z późn. zm.</w:t>
      </w:r>
      <w:r w:rsidR="00E33D6F" w:rsidRPr="000E1F28">
        <w:rPr>
          <w:rFonts w:ascii="Times New Roman" w:hAnsi="Times New Roman"/>
          <w:sz w:val="24"/>
          <w:szCs w:val="24"/>
        </w:rPr>
        <w:t>)</w:t>
      </w:r>
      <w:r w:rsidR="00E27ABB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że </w:t>
      </w: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zobowiązuję się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oddania na potrzeby realizacji zamówienia pn.:</w:t>
      </w:r>
    </w:p>
    <w:p w14:paraId="1817F923" w14:textId="3380C7C5" w:rsidR="00A251AB" w:rsidRPr="0031235B" w:rsidRDefault="002D4A8E" w:rsidP="00A251A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2D4A8E">
        <w:rPr>
          <w:rFonts w:ascii="Times New Roman" w:hAnsi="Times New Roman"/>
          <w:b/>
          <w:i/>
          <w:iCs/>
          <w:sz w:val="32"/>
          <w:szCs w:val="32"/>
        </w:rPr>
        <w:t>Dostosowanie toalet w budynku „K” Politechniki Rzeszowskiej do potrzeb osób z niepełnosprawnościami</w:t>
      </w:r>
    </w:p>
    <w:p w14:paraId="77210592" w14:textId="476F6968" w:rsidR="0071340C" w:rsidRPr="00273B6C" w:rsidRDefault="00A251AB" w:rsidP="00A251AB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D153D3">
        <w:rPr>
          <w:rFonts w:ascii="Times New Roman" w:hAnsi="Times New Roman"/>
          <w:b/>
        </w:rPr>
        <w:t>8</w:t>
      </w:r>
      <w:r w:rsidR="002D4A8E">
        <w:rPr>
          <w:rFonts w:ascii="Times New Roman" w:hAnsi="Times New Roman"/>
          <w:b/>
        </w:rPr>
        <w:t>6</w:t>
      </w:r>
      <w:r w:rsidRPr="0031235B">
        <w:rPr>
          <w:rFonts w:ascii="Times New Roman" w:hAnsi="Times New Roman"/>
          <w:b/>
        </w:rPr>
        <w:t>/2026</w:t>
      </w:r>
    </w:p>
    <w:p w14:paraId="48DF97CB" w14:textId="3AC5318C" w:rsidR="00DC652A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do dyspozycji Wykonawcy:</w:t>
      </w:r>
    </w:p>
    <w:p w14:paraId="44CF13FF" w14:textId="77777777" w:rsidR="00DC652A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573F01E4" w14:textId="77777777" w:rsidR="0071340C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i/>
          <w:sz w:val="16"/>
          <w:szCs w:val="16"/>
          <w:lang w:eastAsia="pl-PL"/>
        </w:rPr>
        <w:t>(nazwa i adres Wykonawcy składającego ofertę)</w:t>
      </w:r>
    </w:p>
    <w:p w14:paraId="393B6C77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nw. zasobów:</w:t>
      </w:r>
    </w:p>
    <w:p w14:paraId="37BCED2B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65E35F96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i/>
          <w:sz w:val="16"/>
          <w:szCs w:val="16"/>
          <w:lang w:eastAsia="pl-PL"/>
        </w:rPr>
        <w:t>(określenie zasobów)</w:t>
      </w:r>
    </w:p>
    <w:p w14:paraId="0AE68147" w14:textId="57442D8F" w:rsidR="00DC652A" w:rsidRPr="000E1F28" w:rsidRDefault="00CB29A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DC652A"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świadczam, że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7FA3791" w14:textId="77777777" w:rsidR="00DC652A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dostę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ni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Wykonawcy zasoby, w następującym zakresie:</w:t>
      </w:r>
    </w:p>
    <w:p w14:paraId="6532870C" w14:textId="26FFBBA6" w:rsidR="0093388F" w:rsidRDefault="0093388F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5E73BB3D" w14:textId="77777777" w:rsidR="0093388F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18E2F1DF" w14:textId="77777777" w:rsidR="0093388F" w:rsidRPr="000E1F28" w:rsidRDefault="0093388F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1"/>
    <w:p w14:paraId="5565C244" w14:textId="77777777" w:rsidR="00CB29AC" w:rsidRPr="000E1F28" w:rsidRDefault="00CB29AC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3BDA84C4" w14:textId="77777777" w:rsidR="00CB29AC" w:rsidRPr="000E1F28" w:rsidRDefault="00CB29A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492439C8" w14:textId="77777777" w:rsidR="00830970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okres </w:t>
      </w:r>
      <w:r w:rsidR="00830970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mojego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udostępnienia zasobów Wykonawcy </w:t>
      </w:r>
      <w:r w:rsidR="00830970" w:rsidRPr="000E1F28">
        <w:rPr>
          <w:rFonts w:ascii="Times New Roman" w:eastAsia="Times New Roman" w:hAnsi="Times New Roman"/>
          <w:sz w:val="24"/>
          <w:szCs w:val="24"/>
          <w:lang w:eastAsia="pl-PL"/>
        </w:rPr>
        <w:t>będzie następujący:</w:t>
      </w:r>
    </w:p>
    <w:p w14:paraId="0DC97AB0" w14:textId="77777777" w:rsidR="00E27ABB" w:rsidRPr="000E1F28" w:rsidRDefault="00830970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85349" w14:paraId="34F1ADE7" w14:textId="77777777" w:rsidTr="00B85349">
        <w:tc>
          <w:tcPr>
            <w:tcW w:w="2500" w:type="pct"/>
            <w:vAlign w:val="center"/>
            <w:hideMark/>
          </w:tcPr>
          <w:bookmarkEnd w:id="0"/>
          <w:p w14:paraId="4C5E9607" w14:textId="77777777" w:rsidR="00B85349" w:rsidRDefault="00B85349" w:rsidP="00B85349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63AE68A7" w14:textId="77777777" w:rsidR="00B85349" w:rsidRDefault="00B85349" w:rsidP="00B85349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B85349" w14:paraId="72E7C165" w14:textId="77777777" w:rsidTr="00B85349">
        <w:tc>
          <w:tcPr>
            <w:tcW w:w="2500" w:type="pct"/>
            <w:hideMark/>
          </w:tcPr>
          <w:p w14:paraId="36A94B96" w14:textId="77777777" w:rsidR="00B85349" w:rsidRDefault="00B85349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17C59D13" w14:textId="77777777" w:rsidR="00B85349" w:rsidRDefault="00B8534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1327A4BE" w14:textId="77777777" w:rsidR="00B85349" w:rsidRDefault="00B8534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5A4E950" w14:textId="77777777" w:rsidR="006D4E34" w:rsidRPr="000E1F28" w:rsidRDefault="006D4E34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sectPr w:rsidR="006D4E34" w:rsidRPr="000E1F28" w:rsidSect="00062E4B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50546" w14:textId="77777777" w:rsidR="0048372F" w:rsidRDefault="0048372F" w:rsidP="00025386">
      <w:pPr>
        <w:spacing w:after="0" w:line="240" w:lineRule="auto"/>
      </w:pPr>
      <w:r>
        <w:separator/>
      </w:r>
    </w:p>
  </w:endnote>
  <w:endnote w:type="continuationSeparator" w:id="0">
    <w:p w14:paraId="5F9593A8" w14:textId="77777777" w:rsidR="0048372F" w:rsidRDefault="0048372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6828" w14:textId="77777777" w:rsidR="0048372F" w:rsidRDefault="0048372F" w:rsidP="00025386">
      <w:pPr>
        <w:spacing w:after="0" w:line="240" w:lineRule="auto"/>
      </w:pPr>
      <w:r>
        <w:separator/>
      </w:r>
    </w:p>
  </w:footnote>
  <w:footnote w:type="continuationSeparator" w:id="0">
    <w:p w14:paraId="3D0A6419" w14:textId="77777777" w:rsidR="0048372F" w:rsidRDefault="0048372F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2D6"/>
    <w:rsid w:val="00025386"/>
    <w:rsid w:val="000423B9"/>
    <w:rsid w:val="00053927"/>
    <w:rsid w:val="00062E4B"/>
    <w:rsid w:val="00066C44"/>
    <w:rsid w:val="00071D4C"/>
    <w:rsid w:val="00084786"/>
    <w:rsid w:val="000B29D1"/>
    <w:rsid w:val="000D5D1C"/>
    <w:rsid w:val="000E1F28"/>
    <w:rsid w:val="000E454F"/>
    <w:rsid w:val="00115423"/>
    <w:rsid w:val="0016158F"/>
    <w:rsid w:val="00177F08"/>
    <w:rsid w:val="001A46BB"/>
    <w:rsid w:val="001C2314"/>
    <w:rsid w:val="001C3D1C"/>
    <w:rsid w:val="002042DF"/>
    <w:rsid w:val="00213980"/>
    <w:rsid w:val="002201F0"/>
    <w:rsid w:val="00273B6C"/>
    <w:rsid w:val="002C6F05"/>
    <w:rsid w:val="002D4A8E"/>
    <w:rsid w:val="0034701A"/>
    <w:rsid w:val="003C5693"/>
    <w:rsid w:val="003F259E"/>
    <w:rsid w:val="004062D5"/>
    <w:rsid w:val="00410A03"/>
    <w:rsid w:val="004374F2"/>
    <w:rsid w:val="00460705"/>
    <w:rsid w:val="0048372F"/>
    <w:rsid w:val="00485239"/>
    <w:rsid w:val="004A0585"/>
    <w:rsid w:val="004B6CAC"/>
    <w:rsid w:val="004E27D7"/>
    <w:rsid w:val="004E5128"/>
    <w:rsid w:val="0055145C"/>
    <w:rsid w:val="005624D8"/>
    <w:rsid w:val="005859B6"/>
    <w:rsid w:val="005A6BA3"/>
    <w:rsid w:val="00620476"/>
    <w:rsid w:val="006331C6"/>
    <w:rsid w:val="006373ED"/>
    <w:rsid w:val="00643826"/>
    <w:rsid w:val="00653798"/>
    <w:rsid w:val="00657A47"/>
    <w:rsid w:val="006C1DD7"/>
    <w:rsid w:val="006D4E34"/>
    <w:rsid w:val="0071340C"/>
    <w:rsid w:val="00745A44"/>
    <w:rsid w:val="007666D6"/>
    <w:rsid w:val="00784205"/>
    <w:rsid w:val="007A2BCD"/>
    <w:rsid w:val="007A7EF4"/>
    <w:rsid w:val="007B4032"/>
    <w:rsid w:val="007C237D"/>
    <w:rsid w:val="007D6755"/>
    <w:rsid w:val="007E1C25"/>
    <w:rsid w:val="007F1D47"/>
    <w:rsid w:val="00802D5A"/>
    <w:rsid w:val="008248BB"/>
    <w:rsid w:val="00824D73"/>
    <w:rsid w:val="00830970"/>
    <w:rsid w:val="008833CF"/>
    <w:rsid w:val="008B797E"/>
    <w:rsid w:val="008C62D6"/>
    <w:rsid w:val="008F2498"/>
    <w:rsid w:val="0091369C"/>
    <w:rsid w:val="0093388F"/>
    <w:rsid w:val="0099572C"/>
    <w:rsid w:val="009C3D40"/>
    <w:rsid w:val="00A12EEF"/>
    <w:rsid w:val="00A251AB"/>
    <w:rsid w:val="00A33C75"/>
    <w:rsid w:val="00A50A12"/>
    <w:rsid w:val="00A56A6F"/>
    <w:rsid w:val="00A7662E"/>
    <w:rsid w:val="00A87380"/>
    <w:rsid w:val="00AF2F5C"/>
    <w:rsid w:val="00AF4E90"/>
    <w:rsid w:val="00AF7375"/>
    <w:rsid w:val="00B32099"/>
    <w:rsid w:val="00B513D4"/>
    <w:rsid w:val="00B62AD0"/>
    <w:rsid w:val="00B71F2E"/>
    <w:rsid w:val="00B77707"/>
    <w:rsid w:val="00B85349"/>
    <w:rsid w:val="00BD6FB8"/>
    <w:rsid w:val="00BE3BCE"/>
    <w:rsid w:val="00C211BF"/>
    <w:rsid w:val="00C31D0A"/>
    <w:rsid w:val="00C52D07"/>
    <w:rsid w:val="00C713F9"/>
    <w:rsid w:val="00CB29AC"/>
    <w:rsid w:val="00CB7A6E"/>
    <w:rsid w:val="00CC639A"/>
    <w:rsid w:val="00CE507A"/>
    <w:rsid w:val="00D0717D"/>
    <w:rsid w:val="00D1037A"/>
    <w:rsid w:val="00D153D3"/>
    <w:rsid w:val="00D34979"/>
    <w:rsid w:val="00D55FC4"/>
    <w:rsid w:val="00D9320D"/>
    <w:rsid w:val="00DC4842"/>
    <w:rsid w:val="00DC587A"/>
    <w:rsid w:val="00DC652A"/>
    <w:rsid w:val="00DE3B21"/>
    <w:rsid w:val="00DE73DD"/>
    <w:rsid w:val="00E00D81"/>
    <w:rsid w:val="00E20CA0"/>
    <w:rsid w:val="00E27ABB"/>
    <w:rsid w:val="00E33D6F"/>
    <w:rsid w:val="00E67109"/>
    <w:rsid w:val="00E86D3B"/>
    <w:rsid w:val="00E96F7E"/>
    <w:rsid w:val="00EB782A"/>
    <w:rsid w:val="00EC10EE"/>
    <w:rsid w:val="00EE40A5"/>
    <w:rsid w:val="00EF3368"/>
    <w:rsid w:val="00EF53F0"/>
    <w:rsid w:val="00F12CDC"/>
    <w:rsid w:val="00F334B4"/>
    <w:rsid w:val="00F75588"/>
    <w:rsid w:val="00F90339"/>
    <w:rsid w:val="00F97BE6"/>
    <w:rsid w:val="00FB7BA7"/>
    <w:rsid w:val="00FD538A"/>
    <w:rsid w:val="00FD7DD7"/>
    <w:rsid w:val="00FE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89F2C"/>
  <w15:chartTrackingRefBased/>
  <w15:docId w15:val="{9F8654D6-DFE8-499F-A728-D0063071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rsid w:val="005859B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859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1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56</cp:revision>
  <dcterms:created xsi:type="dcterms:W3CDTF">2023-05-26T09:42:00Z</dcterms:created>
  <dcterms:modified xsi:type="dcterms:W3CDTF">2026-05-12T10:10:00Z</dcterms:modified>
</cp:coreProperties>
</file>