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1C7C3" w14:textId="49A71DD3" w:rsidR="005103B9" w:rsidRPr="00603569" w:rsidRDefault="006676AE" w:rsidP="002B67FC">
      <w:pPr>
        <w:pStyle w:val="Nagwek4"/>
        <w:spacing w:after="600" w:line="276" w:lineRule="auto"/>
        <w:rPr>
          <w:bCs/>
          <w:i w:val="0"/>
          <w:szCs w:val="24"/>
        </w:rPr>
      </w:pPr>
      <w:r w:rsidRPr="00603569">
        <w:rPr>
          <w:bCs/>
          <w:i w:val="0"/>
          <w:szCs w:val="24"/>
        </w:rPr>
        <w:t xml:space="preserve">Załącznik nr </w:t>
      </w:r>
      <w:r w:rsidR="00603569" w:rsidRPr="00603569">
        <w:rPr>
          <w:bCs/>
          <w:i w:val="0"/>
          <w:szCs w:val="24"/>
        </w:rPr>
        <w:t>3</w:t>
      </w:r>
      <w:r w:rsidR="00B36ABD" w:rsidRPr="00603569">
        <w:rPr>
          <w:bCs/>
          <w:i w:val="0"/>
          <w:szCs w:val="24"/>
        </w:rPr>
        <w:t xml:space="preserve"> do SWZ</w:t>
      </w:r>
    </w:p>
    <w:p w14:paraId="3ABC3ED0" w14:textId="77777777" w:rsidR="00B10A81" w:rsidRPr="00B10A81" w:rsidRDefault="007118F0" w:rsidP="002B67FC">
      <w:pPr>
        <w:spacing w:after="80" w:line="276" w:lineRule="auto"/>
        <w:ind w:left="4111"/>
        <w:rPr>
          <w:rFonts w:ascii="Times New Roman" w:hAnsi="Times New Roman"/>
          <w:b/>
          <w:sz w:val="24"/>
          <w:szCs w:val="24"/>
        </w:rPr>
      </w:pPr>
      <w:r w:rsidRPr="00B10A81">
        <w:rPr>
          <w:rFonts w:ascii="Times New Roman" w:hAnsi="Times New Roman"/>
          <w:b/>
          <w:sz w:val="24"/>
          <w:szCs w:val="24"/>
        </w:rPr>
        <w:t>Zamawiający</w:t>
      </w:r>
      <w:r w:rsidR="007936D6" w:rsidRPr="00B10A81">
        <w:rPr>
          <w:rFonts w:ascii="Times New Roman" w:hAnsi="Times New Roman"/>
          <w:b/>
          <w:sz w:val="24"/>
          <w:szCs w:val="24"/>
        </w:rPr>
        <w:t>:</w:t>
      </w:r>
    </w:p>
    <w:p w14:paraId="7986FCCB" w14:textId="44E20AE9" w:rsidR="00B10A81" w:rsidRPr="00B10A81" w:rsidRDefault="00794FE8" w:rsidP="002B67FC">
      <w:pPr>
        <w:spacing w:after="8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 xml:space="preserve">POLITECHNIKA </w:t>
      </w:r>
      <w:r w:rsidR="00B10A81" w:rsidRPr="00B10A81">
        <w:rPr>
          <w:rFonts w:ascii="Times New Roman" w:hAnsi="Times New Roman"/>
          <w:sz w:val="24"/>
          <w:szCs w:val="24"/>
        </w:rPr>
        <w:t>RZESZOWSKA</w:t>
      </w:r>
    </w:p>
    <w:p w14:paraId="375168E8" w14:textId="773A672A" w:rsidR="009169D4" w:rsidRPr="00794FE8" w:rsidRDefault="00794FE8" w:rsidP="002B67FC">
      <w:pPr>
        <w:spacing w:after="600" w:line="276" w:lineRule="auto"/>
        <w:ind w:left="41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D7820" w:rsidRPr="00B10A81">
        <w:rPr>
          <w:rFonts w:ascii="Times New Roman" w:hAnsi="Times New Roman"/>
          <w:sz w:val="24"/>
          <w:szCs w:val="24"/>
        </w:rPr>
        <w:t>Al. Powstańców Warszawy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12</w:t>
      </w:r>
      <w:r w:rsidR="00C02963">
        <w:rPr>
          <w:rFonts w:ascii="Times New Roman" w:hAnsi="Times New Roman"/>
          <w:sz w:val="24"/>
          <w:szCs w:val="24"/>
        </w:rPr>
        <w:t xml:space="preserve">, </w:t>
      </w:r>
      <w:r w:rsidR="00AD7820" w:rsidRPr="00B10A81">
        <w:rPr>
          <w:rFonts w:ascii="Times New Roman" w:hAnsi="Times New Roman"/>
          <w:sz w:val="24"/>
          <w:szCs w:val="24"/>
        </w:rPr>
        <w:t>35-</w:t>
      </w:r>
      <w:r w:rsidR="00C02963">
        <w:rPr>
          <w:rFonts w:ascii="Times New Roman" w:hAnsi="Times New Roman"/>
          <w:sz w:val="24"/>
          <w:szCs w:val="24"/>
        </w:rPr>
        <w:t>029</w:t>
      </w:r>
      <w:r w:rsidR="006676AE" w:rsidRPr="00B10A81">
        <w:rPr>
          <w:rFonts w:ascii="Times New Roman" w:hAnsi="Times New Roman"/>
          <w:sz w:val="24"/>
          <w:szCs w:val="24"/>
        </w:rPr>
        <w:t xml:space="preserve"> </w:t>
      </w:r>
      <w:r w:rsidR="00AD7820" w:rsidRPr="00B10A81">
        <w:rPr>
          <w:rFonts w:ascii="Times New Roman" w:hAnsi="Times New Roman"/>
          <w:sz w:val="24"/>
          <w:szCs w:val="24"/>
        </w:rPr>
        <w:t>Rzeszów</w:t>
      </w:r>
    </w:p>
    <w:p w14:paraId="07A17B5A" w14:textId="5AAF1000" w:rsidR="003D11E4" w:rsidRPr="009314F8" w:rsidRDefault="003D11E4" w:rsidP="002B67FC">
      <w:pPr>
        <w:pStyle w:val="Tekstpodstawowy"/>
        <w:spacing w:before="120" w:after="0" w:line="276" w:lineRule="auto"/>
        <w:rPr>
          <w:b/>
        </w:rPr>
      </w:pPr>
      <w:r w:rsidRPr="009314F8">
        <w:rPr>
          <w:b/>
        </w:rPr>
        <w:t>Wykonawca:</w:t>
      </w:r>
    </w:p>
    <w:p w14:paraId="5905F1E7" w14:textId="5E2A7FA5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Nazwa: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541E0C53" w14:textId="1F6FD3DB" w:rsidR="003D11E4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Adres: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</w:t>
      </w:r>
    </w:p>
    <w:p w14:paraId="6A4F5FBC" w14:textId="201F3627" w:rsidR="00E73B54" w:rsidRPr="009314F8" w:rsidRDefault="00E73B54" w:rsidP="002B67FC">
      <w:pPr>
        <w:spacing w:before="120" w:after="0" w:line="276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ab/>
        <w:t>NIP / KRS:</w:t>
      </w:r>
      <w:r>
        <w:rPr>
          <w:rFonts w:ascii="Times New Roman" w:hAnsi="Times New Roman"/>
        </w:rPr>
        <w:tab/>
      </w:r>
      <w:r w:rsidRPr="009314F8">
        <w:rPr>
          <w:rFonts w:ascii="Times New Roman" w:hAnsi="Times New Roman"/>
        </w:rPr>
        <w:t>…………………………………………</w:t>
      </w:r>
    </w:p>
    <w:p w14:paraId="3F7C87DE" w14:textId="77777777" w:rsidR="003D11E4" w:rsidRPr="009314F8" w:rsidRDefault="003D11E4" w:rsidP="002B67FC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9314F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775375A" w14:textId="686D357B" w:rsidR="003D11E4" w:rsidRPr="009314F8" w:rsidRDefault="00E73B54" w:rsidP="002B67FC">
      <w:pPr>
        <w:spacing w:before="120"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D11E4" w:rsidRPr="009314F8">
        <w:rPr>
          <w:rFonts w:ascii="Times New Roman" w:hAnsi="Times New Roman"/>
        </w:rPr>
        <w:t>………………………………………………</w:t>
      </w:r>
    </w:p>
    <w:p w14:paraId="1A122098" w14:textId="40A99C2E" w:rsidR="00484F88" w:rsidRPr="00E73B54" w:rsidRDefault="00E73B54" w:rsidP="002B67FC">
      <w:pPr>
        <w:spacing w:before="120" w:after="600" w:line="276" w:lineRule="auto"/>
        <w:rPr>
          <w:rFonts w:ascii="Arial" w:hAnsi="Arial" w:cs="Arial"/>
          <w:i/>
          <w:sz w:val="16"/>
          <w:szCs w:val="16"/>
        </w:rPr>
      </w:pPr>
      <w:r w:rsidRPr="00E73B54">
        <w:rPr>
          <w:rFonts w:ascii="Arial" w:hAnsi="Arial" w:cs="Arial"/>
          <w:i/>
          <w:sz w:val="16"/>
          <w:szCs w:val="16"/>
        </w:rPr>
        <w:tab/>
      </w:r>
      <w:r w:rsidR="003D11E4" w:rsidRPr="00E73B5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Style w:val="Tabela-Siatk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B10A81" w14:paraId="5C2D2371" w14:textId="77777777" w:rsidTr="00B10A81"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0EAF6481" w14:textId="77777777" w:rsidR="00B10A81" w:rsidRPr="00603569" w:rsidRDefault="00B10A81" w:rsidP="002B67FC">
            <w:pPr>
              <w:spacing w:before="36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03569">
              <w:rPr>
                <w:rFonts w:ascii="Times New Roman" w:hAnsi="Times New Roman"/>
                <w:b/>
                <w:sz w:val="32"/>
                <w:szCs w:val="32"/>
              </w:rPr>
              <w:t>OŚWIADCZENIE WYKONAWCY</w:t>
            </w:r>
          </w:p>
          <w:p w14:paraId="79AF59F0" w14:textId="48720BF0" w:rsidR="00B10A81" w:rsidRPr="00A00420" w:rsidRDefault="00451FC4" w:rsidP="002B67FC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0420">
              <w:rPr>
                <w:rFonts w:ascii="Times New Roman" w:hAnsi="Times New Roman"/>
                <w:b/>
                <w:bCs/>
                <w:sz w:val="24"/>
                <w:szCs w:val="24"/>
              </w:rPr>
              <w:t>dotyczące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10A81" w:rsidRPr="00A00420">
              <w:rPr>
                <w:rFonts w:ascii="Times New Roman" w:hAnsi="Times New Roman"/>
                <w:b/>
                <w:bCs/>
                <w:sz w:val="24"/>
                <w:szCs w:val="24"/>
              </w:rPr>
              <w:t>braku przesłanek wykluczenia z postępowania oraz spełniania warunków udziału w postępowaniu</w:t>
            </w:r>
          </w:p>
          <w:p w14:paraId="78A7E5F0" w14:textId="4FBC3045" w:rsidR="00B10A81" w:rsidRPr="00451FC4" w:rsidRDefault="00B10A81" w:rsidP="002B67FC">
            <w:pPr>
              <w:spacing w:before="360" w:after="36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składane na podstawie </w:t>
            </w:r>
            <w:r w:rsidRP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  <w:u w:val="single"/>
              </w:rPr>
              <w:t>art. 125 ust. 1 ustawy z dnia 11 września 2019 r. Prawo zamówień publicznych</w:t>
            </w: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 (</w:t>
            </w:r>
            <w:proofErr w:type="spellStart"/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t.j</w:t>
            </w:r>
            <w:proofErr w:type="spellEnd"/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. Dz. U. z 2024r. poz. 132</w:t>
            </w:r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0 z </w:t>
            </w:r>
            <w:proofErr w:type="spellStart"/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późn</w:t>
            </w:r>
            <w:proofErr w:type="spellEnd"/>
            <w:r w:rsidR="00C02963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 xml:space="preserve">. zm.; </w:t>
            </w:r>
            <w:r w:rsidRPr="00451FC4">
              <w:rPr>
                <w:rFonts w:ascii="Times New Roman" w:hAnsi="Times New Roman"/>
                <w:b/>
                <w:bCs/>
                <w:i/>
                <w:iCs/>
                <w:color w:val="0070C0"/>
                <w:sz w:val="20"/>
                <w:szCs w:val="20"/>
              </w:rPr>
              <w:t>dalej jako: ustawa PZP)</w:t>
            </w:r>
          </w:p>
        </w:tc>
      </w:tr>
    </w:tbl>
    <w:p w14:paraId="3F5985E9" w14:textId="79DEBB5C" w:rsidR="00E50194" w:rsidRPr="00603569" w:rsidRDefault="001F027E" w:rsidP="002B67FC">
      <w:pPr>
        <w:spacing w:before="240"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Na potrzeby postę</w:t>
      </w:r>
      <w:r w:rsidR="008D0487" w:rsidRPr="00603569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603569">
        <w:rPr>
          <w:rFonts w:ascii="Times New Roman" w:hAnsi="Times New Roman"/>
          <w:sz w:val="24"/>
          <w:szCs w:val="24"/>
        </w:rPr>
        <w:t>zamówienia publicznego</w:t>
      </w:r>
      <w:r w:rsidR="00E50194" w:rsidRPr="00603569">
        <w:rPr>
          <w:rFonts w:ascii="Times New Roman" w:hAnsi="Times New Roman"/>
          <w:sz w:val="24"/>
          <w:szCs w:val="24"/>
        </w:rPr>
        <w:t xml:space="preserve"> pn.:</w:t>
      </w:r>
    </w:p>
    <w:p w14:paraId="23423658" w14:textId="1E2F8194" w:rsidR="0031235B" w:rsidRPr="0031235B" w:rsidRDefault="00652200" w:rsidP="0031235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652200">
        <w:rPr>
          <w:rFonts w:ascii="Times New Roman" w:hAnsi="Times New Roman"/>
          <w:b/>
          <w:i/>
          <w:iCs/>
          <w:sz w:val="32"/>
          <w:szCs w:val="32"/>
        </w:rPr>
        <w:t>Dostosowanie toalet w budynku „K” Politechniki Rzeszowskiej do potrzeb osób z niepełnosprawnościami</w:t>
      </w:r>
    </w:p>
    <w:p w14:paraId="223445E9" w14:textId="2B26A5E0" w:rsidR="00A44833" w:rsidRPr="0031235B" w:rsidRDefault="0031235B" w:rsidP="0031235B">
      <w:pPr>
        <w:spacing w:before="360" w:after="36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9B0939">
        <w:rPr>
          <w:rFonts w:ascii="Times New Roman" w:hAnsi="Times New Roman"/>
          <w:b/>
        </w:rPr>
        <w:t>8</w:t>
      </w:r>
      <w:r w:rsidR="00652200">
        <w:rPr>
          <w:rFonts w:ascii="Times New Roman" w:hAnsi="Times New Roman"/>
          <w:b/>
        </w:rPr>
        <w:t>6</w:t>
      </w:r>
      <w:r w:rsidRPr="0031235B">
        <w:rPr>
          <w:rFonts w:ascii="Times New Roman" w:hAnsi="Times New Roman"/>
          <w:b/>
        </w:rPr>
        <w:t>/2026</w:t>
      </w:r>
    </w:p>
    <w:p w14:paraId="4A6AC1B4" w14:textId="77777777" w:rsidR="00F90CD1" w:rsidRPr="00603569" w:rsidRDefault="005434B3" w:rsidP="002B67FC">
      <w:pPr>
        <w:spacing w:after="48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prowadzonego przez </w:t>
      </w:r>
      <w:r w:rsidR="00AD7820" w:rsidRPr="00603569">
        <w:rPr>
          <w:rFonts w:ascii="Times New Roman" w:hAnsi="Times New Roman"/>
          <w:b/>
          <w:sz w:val="24"/>
          <w:szCs w:val="24"/>
        </w:rPr>
        <w:t>POLITECHNIKA RZESZOWSKA</w:t>
      </w:r>
      <w:r w:rsidRPr="00603569">
        <w:rPr>
          <w:rFonts w:ascii="Times New Roman" w:hAnsi="Times New Roman"/>
          <w:b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</w:t>
      </w:r>
      <w:r w:rsidR="00E65685" w:rsidRPr="00603569">
        <w:rPr>
          <w:rFonts w:ascii="Times New Roman" w:hAnsi="Times New Roman"/>
          <w:sz w:val="24"/>
          <w:szCs w:val="24"/>
        </w:rPr>
        <w:t>oświa</w:t>
      </w:r>
      <w:r w:rsidR="00825A09" w:rsidRPr="00603569">
        <w:rPr>
          <w:rFonts w:ascii="Times New Roman" w:hAnsi="Times New Roman"/>
          <w:sz w:val="24"/>
          <w:szCs w:val="24"/>
        </w:rPr>
        <w:t>dczam</w:t>
      </w:r>
      <w:r w:rsidR="00E65685" w:rsidRPr="00603569">
        <w:rPr>
          <w:rFonts w:ascii="Times New Roman" w:hAnsi="Times New Roman"/>
          <w:sz w:val="24"/>
          <w:szCs w:val="24"/>
        </w:rPr>
        <w:t>,</w:t>
      </w:r>
      <w:r w:rsidR="002B2AD9" w:rsidRPr="00603569">
        <w:rPr>
          <w:rFonts w:ascii="Times New Roman" w:hAnsi="Times New Roman"/>
          <w:sz w:val="24"/>
          <w:szCs w:val="24"/>
        </w:rPr>
        <w:t xml:space="preserve"> co następuje:</w:t>
      </w:r>
    </w:p>
    <w:p w14:paraId="1F029937" w14:textId="77777777" w:rsidR="009B0939" w:rsidRDefault="009B0939">
      <w:r>
        <w:br w:type="page"/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603569" w14:paraId="1E39841A" w14:textId="77777777" w:rsidTr="003D11E4">
        <w:tc>
          <w:tcPr>
            <w:tcW w:w="8964" w:type="dxa"/>
            <w:shd w:val="clear" w:color="auto" w:fill="D9D9D9"/>
          </w:tcPr>
          <w:p w14:paraId="7C95E9DB" w14:textId="5D8A5598" w:rsidR="00E50194" w:rsidRPr="00603569" w:rsidRDefault="00650D6C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OŚWIADCZENIA DOTYCZĄCE PODSTAW WYKLUCZENIA</w:t>
            </w:r>
          </w:p>
        </w:tc>
      </w:tr>
    </w:tbl>
    <w:p w14:paraId="1F8D9192" w14:textId="0D6E5BFC" w:rsidR="00C113BF" w:rsidRDefault="00C113BF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165959950"/>
      <w:r w:rsidRPr="00683832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podlegam wykluczeniu</w:t>
      </w:r>
      <w:r w:rsidRPr="00683832">
        <w:rPr>
          <w:rFonts w:ascii="Times New Roman" w:hAnsi="Times New Roman"/>
          <w:sz w:val="24"/>
          <w:szCs w:val="24"/>
        </w:rPr>
        <w:t xml:space="preserve"> z postępowania na po</w:t>
      </w:r>
      <w:r w:rsidR="002C4137" w:rsidRPr="00683832">
        <w:rPr>
          <w:rFonts w:ascii="Times New Roman" w:hAnsi="Times New Roman"/>
          <w:sz w:val="24"/>
          <w:szCs w:val="24"/>
        </w:rPr>
        <w:t xml:space="preserve">dstawie </w:t>
      </w:r>
      <w:r w:rsidR="002C4137" w:rsidRPr="00794FE8">
        <w:rPr>
          <w:rFonts w:ascii="Times New Roman" w:hAnsi="Times New Roman"/>
          <w:sz w:val="24"/>
          <w:szCs w:val="24"/>
          <w:u w:val="single"/>
        </w:rPr>
        <w:t xml:space="preserve">art. </w:t>
      </w:r>
      <w:r w:rsidR="00232DF0" w:rsidRPr="00794FE8">
        <w:rPr>
          <w:rFonts w:ascii="Times New Roman" w:hAnsi="Times New Roman"/>
          <w:sz w:val="24"/>
          <w:szCs w:val="24"/>
          <w:u w:val="single"/>
        </w:rPr>
        <w:t>108</w:t>
      </w:r>
      <w:r w:rsidR="002C4137" w:rsidRPr="00794FE8">
        <w:rPr>
          <w:rFonts w:ascii="Times New Roman" w:hAnsi="Times New Roman"/>
          <w:sz w:val="24"/>
          <w:szCs w:val="24"/>
          <w:u w:val="single"/>
        </w:rPr>
        <w:t xml:space="preserve"> ust 1 </w:t>
      </w:r>
      <w:r w:rsidRPr="00794FE8">
        <w:rPr>
          <w:rFonts w:ascii="Times New Roman" w:hAnsi="Times New Roman"/>
          <w:sz w:val="24"/>
          <w:szCs w:val="24"/>
          <w:u w:val="single"/>
        </w:rPr>
        <w:t xml:space="preserve">ustawy </w:t>
      </w:r>
      <w:r w:rsidR="00D510B5" w:rsidRPr="00794FE8">
        <w:rPr>
          <w:rFonts w:ascii="Times New Roman" w:hAnsi="Times New Roman"/>
          <w:sz w:val="24"/>
          <w:szCs w:val="24"/>
          <w:u w:val="single"/>
        </w:rPr>
        <w:t>PZP</w:t>
      </w:r>
      <w:r w:rsidR="00641874" w:rsidRPr="00683832">
        <w:rPr>
          <w:rFonts w:ascii="Times New Roman" w:hAnsi="Times New Roman"/>
          <w:sz w:val="24"/>
          <w:szCs w:val="24"/>
        </w:rPr>
        <w:t>.</w:t>
      </w:r>
    </w:p>
    <w:bookmarkEnd w:id="0"/>
    <w:p w14:paraId="0D08C8C9" w14:textId="77777777" w:rsidR="00023477" w:rsidRPr="00603569" w:rsidRDefault="00992BD8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53EDEF21" w14:textId="77777777" w:rsidR="00B10A81" w:rsidRPr="00603569" w:rsidRDefault="00992BD8" w:rsidP="002B67FC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603569">
        <w:rPr>
          <w:rFonts w:ascii="Times New Roman" w:hAnsi="Times New Roman"/>
          <w:color w:val="0070C0"/>
          <w:sz w:val="20"/>
          <w:szCs w:val="20"/>
        </w:rPr>
        <w:t>[</w:t>
      </w:r>
      <w:r w:rsidR="00B10A81" w:rsidRPr="00603569">
        <w:rPr>
          <w:rFonts w:ascii="Times New Roman" w:hAnsi="Times New Roman"/>
          <w:color w:val="0070C0"/>
          <w:sz w:val="20"/>
          <w:szCs w:val="20"/>
        </w:rPr>
        <w:t>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69FB9E60" w14:textId="77777777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</w:p>
    <w:p w14:paraId="74F7BD76" w14:textId="77777777" w:rsidR="00B10A81" w:rsidRPr="0031235B" w:rsidRDefault="00B10A81" w:rsidP="0031235B">
      <w:pPr>
        <w:spacing w:before="240" w:after="120" w:line="276" w:lineRule="auto"/>
        <w:jc w:val="both"/>
        <w:rPr>
          <w:rFonts w:ascii="Arial" w:hAnsi="Arial" w:cs="Arial"/>
          <w:sz w:val="16"/>
          <w:szCs w:val="16"/>
        </w:rPr>
      </w:pPr>
      <w:r w:rsidRPr="0031235B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lub art. 109 ust. 1 pkt 2-5 i 7-10 ustawy PZP).</w:t>
      </w:r>
      <w:r w:rsidRPr="0031235B">
        <w:rPr>
          <w:rFonts w:ascii="Arial" w:hAnsi="Arial" w:cs="Arial"/>
          <w:sz w:val="16"/>
          <w:szCs w:val="16"/>
        </w:rPr>
        <w:t xml:space="preserve"> </w:t>
      </w:r>
    </w:p>
    <w:p w14:paraId="5F2C49FB" w14:textId="067A19ED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Jednocześnie oświadczam, że w związku z ww. okolicznością, na podstawie </w:t>
      </w:r>
      <w:r w:rsidRPr="00794FE8">
        <w:rPr>
          <w:rFonts w:ascii="Times New Roman" w:hAnsi="Times New Roman"/>
          <w:sz w:val="24"/>
          <w:szCs w:val="24"/>
          <w:u w:val="single"/>
        </w:rPr>
        <w:t>art. 110 ust. 2 ustawy PZP</w:t>
      </w:r>
      <w:r w:rsidRPr="00603569">
        <w:rPr>
          <w:rFonts w:ascii="Times New Roman" w:hAnsi="Times New Roman"/>
          <w:sz w:val="24"/>
          <w:szCs w:val="24"/>
        </w:rPr>
        <w:t xml:space="preserve"> podjąłem następujące środki naprawcze i zapobiegawcze:</w:t>
      </w:r>
    </w:p>
    <w:p w14:paraId="411F1499" w14:textId="77777777" w:rsidR="00B10A81" w:rsidRDefault="00B10A81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……...</w:t>
      </w:r>
    </w:p>
    <w:p w14:paraId="4410EFB0" w14:textId="6066196E" w:rsidR="00023477" w:rsidRPr="00603569" w:rsidRDefault="00B10A81" w:rsidP="002B67FC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……...</w:t>
      </w:r>
    </w:p>
    <w:p w14:paraId="543B201F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p w14:paraId="0ED57200" w14:textId="5AA51C2A" w:rsidR="0011306C" w:rsidRDefault="007A2BCB" w:rsidP="002B67FC">
      <w:pPr>
        <w:spacing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Oświadczam, że </w:t>
      </w:r>
      <w:r w:rsidRPr="0022530A">
        <w:rPr>
          <w:rFonts w:ascii="Times New Roman" w:hAnsi="Times New Roman"/>
          <w:b/>
          <w:bCs/>
          <w:sz w:val="24"/>
          <w:szCs w:val="24"/>
        </w:rPr>
        <w:t>nie zachodzą w stosunku do mnie</w:t>
      </w:r>
      <w:r w:rsidRPr="00603569">
        <w:rPr>
          <w:rFonts w:ascii="Times New Roman" w:hAnsi="Times New Roman"/>
          <w:sz w:val="24"/>
          <w:szCs w:val="24"/>
        </w:rPr>
        <w:t xml:space="preserve"> przesłanki wykluczenia z postępowania na podstawie </w:t>
      </w:r>
      <w:r w:rsidRPr="00794FE8">
        <w:rPr>
          <w:rFonts w:ascii="Times New Roman" w:hAnsi="Times New Roman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11306C" w:rsidRPr="00603569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603569">
        <w:rPr>
          <w:rFonts w:ascii="Times New Roman" w:hAnsi="Times New Roman"/>
          <w:sz w:val="24"/>
          <w:szCs w:val="24"/>
        </w:rPr>
        <w:t xml:space="preserve"> .</w:t>
      </w:r>
    </w:p>
    <w:p w14:paraId="50530BF5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03569" w14:paraId="1C47C963" w14:textId="77777777" w:rsidTr="00C95513">
        <w:tc>
          <w:tcPr>
            <w:tcW w:w="8964" w:type="dxa"/>
            <w:shd w:val="clear" w:color="auto" w:fill="D9D9D9"/>
          </w:tcPr>
          <w:p w14:paraId="2D832C50" w14:textId="378C04C1" w:rsidR="0011306C" w:rsidRPr="00603569" w:rsidRDefault="0011306C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 w:rsidRPr="00603569">
              <w:rPr>
                <w:rFonts w:ascii="Times New Roman" w:hAnsi="Times New Roman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905AA05" w14:textId="40B41732" w:rsidR="00D2702A" w:rsidRDefault="004F23F7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</w:t>
      </w:r>
      <w:r w:rsidR="00313417" w:rsidRPr="00603569">
        <w:rPr>
          <w:rFonts w:ascii="Times New Roman" w:hAnsi="Times New Roman"/>
          <w:sz w:val="24"/>
          <w:szCs w:val="24"/>
        </w:rPr>
        <w:t xml:space="preserve"> że spełniam</w:t>
      </w:r>
      <w:r w:rsidR="004541F9" w:rsidRPr="00603569">
        <w:rPr>
          <w:rFonts w:ascii="Times New Roman" w:hAnsi="Times New Roman"/>
          <w:sz w:val="24"/>
          <w:szCs w:val="24"/>
        </w:rPr>
        <w:t>, określone przez Zamawiającego,</w:t>
      </w:r>
      <w:r w:rsidR="00313417" w:rsidRPr="00603569">
        <w:rPr>
          <w:rFonts w:ascii="Times New Roman" w:hAnsi="Times New Roman"/>
          <w:sz w:val="24"/>
          <w:szCs w:val="24"/>
        </w:rPr>
        <w:t xml:space="preserve"> warunki udziału </w:t>
      </w:r>
      <w:r w:rsidR="004541F9" w:rsidRPr="00603569">
        <w:rPr>
          <w:rFonts w:ascii="Times New Roman" w:hAnsi="Times New Roman"/>
          <w:sz w:val="24"/>
          <w:szCs w:val="24"/>
        </w:rPr>
        <w:t>w postępowaniu: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850"/>
        <w:gridCol w:w="8212"/>
      </w:tblGrid>
      <w:tr w:rsidR="007A773D" w14:paraId="1ED07085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4E2C7766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7A773D">
              <w:rPr>
                <w:rFonts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1AED5B33" w14:textId="77777777" w:rsidR="007A773D" w:rsidRPr="007A773D" w:rsidRDefault="007A773D">
            <w:pPr>
              <w:spacing w:before="60" w:after="120" w:line="276" w:lineRule="auto"/>
              <w:rPr>
                <w:rFonts w:ascii="Times New Roman" w:hAnsi="Times New Roman"/>
              </w:rPr>
            </w:pPr>
            <w:r w:rsidRPr="007A773D">
              <w:rPr>
                <w:rFonts w:ascii="Times New Roman" w:hAnsi="Times New Roman"/>
                <w:b/>
                <w:sz w:val="24"/>
                <w:szCs w:val="24"/>
              </w:rPr>
              <w:t>Warunki udziału w postępowaniu</w:t>
            </w:r>
          </w:p>
        </w:tc>
      </w:tr>
      <w:tr w:rsidR="006E2549" w14:paraId="1A6508ED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D79729C" w14:textId="77777777" w:rsidR="006E2549" w:rsidRPr="007A773D" w:rsidRDefault="006E2549" w:rsidP="006E2549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EEC1B59" w14:textId="77777777" w:rsidR="006E2549" w:rsidRPr="006E2549" w:rsidRDefault="006E2549" w:rsidP="006E2549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>Sytuacja ekonomiczna lub finansowa</w:t>
            </w:r>
          </w:p>
          <w:p w14:paraId="72E221DC" w14:textId="77777777" w:rsidR="006E2549" w:rsidRPr="006E2549" w:rsidRDefault="006E2549" w:rsidP="006E2549">
            <w:p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>O udzielenie zamówienia publicznego może się ubiegać wykonawca, który spełnia warunki, dotyczące sytuacji ekonomicznej lub finansowej, tj.:</w:t>
            </w:r>
          </w:p>
          <w:p w14:paraId="6839F0ED" w14:textId="77777777" w:rsidR="006E2549" w:rsidRPr="006E2549" w:rsidRDefault="006E2549" w:rsidP="006E2549">
            <w:pPr>
              <w:pStyle w:val="Akapitzlist"/>
              <w:numPr>
                <w:ilvl w:val="0"/>
                <w:numId w:val="17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posiada środki finansowe lub zdolność kredytową na kwotę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 najmniej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100 000,00 zł.</w:t>
            </w:r>
          </w:p>
          <w:p w14:paraId="11DCA59E" w14:textId="77777777" w:rsidR="006E2549" w:rsidRPr="006E2549" w:rsidRDefault="006E2549" w:rsidP="006E2549">
            <w:pPr>
              <w:pStyle w:val="Akapitzlist"/>
              <w:numPr>
                <w:ilvl w:val="0"/>
                <w:numId w:val="17"/>
              </w:numPr>
              <w:spacing w:before="12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posiada ubezpieczenie od odpowiedzialności cywilnej w zakresie prowadzonej działalności związanej z przedmiotem zamówienia na kwotę w wysokości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>co najmniej 100 000,00 złotych</w:t>
            </w:r>
          </w:p>
          <w:p w14:paraId="4EF4A4D9" w14:textId="58CA58FE" w:rsidR="006E2549" w:rsidRDefault="006E2549" w:rsidP="006E2549">
            <w:pPr>
              <w:spacing w:before="240" w:after="12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E2549" w14:paraId="0A8D7073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1143BBF" w14:textId="77777777" w:rsidR="006E2549" w:rsidRPr="007A773D" w:rsidRDefault="006E2549" w:rsidP="006E2549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4D62815D" w14:textId="77777777" w:rsidR="006E2549" w:rsidRDefault="006E2549" w:rsidP="006E2549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Zdolność techniczna lub zawodowa</w:t>
            </w:r>
          </w:p>
          <w:p w14:paraId="5709983D" w14:textId="77777777" w:rsidR="006E2549" w:rsidRDefault="006E2549" w:rsidP="006E2549">
            <w:pPr>
              <w:spacing w:before="120" w:after="120" w:line="276" w:lineRule="auto"/>
              <w:jc w:val="both"/>
            </w:pPr>
            <w:r>
              <w:t xml:space="preserve">O udzielenie zamówienia może ubiegać się wykonawca, który spełnia warunki dotyczące zdolności technicznej i zawodowej, tj.: </w:t>
            </w:r>
          </w:p>
          <w:p w14:paraId="262232A1" w14:textId="77777777" w:rsidR="006E2549" w:rsidRDefault="006E2549" w:rsidP="006E2549">
            <w:pPr>
              <w:pStyle w:val="Akapitzlist"/>
              <w:numPr>
                <w:ilvl w:val="0"/>
                <w:numId w:val="20"/>
              </w:numPr>
              <w:spacing w:before="120" w:after="120" w:line="276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posiada doświadczenie zawodowe rozumiane jako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remontu/modernizacji pomieszczenia lub pomieszczeń sanitarnych w czynnym budynku, obejmującego roboty wykończeniowe, roboty sanitarne oraz roboty elektryczne o wartości minimalnej 250 000,00zł brutto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okresie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ostatnich 5 lat przed terminem składania ofert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(a jeżeli okres prowadzenia działalności jest krótszy - w tym okresie) wraz z  poświadczeniem (inwestora, generalnego wykonawcy) lub załączeniu kopii pozytywnego protokołu odbioru robót, potwierdzającego, że roboty zostały zrealizowane w sposób należyty, spełniający wymagania w zakresie jakości i terminu.</w:t>
            </w:r>
          </w:p>
          <w:p w14:paraId="08FD157F" w14:textId="77777777" w:rsidR="006E2549" w:rsidRDefault="006E2549" w:rsidP="006E2549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Wykonawca zobowiązany jest do podania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wartości zrealizowanych zamówień, ich przedmiotu, zakresu odpowiadającego postawionemu wyżej warunkowi, dat wykonania i podmiotów na rzecz, których zostały one wykonane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2E55CB" w14:textId="77777777" w:rsidR="006E2549" w:rsidRDefault="006E2549" w:rsidP="006E2549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Dla każdego z wyżej wymienionych zamówień,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należy dołączyć dowody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potwierdzające, że zostały wykonane należycie, zgodnie ze sztuką budowlaną i prawidłowo ukończone. </w:t>
            </w:r>
          </w:p>
          <w:p w14:paraId="3C9E307A" w14:textId="77777777" w:rsidR="006E2549" w:rsidRDefault="006E2549" w:rsidP="006E2549">
            <w:pPr>
              <w:pStyle w:val="Akapitzlist"/>
              <w:spacing w:before="120" w:after="120" w:line="276" w:lineRule="auto"/>
              <w:ind w:left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Jeżeli dokument potwierdzający spełnienie ww. warunków udziału w postępowaniu będzie wystawiony w walucie innej niż PLN, Wykonawca powinien dokonać przeliczenia na PLN wg średniego kursu NBP z dnia, w którym ogłoszenie o zamówieniu zostało opublikowane w Biuletynie Zamówień Publicznych.</w:t>
            </w:r>
          </w:p>
          <w:p w14:paraId="1BB6892C" w14:textId="77777777" w:rsidR="006E2549" w:rsidRPr="006E2549" w:rsidRDefault="006E2549" w:rsidP="006E2549">
            <w:pPr>
              <w:numPr>
                <w:ilvl w:val="0"/>
                <w:numId w:val="20"/>
              </w:numPr>
              <w:spacing w:before="120" w:after="120" w:line="27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dysponuje lub będzie dysponował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przez cały okres realizacji zamówienia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osobami posiadającymi uprawnienia budowlane do sprawowania samodzielnych funkcji technicznych w budownictwie bez ograniczeń </w:t>
            </w:r>
            <w:r w:rsidRPr="006E2549">
              <w:rPr>
                <w:rFonts w:ascii="Times New Roman" w:hAnsi="Times New Roman"/>
                <w:sz w:val="24"/>
                <w:szCs w:val="24"/>
              </w:rPr>
              <w:t xml:space="preserve">w zakresie projektowania oraz kierowania robotami w specjalnościach: </w:t>
            </w:r>
          </w:p>
          <w:p w14:paraId="44B91016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>instalacyjnej w zakresie instalacji i urządzeń elektrycznych i elektroenergetycznych;</w:t>
            </w:r>
          </w:p>
          <w:p w14:paraId="0AAAF130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>- instalacyjnej w zakresie sieci, instalacji i urządzeń cieplnych, wentylacyjnych, gazowych, wodociągowych i kanalizacyjnych</w:t>
            </w:r>
          </w:p>
          <w:p w14:paraId="5AF38611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E254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po 1 osobie wymienionych specjalności</w:t>
            </w:r>
            <w:r w:rsidRPr="006E254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14:paraId="4B6B2CE4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lub posiadającymi inne uprawnienia wydane na podstawie wcześniej obowiązujących przepisów prawa jak również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posiadającymi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co najmniej 3 - letnie doświadczenie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w uzyskanej specjalności</w:t>
            </w:r>
            <w:r w:rsidRPr="006E2549">
              <w:rPr>
                <w:rFonts w:ascii="Times New Roman" w:hAnsi="Times New Roman"/>
                <w:sz w:val="24"/>
                <w:szCs w:val="24"/>
              </w:rPr>
              <w:t xml:space="preserve"> (każda z osób) oraz przynależącymi do właściwej izby samorządu zawodowego lub przedstawi pisemne zobowiązanie innych podmiotów do udostępnienia osób zdolnych do wykonania zamówienia.</w:t>
            </w:r>
          </w:p>
          <w:p w14:paraId="69A60430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Jednocześnie zamawiający zaznacza, iż zgodnie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</w:rPr>
              <w:t>z art. 12a - ustawy z dnia 7 lipca 1994 roku - Prawo budowlane</w:t>
            </w:r>
            <w:r w:rsidRPr="006E25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2549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samodzielne funkcje techniczne w budownictwie, określone w art. 12 ust. 1, mogą również wykonywać osoby, których odpowiednie kwalifikacje zawodowe zostały uznane na zasadach określonych w przepisach odrębnych</w:t>
            </w:r>
            <w:r w:rsidRPr="006E25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0FB8BB8" w14:textId="77777777" w:rsidR="006E2549" w:rsidRPr="006E2549" w:rsidRDefault="006E2549" w:rsidP="006E2549">
            <w:pPr>
              <w:spacing w:before="120" w:after="120" w:line="276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549">
              <w:rPr>
                <w:rFonts w:ascii="Times New Roman" w:hAnsi="Times New Roman"/>
                <w:sz w:val="24"/>
                <w:szCs w:val="24"/>
              </w:rPr>
              <w:t xml:space="preserve">Przez uprawnienia budowlane należy rozumieć </w:t>
            </w:r>
            <w:r w:rsidRPr="006E254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uprawnienia do sprawowania samodzielnych funkcji technicznych w budownictwie, o których mowa w ustawie z dnia 7 lipca 1994 roku - Prawo budowlane, przepisach wykonawczych do ustawy Prawo budowlane, a także odpowiadające im, uprawnienia budowlane, które zostały wydane na podstawie wcześniej obowiązujących, przepisów prawa oraz odpowiadające im uprawnienia wydane obywatelom Europejskiego Obszaru Gospodarczego oraz Konfederacji Szwajcarskiej, z zastrzeżeniem przepisów ustawy Prawo budowlane oraz ustawy z dnia 22 grudnia 2015 r. o zasadach uznawania kwalifikacji zawodowych nabytych w państwach członkowskich Unii Europejskiej</w:t>
            </w:r>
          </w:p>
          <w:p w14:paraId="126D6A23" w14:textId="6D2BC2FF" w:rsidR="006E2549" w:rsidRDefault="006E2549" w:rsidP="006E2549">
            <w:pPr>
              <w:spacing w:before="240" w:after="12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Ocena spełniania warunków udziału w postępowaniu będzie dokonana na zasadzie spełnia/nie spełnia na podstawie dokumentów składanych przez Wykonawcę zgodnie z postanowieniami Rozdziału 9 SWZ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A773D" w:rsidRPr="007A773D" w14:paraId="12C8B120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F1F93F0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97B45D1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79321E7E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  <w:tr w:rsidR="007A773D" w:rsidRPr="007A773D" w14:paraId="4BED30A9" w14:textId="77777777" w:rsidTr="007A773D">
        <w:tc>
          <w:tcPr>
            <w:tcW w:w="469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383FDB16" w14:textId="77777777" w:rsidR="007A773D" w:rsidRPr="007A773D" w:rsidRDefault="007A773D">
            <w:pPr>
              <w:spacing w:before="60"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4C4B942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773D">
              <w:rPr>
                <w:rFonts w:ascii="Times New Roman" w:hAnsi="Times New Roman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0A03B96D" w14:textId="77777777" w:rsidR="007A773D" w:rsidRPr="007A773D" w:rsidRDefault="007A773D">
            <w:pPr>
              <w:spacing w:before="60"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73D">
              <w:rPr>
                <w:rFonts w:ascii="Times New Roman" w:hAnsi="Times New Roman"/>
                <w:sz w:val="24"/>
                <w:szCs w:val="24"/>
              </w:rPr>
              <w:t>Zamawiający nie stawia wymagań w zakresie spełniania tego warunku</w:t>
            </w:r>
          </w:p>
        </w:tc>
      </w:tr>
    </w:tbl>
    <w:p w14:paraId="7C4965D7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</w:t>
      </w:r>
    </w:p>
    <w:p w14:paraId="1DF85682" w14:textId="77777777" w:rsidR="00E21BB4" w:rsidRPr="00603569" w:rsidRDefault="00E21BB4" w:rsidP="002B67FC">
      <w:pPr>
        <w:spacing w:before="120" w:line="276" w:lineRule="auto"/>
        <w:jc w:val="both"/>
        <w:rPr>
          <w:rFonts w:ascii="Times New Roman" w:hAnsi="Times New Roman"/>
          <w:color w:val="0070C0"/>
          <w:sz w:val="20"/>
          <w:szCs w:val="20"/>
        </w:rPr>
      </w:pPr>
      <w:r w:rsidRPr="00603569">
        <w:rPr>
          <w:rFonts w:ascii="Times New Roman" w:hAnsi="Times New Roman"/>
          <w:color w:val="0070C0"/>
          <w:sz w:val="20"/>
          <w:szCs w:val="20"/>
        </w:rPr>
        <w:t xml:space="preserve">[UWAGA: </w:t>
      </w:r>
      <w:r w:rsidR="00721D87" w:rsidRPr="00603569">
        <w:rPr>
          <w:rFonts w:ascii="Times New Roman" w:hAnsi="Times New Roman"/>
          <w:color w:val="0070C0"/>
          <w:sz w:val="20"/>
          <w:szCs w:val="20"/>
        </w:rPr>
        <w:t>t</w:t>
      </w:r>
      <w:r w:rsidR="00BE6F04" w:rsidRPr="00603569">
        <w:rPr>
          <w:rFonts w:ascii="Times New Roman" w:hAnsi="Times New Roman"/>
          <w:color w:val="0070C0"/>
          <w:sz w:val="20"/>
          <w:szCs w:val="20"/>
        </w:rPr>
        <w:t>ę</w:t>
      </w:r>
      <w:r w:rsidR="00721D87" w:rsidRPr="00603569">
        <w:rPr>
          <w:rFonts w:ascii="Times New Roman" w:hAnsi="Times New Roman"/>
          <w:color w:val="0070C0"/>
          <w:sz w:val="20"/>
          <w:szCs w:val="20"/>
        </w:rPr>
        <w:t xml:space="preserve"> część oświadczenia </w:t>
      </w:r>
      <w:r w:rsidRPr="00603569">
        <w:rPr>
          <w:rFonts w:ascii="Times New Roman" w:hAnsi="Times New Roman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B1B6DFA" w14:textId="77777777" w:rsidR="00C62F57" w:rsidRPr="00603569" w:rsidRDefault="00C62F57" w:rsidP="002B67F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 że spełniam warunki udziału w postępowaniu określone przez zamawiającego w  następującym zakresie:</w:t>
      </w:r>
    </w:p>
    <w:p w14:paraId="4656E4DD" w14:textId="77777777" w:rsidR="00C62F57" w:rsidRPr="00603569" w:rsidRDefault="00C62F57" w:rsidP="002B67F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</w:p>
    <w:p w14:paraId="0E96D259" w14:textId="77777777" w:rsidR="00721D87" w:rsidRPr="00603569" w:rsidRDefault="00E21BB4" w:rsidP="002B67FC">
      <w:pPr>
        <w:spacing w:before="24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603569">
        <w:rPr>
          <w:rFonts w:ascii="Times New Roman" w:hAnsi="Times New Roman"/>
          <w:sz w:val="24"/>
          <w:szCs w:val="24"/>
        </w:rPr>
        <w:t>ych</w:t>
      </w:r>
      <w:proofErr w:type="spellEnd"/>
      <w:r w:rsidRPr="00603569">
        <w:rPr>
          <w:rFonts w:ascii="Times New Roman" w:hAnsi="Times New Roman"/>
          <w:sz w:val="24"/>
          <w:szCs w:val="24"/>
        </w:rPr>
        <w:t xml:space="preserve"> podmiotu/ów udostępniając</w:t>
      </w:r>
      <w:r w:rsidR="00721D87" w:rsidRPr="00603569">
        <w:rPr>
          <w:rFonts w:ascii="Times New Roman" w:hAnsi="Times New Roman"/>
          <w:sz w:val="24"/>
          <w:szCs w:val="24"/>
        </w:rPr>
        <w:t>ego/</w:t>
      </w:r>
      <w:proofErr w:type="spellStart"/>
      <w:r w:rsidRPr="00603569">
        <w:rPr>
          <w:rFonts w:ascii="Times New Roman" w:hAnsi="Times New Roman"/>
          <w:sz w:val="24"/>
          <w:szCs w:val="24"/>
        </w:rPr>
        <w:t>ych</w:t>
      </w:r>
      <w:proofErr w:type="spellEnd"/>
      <w:r w:rsidRPr="00603569">
        <w:rPr>
          <w:rFonts w:ascii="Times New Roman" w:hAnsi="Times New Roman"/>
          <w:sz w:val="24"/>
          <w:szCs w:val="24"/>
        </w:rPr>
        <w:t xml:space="preserve"> zasoby: </w:t>
      </w:r>
    </w:p>
    <w:p w14:paraId="4B104E90" w14:textId="77777777" w:rsidR="00721D87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</w:t>
      </w:r>
      <w:r w:rsidR="00721D87" w:rsidRPr="00603569">
        <w:rPr>
          <w:rFonts w:ascii="Times New Roman" w:hAnsi="Times New Roman"/>
          <w:sz w:val="24"/>
          <w:szCs w:val="24"/>
        </w:rPr>
        <w:t>………………….……………………………………………………………….....</w:t>
      </w:r>
    </w:p>
    <w:p w14:paraId="4BA2C6EC" w14:textId="77777777" w:rsidR="00721D87" w:rsidRPr="00794FE8" w:rsidRDefault="00721D87" w:rsidP="002B67FC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794FE8">
        <w:rPr>
          <w:rFonts w:ascii="Arial" w:hAnsi="Arial" w:cs="Arial"/>
          <w:i/>
          <w:iCs/>
          <w:sz w:val="16"/>
          <w:szCs w:val="16"/>
        </w:rPr>
        <w:t>(wskazać nazwę/y podmiotu/ów)</w:t>
      </w:r>
    </w:p>
    <w:p w14:paraId="3EB6390E" w14:textId="77777777" w:rsidR="00721D87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 xml:space="preserve">w następującym zakresie: </w:t>
      </w:r>
    </w:p>
    <w:p w14:paraId="6FB7A872" w14:textId="77777777" w:rsidR="00E21BB4" w:rsidRPr="00603569" w:rsidRDefault="00E21BB4" w:rsidP="002B67FC">
      <w:pPr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……………</w:t>
      </w:r>
      <w:r w:rsidR="00721D87" w:rsidRPr="00603569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Pr="00603569">
        <w:rPr>
          <w:rFonts w:ascii="Times New Roman" w:hAnsi="Times New Roman"/>
          <w:sz w:val="24"/>
          <w:szCs w:val="24"/>
        </w:rPr>
        <w:t>………………………….</w:t>
      </w:r>
    </w:p>
    <w:p w14:paraId="73C61FDD" w14:textId="77777777" w:rsidR="00E21BB4" w:rsidRPr="00794FE8" w:rsidRDefault="00E21BB4" w:rsidP="002B67FC">
      <w:pPr>
        <w:spacing w:line="276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794FE8">
        <w:rPr>
          <w:rFonts w:ascii="Arial" w:hAnsi="Arial" w:cs="Arial"/>
          <w:i/>
          <w:iCs/>
          <w:sz w:val="16"/>
          <w:szCs w:val="16"/>
        </w:rPr>
        <w:t>(określić odpowiedni zakres udostępnianych zasobów dla wskazanego podmiotu)</w:t>
      </w:r>
    </w:p>
    <w:p w14:paraId="51F8C295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03569" w14:paraId="02A3EF89" w14:textId="77777777" w:rsidTr="003D11E4">
        <w:tc>
          <w:tcPr>
            <w:tcW w:w="8964" w:type="dxa"/>
            <w:shd w:val="clear" w:color="auto" w:fill="D9D9D9"/>
          </w:tcPr>
          <w:p w14:paraId="1B64BC99" w14:textId="53E9821A" w:rsidR="00BE6F04" w:rsidRPr="00603569" w:rsidRDefault="00E426EB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62905DA" w14:textId="4F4DAD96" w:rsidR="00FE4E2B" w:rsidRDefault="00E426EB" w:rsidP="002B67FC">
      <w:pPr>
        <w:spacing w:before="240" w:after="24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603569">
        <w:rPr>
          <w:rFonts w:ascii="Times New Roman" w:hAnsi="Times New Roman"/>
          <w:sz w:val="24"/>
          <w:szCs w:val="24"/>
        </w:rPr>
        <w:t>.</w:t>
      </w:r>
    </w:p>
    <w:p w14:paraId="67788C64" w14:textId="77777777" w:rsidR="00603569" w:rsidRPr="00603569" w:rsidRDefault="00603569" w:rsidP="002B67FC">
      <w:pPr>
        <w:pStyle w:val="Akapitzlist"/>
        <w:spacing w:before="480" w:after="480" w:line="276" w:lineRule="auto"/>
        <w:ind w:left="0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03569" w14:paraId="78C80296" w14:textId="77777777" w:rsidTr="00B10A81">
        <w:tc>
          <w:tcPr>
            <w:tcW w:w="8964" w:type="dxa"/>
            <w:shd w:val="clear" w:color="auto" w:fill="D9D9D9"/>
          </w:tcPr>
          <w:p w14:paraId="4ED2670B" w14:textId="38372D81" w:rsidR="00E426EB" w:rsidRPr="00603569" w:rsidRDefault="00E426EB" w:rsidP="002B67FC">
            <w:pPr>
              <w:spacing w:before="120"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03569">
              <w:rPr>
                <w:rFonts w:ascii="Times New Roman" w:hAnsi="Times New Roman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2C181C6B" w14:textId="77777777" w:rsidR="00E426EB" w:rsidRPr="00603569" w:rsidRDefault="00E426EB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34070C50" w14:textId="77777777" w:rsidR="00E426EB" w:rsidRPr="00603569" w:rsidRDefault="00E426EB" w:rsidP="002B67F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03569">
        <w:rPr>
          <w:rFonts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DD54B81" w14:textId="77777777" w:rsidR="00603569" w:rsidRDefault="00603569" w:rsidP="002B67FC">
      <w:pPr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9295AD3" w14:textId="4EB9F5E9" w:rsidR="002B67FC" w:rsidRDefault="002B67FC" w:rsidP="002B67FC">
      <w:pPr>
        <w:pStyle w:val="Akapitzlist"/>
        <w:numPr>
          <w:ilvl w:val="0"/>
          <w:numId w:val="14"/>
        </w:numPr>
        <w:spacing w:before="48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t>……………………………………………………………………….…………………</w:t>
      </w:r>
      <w:r>
        <w:rPr>
          <w:rFonts w:ascii="Times New Roman" w:hAnsi="Times New Roman"/>
          <w:sz w:val="24"/>
          <w:szCs w:val="24"/>
        </w:rPr>
        <w:t>……</w:t>
      </w:r>
    </w:p>
    <w:p w14:paraId="11D8DCCE" w14:textId="77777777" w:rsidR="002B67FC" w:rsidRPr="002B67FC" w:rsidRDefault="00E426EB" w:rsidP="002B67FC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663FFCCB" w14:textId="77777777" w:rsidR="002B67FC" w:rsidRDefault="002B67FC" w:rsidP="002B67FC">
      <w:pPr>
        <w:pStyle w:val="Akapitzlist"/>
        <w:numPr>
          <w:ilvl w:val="0"/>
          <w:numId w:val="14"/>
        </w:numPr>
        <w:spacing w:before="480" w:after="120" w:line="276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……………………………………………………………………….………………………</w:t>
      </w:r>
    </w:p>
    <w:p w14:paraId="5EA79F79" w14:textId="56431315" w:rsidR="00E426EB" w:rsidRPr="002B67FC" w:rsidRDefault="00E426EB" w:rsidP="002B67FC">
      <w:pPr>
        <w:pStyle w:val="Akapitzlist"/>
        <w:spacing w:before="240" w:after="120" w:line="276" w:lineRule="auto"/>
        <w:ind w:left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B67FC">
        <w:rPr>
          <w:rFonts w:ascii="Arial" w:hAnsi="Arial" w:cs="Arial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626D528" w14:textId="43AF9C72" w:rsidR="00484F88" w:rsidRDefault="00484F88" w:rsidP="002B67F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43118EF7" w14:textId="680B082F" w:rsidR="00176DD6" w:rsidRDefault="00176DD6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C922F4" w14:paraId="412B021D" w14:textId="77777777" w:rsidTr="00C922F4">
        <w:tc>
          <w:tcPr>
            <w:tcW w:w="2500" w:type="pct"/>
            <w:vAlign w:val="center"/>
            <w:hideMark/>
          </w:tcPr>
          <w:p w14:paraId="4B5BBD9C" w14:textId="77777777" w:rsidR="00C922F4" w:rsidRDefault="00C922F4" w:rsidP="002B67FC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985E83C" w14:textId="77777777" w:rsidR="00C922F4" w:rsidRDefault="00C922F4" w:rsidP="002B67FC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C922F4" w14:paraId="08984064" w14:textId="77777777" w:rsidTr="00C922F4">
        <w:tc>
          <w:tcPr>
            <w:tcW w:w="2500" w:type="pct"/>
            <w:hideMark/>
          </w:tcPr>
          <w:p w14:paraId="29FCF4D8" w14:textId="77777777" w:rsidR="00C922F4" w:rsidRDefault="00C922F4" w:rsidP="002B67FC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6849C1EE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70A1C1E4" w14:textId="77777777" w:rsidR="00C922F4" w:rsidRDefault="00C922F4" w:rsidP="002B67FC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0A45DDED" w14:textId="77777777" w:rsidR="00C922F4" w:rsidRPr="00603569" w:rsidRDefault="00C922F4" w:rsidP="002B67FC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</w:p>
    <w:sectPr w:rsidR="00C922F4" w:rsidRPr="00603569" w:rsidSect="004C16C1">
      <w:footerReference w:type="default" r:id="rId8"/>
      <w:endnotePr>
        <w:numFmt w:val="decimal"/>
      </w:endnotePr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9F31" w14:textId="77777777" w:rsidR="004D583A" w:rsidRDefault="004D583A" w:rsidP="0038231F">
      <w:pPr>
        <w:spacing w:after="0" w:line="240" w:lineRule="auto"/>
      </w:pPr>
      <w:r>
        <w:separator/>
      </w:r>
    </w:p>
  </w:endnote>
  <w:endnote w:type="continuationSeparator" w:id="0">
    <w:p w14:paraId="7A64E92D" w14:textId="77777777" w:rsidR="004D583A" w:rsidRDefault="004D58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4B31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206D7C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121B0" w14:textId="77777777" w:rsidR="004D583A" w:rsidRDefault="004D583A" w:rsidP="0038231F">
      <w:pPr>
        <w:spacing w:after="0" w:line="240" w:lineRule="auto"/>
      </w:pPr>
      <w:r>
        <w:separator/>
      </w:r>
    </w:p>
  </w:footnote>
  <w:footnote w:type="continuationSeparator" w:id="0">
    <w:p w14:paraId="095077F5" w14:textId="77777777" w:rsidR="004D583A" w:rsidRDefault="004D583A" w:rsidP="0038231F">
      <w:pPr>
        <w:spacing w:after="0" w:line="240" w:lineRule="auto"/>
      </w:pPr>
      <w:r>
        <w:continuationSeparator/>
      </w:r>
    </w:p>
  </w:footnote>
  <w:footnote w:id="1">
    <w:p w14:paraId="585CEA4E" w14:textId="77777777" w:rsidR="0011306C" w:rsidRPr="00D510B5" w:rsidRDefault="0011306C" w:rsidP="00D510B5">
      <w:pPr>
        <w:pStyle w:val="Tekstprzypisudolnego"/>
        <w:spacing w:before="40" w:after="60" w:line="276" w:lineRule="auto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D510B5">
        <w:rPr>
          <w:rFonts w:ascii="Arial" w:hAnsi="Arial" w:cs="Arial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D510B5">
        <w:rPr>
          <w:rFonts w:ascii="Arial" w:hAnsi="Arial" w:cs="Arial"/>
          <w:i/>
          <w:iCs/>
          <w:sz w:val="14"/>
          <w:szCs w:val="14"/>
        </w:rPr>
        <w:t>Pzp</w:t>
      </w:r>
      <w:proofErr w:type="spellEnd"/>
      <w:r w:rsidRPr="00D510B5">
        <w:rPr>
          <w:rFonts w:ascii="Arial" w:hAnsi="Arial" w:cs="Arial"/>
          <w:i/>
          <w:iCs/>
          <w:sz w:val="14"/>
          <w:szCs w:val="14"/>
        </w:rPr>
        <w:t xml:space="preserve"> wyklucza się:</w:t>
      </w:r>
    </w:p>
    <w:p w14:paraId="7F959995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31F4DF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8BDFB5" w14:textId="77777777" w:rsidR="0011306C" w:rsidRPr="00D510B5" w:rsidRDefault="0011306C" w:rsidP="00D510B5">
      <w:pPr>
        <w:pStyle w:val="Tekstprzypisudolnego"/>
        <w:numPr>
          <w:ilvl w:val="0"/>
          <w:numId w:val="12"/>
        </w:numPr>
        <w:spacing w:before="40" w:after="60" w:line="276" w:lineRule="auto"/>
        <w:ind w:left="284" w:hanging="284"/>
        <w:jc w:val="both"/>
        <w:rPr>
          <w:rFonts w:ascii="Arial" w:hAnsi="Arial" w:cs="Arial"/>
          <w:i/>
          <w:iCs/>
          <w:sz w:val="14"/>
          <w:szCs w:val="14"/>
        </w:rPr>
      </w:pPr>
      <w:r w:rsidRPr="00D510B5">
        <w:rPr>
          <w:rFonts w:ascii="Arial" w:hAnsi="Arial" w:cs="Arial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EC1DD5"/>
    <w:multiLevelType w:val="multilevel"/>
    <w:tmpl w:val="51C2EA5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iCs/>
        <w:sz w:val="24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Garamond" w:hAnsi="Garamond" w:hint="default"/>
        <w:b/>
        <w:i w:val="0"/>
        <w:iCs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iCs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F4EB5"/>
    <w:multiLevelType w:val="hybridMultilevel"/>
    <w:tmpl w:val="5E3E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40CA4"/>
    <w:multiLevelType w:val="hybridMultilevel"/>
    <w:tmpl w:val="349A5EE8"/>
    <w:lvl w:ilvl="0" w:tplc="FDF67C6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F4F1D"/>
    <w:multiLevelType w:val="hybridMultilevel"/>
    <w:tmpl w:val="F626A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6"/>
  </w:num>
  <w:num w:numId="5">
    <w:abstractNumId w:val="15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5"/>
  </w:num>
  <w:num w:numId="12">
    <w:abstractNumId w:val="10"/>
  </w:num>
  <w:num w:numId="13">
    <w:abstractNumId w:val="3"/>
  </w:num>
  <w:num w:numId="14">
    <w:abstractNumId w:val="2"/>
  </w:num>
  <w:num w:numId="15">
    <w:abstractNumId w:val="9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33D"/>
    <w:rsid w:val="00011DD0"/>
    <w:rsid w:val="00023477"/>
    <w:rsid w:val="000247FF"/>
    <w:rsid w:val="00025C8D"/>
    <w:rsid w:val="000303EE"/>
    <w:rsid w:val="00052917"/>
    <w:rsid w:val="0005473D"/>
    <w:rsid w:val="00060D2D"/>
    <w:rsid w:val="000642B4"/>
    <w:rsid w:val="00073C3D"/>
    <w:rsid w:val="000809B6"/>
    <w:rsid w:val="000857C0"/>
    <w:rsid w:val="000A687D"/>
    <w:rsid w:val="000B1025"/>
    <w:rsid w:val="000B54D1"/>
    <w:rsid w:val="000C021E"/>
    <w:rsid w:val="000C18AF"/>
    <w:rsid w:val="000D50DB"/>
    <w:rsid w:val="000D6F17"/>
    <w:rsid w:val="000D73C4"/>
    <w:rsid w:val="000E4D37"/>
    <w:rsid w:val="00102316"/>
    <w:rsid w:val="00103D27"/>
    <w:rsid w:val="00110593"/>
    <w:rsid w:val="0011306C"/>
    <w:rsid w:val="0012157F"/>
    <w:rsid w:val="00123EED"/>
    <w:rsid w:val="00160A7A"/>
    <w:rsid w:val="00170F52"/>
    <w:rsid w:val="00176DD6"/>
    <w:rsid w:val="001823FB"/>
    <w:rsid w:val="001842BA"/>
    <w:rsid w:val="001902D2"/>
    <w:rsid w:val="001C6945"/>
    <w:rsid w:val="001F027E"/>
    <w:rsid w:val="001F3051"/>
    <w:rsid w:val="00203A40"/>
    <w:rsid w:val="002168A8"/>
    <w:rsid w:val="0022530A"/>
    <w:rsid w:val="00232DF0"/>
    <w:rsid w:val="002342F1"/>
    <w:rsid w:val="002426FF"/>
    <w:rsid w:val="00255142"/>
    <w:rsid w:val="00256CEC"/>
    <w:rsid w:val="00257E73"/>
    <w:rsid w:val="00262D61"/>
    <w:rsid w:val="00284368"/>
    <w:rsid w:val="00287145"/>
    <w:rsid w:val="00287AE8"/>
    <w:rsid w:val="00290B01"/>
    <w:rsid w:val="00292198"/>
    <w:rsid w:val="002B2AD9"/>
    <w:rsid w:val="002B67FC"/>
    <w:rsid w:val="002C1C7B"/>
    <w:rsid w:val="002C4137"/>
    <w:rsid w:val="002C4948"/>
    <w:rsid w:val="002E20A9"/>
    <w:rsid w:val="002E641A"/>
    <w:rsid w:val="00300DB6"/>
    <w:rsid w:val="0031235B"/>
    <w:rsid w:val="00313417"/>
    <w:rsid w:val="00313911"/>
    <w:rsid w:val="00333209"/>
    <w:rsid w:val="00337073"/>
    <w:rsid w:val="0034390E"/>
    <w:rsid w:val="00343DBD"/>
    <w:rsid w:val="00350CD9"/>
    <w:rsid w:val="00351F8A"/>
    <w:rsid w:val="00364235"/>
    <w:rsid w:val="00371CB8"/>
    <w:rsid w:val="00375F70"/>
    <w:rsid w:val="0038231F"/>
    <w:rsid w:val="003864CE"/>
    <w:rsid w:val="0039074A"/>
    <w:rsid w:val="003B2070"/>
    <w:rsid w:val="003B214C"/>
    <w:rsid w:val="003B7238"/>
    <w:rsid w:val="003C1E01"/>
    <w:rsid w:val="003C3B64"/>
    <w:rsid w:val="003D11E4"/>
    <w:rsid w:val="003D79F2"/>
    <w:rsid w:val="003F024C"/>
    <w:rsid w:val="00403625"/>
    <w:rsid w:val="00411EC4"/>
    <w:rsid w:val="00434CC2"/>
    <w:rsid w:val="00440A99"/>
    <w:rsid w:val="00451FC4"/>
    <w:rsid w:val="004541F9"/>
    <w:rsid w:val="0046034D"/>
    <w:rsid w:val="004609F1"/>
    <w:rsid w:val="004651B5"/>
    <w:rsid w:val="004761C6"/>
    <w:rsid w:val="0047664E"/>
    <w:rsid w:val="00476E7D"/>
    <w:rsid w:val="00482F6E"/>
    <w:rsid w:val="00484F88"/>
    <w:rsid w:val="004A2F97"/>
    <w:rsid w:val="004A48C9"/>
    <w:rsid w:val="004C16C1"/>
    <w:rsid w:val="004C4854"/>
    <w:rsid w:val="004C600D"/>
    <w:rsid w:val="004D536C"/>
    <w:rsid w:val="004D583A"/>
    <w:rsid w:val="004D7E48"/>
    <w:rsid w:val="004E288A"/>
    <w:rsid w:val="004F23F7"/>
    <w:rsid w:val="004F40EF"/>
    <w:rsid w:val="00501E63"/>
    <w:rsid w:val="005103B9"/>
    <w:rsid w:val="00512A1E"/>
    <w:rsid w:val="00517789"/>
    <w:rsid w:val="00520174"/>
    <w:rsid w:val="00524951"/>
    <w:rsid w:val="0053611E"/>
    <w:rsid w:val="005434B3"/>
    <w:rsid w:val="00554065"/>
    <w:rsid w:val="00561084"/>
    <w:rsid w:val="005641F0"/>
    <w:rsid w:val="00593F75"/>
    <w:rsid w:val="005B11F3"/>
    <w:rsid w:val="005C1E4E"/>
    <w:rsid w:val="005C39CA"/>
    <w:rsid w:val="005D6201"/>
    <w:rsid w:val="005E15A5"/>
    <w:rsid w:val="005E176A"/>
    <w:rsid w:val="005E24AA"/>
    <w:rsid w:val="005E579C"/>
    <w:rsid w:val="005F580E"/>
    <w:rsid w:val="00603569"/>
    <w:rsid w:val="00612283"/>
    <w:rsid w:val="00626007"/>
    <w:rsid w:val="00634311"/>
    <w:rsid w:val="00641874"/>
    <w:rsid w:val="0064273C"/>
    <w:rsid w:val="00650D6C"/>
    <w:rsid w:val="00652200"/>
    <w:rsid w:val="006676AE"/>
    <w:rsid w:val="006771D9"/>
    <w:rsid w:val="00683832"/>
    <w:rsid w:val="006A3A1F"/>
    <w:rsid w:val="006A52B6"/>
    <w:rsid w:val="006B48D2"/>
    <w:rsid w:val="006B53D6"/>
    <w:rsid w:val="006D41A0"/>
    <w:rsid w:val="006D536F"/>
    <w:rsid w:val="006E2549"/>
    <w:rsid w:val="006F0034"/>
    <w:rsid w:val="006F3D32"/>
    <w:rsid w:val="00710937"/>
    <w:rsid w:val="007118F0"/>
    <w:rsid w:val="007164BF"/>
    <w:rsid w:val="00721D87"/>
    <w:rsid w:val="0072560B"/>
    <w:rsid w:val="00746532"/>
    <w:rsid w:val="00751725"/>
    <w:rsid w:val="00756C8F"/>
    <w:rsid w:val="00757EFB"/>
    <w:rsid w:val="007840F2"/>
    <w:rsid w:val="00785B45"/>
    <w:rsid w:val="007936D6"/>
    <w:rsid w:val="00794FE8"/>
    <w:rsid w:val="007961C8"/>
    <w:rsid w:val="007A074C"/>
    <w:rsid w:val="007A2BCB"/>
    <w:rsid w:val="007A6025"/>
    <w:rsid w:val="007A7710"/>
    <w:rsid w:val="007A773D"/>
    <w:rsid w:val="007B01C8"/>
    <w:rsid w:val="007D07C0"/>
    <w:rsid w:val="007D5B61"/>
    <w:rsid w:val="007E2F69"/>
    <w:rsid w:val="00804F07"/>
    <w:rsid w:val="00825A09"/>
    <w:rsid w:val="00830AB1"/>
    <w:rsid w:val="00833FCD"/>
    <w:rsid w:val="00842746"/>
    <w:rsid w:val="00842991"/>
    <w:rsid w:val="00847232"/>
    <w:rsid w:val="00865914"/>
    <w:rsid w:val="008757E1"/>
    <w:rsid w:val="0088591C"/>
    <w:rsid w:val="008878DF"/>
    <w:rsid w:val="00892E48"/>
    <w:rsid w:val="008C5709"/>
    <w:rsid w:val="008C6DF8"/>
    <w:rsid w:val="008D0487"/>
    <w:rsid w:val="008D33C8"/>
    <w:rsid w:val="008F3B4E"/>
    <w:rsid w:val="008F5F77"/>
    <w:rsid w:val="0091264E"/>
    <w:rsid w:val="009169D4"/>
    <w:rsid w:val="00920C2A"/>
    <w:rsid w:val="009301A2"/>
    <w:rsid w:val="00943253"/>
    <w:rsid w:val="009440B7"/>
    <w:rsid w:val="009462BD"/>
    <w:rsid w:val="00950F2A"/>
    <w:rsid w:val="00952535"/>
    <w:rsid w:val="00956C26"/>
    <w:rsid w:val="00960337"/>
    <w:rsid w:val="00965E30"/>
    <w:rsid w:val="0096771A"/>
    <w:rsid w:val="00970F60"/>
    <w:rsid w:val="00975019"/>
    <w:rsid w:val="00975C49"/>
    <w:rsid w:val="009802C7"/>
    <w:rsid w:val="00992BD8"/>
    <w:rsid w:val="00997D0F"/>
    <w:rsid w:val="009B0939"/>
    <w:rsid w:val="009C557E"/>
    <w:rsid w:val="009C7756"/>
    <w:rsid w:val="009E2BEC"/>
    <w:rsid w:val="00A11AE6"/>
    <w:rsid w:val="00A15F7E"/>
    <w:rsid w:val="00A166B0"/>
    <w:rsid w:val="00A22DCF"/>
    <w:rsid w:val="00A24C2D"/>
    <w:rsid w:val="00A261A3"/>
    <w:rsid w:val="00A276E4"/>
    <w:rsid w:val="00A3062E"/>
    <w:rsid w:val="00A347DE"/>
    <w:rsid w:val="00A36275"/>
    <w:rsid w:val="00A413BB"/>
    <w:rsid w:val="00A44833"/>
    <w:rsid w:val="00A6759E"/>
    <w:rsid w:val="00A90D0E"/>
    <w:rsid w:val="00AA74B6"/>
    <w:rsid w:val="00AC5247"/>
    <w:rsid w:val="00AD552F"/>
    <w:rsid w:val="00AD7820"/>
    <w:rsid w:val="00AE6FF2"/>
    <w:rsid w:val="00B0088C"/>
    <w:rsid w:val="00B10A81"/>
    <w:rsid w:val="00B15219"/>
    <w:rsid w:val="00B15672"/>
    <w:rsid w:val="00B15FD3"/>
    <w:rsid w:val="00B34079"/>
    <w:rsid w:val="00B36ABD"/>
    <w:rsid w:val="00B8005E"/>
    <w:rsid w:val="00B90E42"/>
    <w:rsid w:val="00BB0C3C"/>
    <w:rsid w:val="00BC4A61"/>
    <w:rsid w:val="00BD2A22"/>
    <w:rsid w:val="00BE6F04"/>
    <w:rsid w:val="00BF73ED"/>
    <w:rsid w:val="00C014B5"/>
    <w:rsid w:val="00C02963"/>
    <w:rsid w:val="00C113BF"/>
    <w:rsid w:val="00C1176A"/>
    <w:rsid w:val="00C236D2"/>
    <w:rsid w:val="00C26067"/>
    <w:rsid w:val="00C325EB"/>
    <w:rsid w:val="00C4103F"/>
    <w:rsid w:val="00C4433D"/>
    <w:rsid w:val="00C57DEB"/>
    <w:rsid w:val="00C62F57"/>
    <w:rsid w:val="00C737A7"/>
    <w:rsid w:val="00C81012"/>
    <w:rsid w:val="00C818CD"/>
    <w:rsid w:val="00C909B9"/>
    <w:rsid w:val="00C922F4"/>
    <w:rsid w:val="00C95513"/>
    <w:rsid w:val="00C9720A"/>
    <w:rsid w:val="00CA4AF8"/>
    <w:rsid w:val="00CD0851"/>
    <w:rsid w:val="00CD4DD1"/>
    <w:rsid w:val="00D23F3D"/>
    <w:rsid w:val="00D25F79"/>
    <w:rsid w:val="00D2702A"/>
    <w:rsid w:val="00D2776C"/>
    <w:rsid w:val="00D27F63"/>
    <w:rsid w:val="00D34D9A"/>
    <w:rsid w:val="00D409DE"/>
    <w:rsid w:val="00D42C9B"/>
    <w:rsid w:val="00D510B5"/>
    <w:rsid w:val="00D531D5"/>
    <w:rsid w:val="00D7532C"/>
    <w:rsid w:val="00DA36FF"/>
    <w:rsid w:val="00DA6EC7"/>
    <w:rsid w:val="00DD146A"/>
    <w:rsid w:val="00DD3E9D"/>
    <w:rsid w:val="00DE5EAF"/>
    <w:rsid w:val="00DF38E7"/>
    <w:rsid w:val="00E022A1"/>
    <w:rsid w:val="00E17DB6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B54"/>
    <w:rsid w:val="00E73CEB"/>
    <w:rsid w:val="00E74141"/>
    <w:rsid w:val="00E8046F"/>
    <w:rsid w:val="00EB7CDE"/>
    <w:rsid w:val="00EE1FBF"/>
    <w:rsid w:val="00EE40F5"/>
    <w:rsid w:val="00EE591E"/>
    <w:rsid w:val="00EF74CA"/>
    <w:rsid w:val="00F04280"/>
    <w:rsid w:val="00F26B7D"/>
    <w:rsid w:val="00F3164D"/>
    <w:rsid w:val="00F318EC"/>
    <w:rsid w:val="00F365F2"/>
    <w:rsid w:val="00F43919"/>
    <w:rsid w:val="00F520F5"/>
    <w:rsid w:val="00F66810"/>
    <w:rsid w:val="00F8042D"/>
    <w:rsid w:val="00F822F6"/>
    <w:rsid w:val="00F84D1D"/>
    <w:rsid w:val="00F8636A"/>
    <w:rsid w:val="00F90CD1"/>
    <w:rsid w:val="00FA449F"/>
    <w:rsid w:val="00FC0317"/>
    <w:rsid w:val="00FE2C34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22DF1F"/>
  <w15:docId w15:val="{BA087C25-650F-485A-A8F9-FA4046F7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locked/>
    <w:rsid w:val="00B10A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2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34</TotalTime>
  <Pages>1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Michał Pękala</cp:lastModifiedBy>
  <cp:revision>53</cp:revision>
  <cp:lastPrinted>2016-07-26T10:32:00Z</cp:lastPrinted>
  <dcterms:created xsi:type="dcterms:W3CDTF">2024-06-25T05:45:00Z</dcterms:created>
  <dcterms:modified xsi:type="dcterms:W3CDTF">2026-05-12T10:37:00Z</dcterms:modified>
</cp:coreProperties>
</file>