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4B99" w14:textId="6A221056" w:rsidR="00025386" w:rsidRDefault="00657A47" w:rsidP="00611C47">
      <w:pPr>
        <w:pStyle w:val="Nagwek4"/>
        <w:spacing w:after="600" w:line="276" w:lineRule="auto"/>
        <w:rPr>
          <w:bCs/>
          <w:i w:val="0"/>
          <w:szCs w:val="24"/>
        </w:rPr>
      </w:pPr>
      <w:bookmarkStart w:id="0" w:name="_Hlk60301409"/>
      <w:r w:rsidRPr="00986C0D">
        <w:rPr>
          <w:bCs/>
          <w:i w:val="0"/>
          <w:szCs w:val="24"/>
        </w:rPr>
        <w:t xml:space="preserve">Załącznik nr </w:t>
      </w:r>
      <w:r w:rsidR="00636881">
        <w:rPr>
          <w:bCs/>
          <w:i w:val="0"/>
          <w:szCs w:val="24"/>
        </w:rPr>
        <w:t>7</w:t>
      </w:r>
      <w:r w:rsidR="007666D6" w:rsidRPr="00986C0D">
        <w:rPr>
          <w:bCs/>
          <w:i w:val="0"/>
          <w:szCs w:val="24"/>
        </w:rPr>
        <w:t xml:space="preserve"> do SWZ</w:t>
      </w:r>
    </w:p>
    <w:p w14:paraId="1962E451" w14:textId="77777777" w:rsidR="00760B30" w:rsidRPr="00760B30" w:rsidRDefault="00760B30" w:rsidP="00760B30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  <w:lang w:eastAsia="pl-PL"/>
        </w:rPr>
      </w:pPr>
      <w:r w:rsidRPr="00760B30">
        <w:rPr>
          <w:rFonts w:ascii="Times New Roman" w:hAnsi="Times New Roman"/>
          <w:b/>
          <w:sz w:val="24"/>
          <w:szCs w:val="24"/>
        </w:rPr>
        <w:t>Zamawiający:</w:t>
      </w:r>
    </w:p>
    <w:p w14:paraId="01DDC86D" w14:textId="77777777" w:rsidR="00760B30" w:rsidRPr="00760B30" w:rsidRDefault="00760B30" w:rsidP="00760B30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 w:rsidRPr="00760B30">
        <w:rPr>
          <w:rFonts w:ascii="Times New Roman" w:hAnsi="Times New Roman"/>
          <w:sz w:val="24"/>
          <w:szCs w:val="24"/>
        </w:rPr>
        <w:tab/>
        <w:t>POLITECHNIKA RZESZOWSKA</w:t>
      </w:r>
    </w:p>
    <w:p w14:paraId="345EBEA3" w14:textId="77777777" w:rsidR="00760B30" w:rsidRPr="00760B30" w:rsidRDefault="00760B30" w:rsidP="00760B30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 w:rsidRPr="00760B30">
        <w:rPr>
          <w:rFonts w:ascii="Times New Roman" w:hAnsi="Times New Roman"/>
          <w:sz w:val="24"/>
          <w:szCs w:val="24"/>
        </w:rPr>
        <w:tab/>
        <w:t>Al. Powstańców Warszawy 12, 35-029 Rzeszów</w:t>
      </w:r>
    </w:p>
    <w:p w14:paraId="31C4402B" w14:textId="77777777" w:rsidR="00760B30" w:rsidRPr="00760B30" w:rsidRDefault="00760B30" w:rsidP="00760B30">
      <w:pPr>
        <w:pStyle w:val="Tekstpodstawowy"/>
        <w:spacing w:before="120" w:line="276" w:lineRule="auto"/>
        <w:rPr>
          <w:rFonts w:ascii="Times New Roman" w:hAnsi="Times New Roman"/>
          <w:b/>
          <w:sz w:val="24"/>
          <w:szCs w:val="24"/>
        </w:rPr>
      </w:pPr>
      <w:r w:rsidRPr="00760B30">
        <w:rPr>
          <w:rFonts w:ascii="Times New Roman" w:hAnsi="Times New Roman"/>
          <w:b/>
          <w:sz w:val="24"/>
          <w:szCs w:val="24"/>
        </w:rPr>
        <w:t>Wykonawca:</w:t>
      </w:r>
    </w:p>
    <w:p w14:paraId="50DE9101" w14:textId="77777777" w:rsidR="00760B30" w:rsidRPr="00760B30" w:rsidRDefault="00760B30" w:rsidP="00760B30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760B30">
        <w:rPr>
          <w:rFonts w:ascii="Times New Roman" w:hAnsi="Times New Roman"/>
          <w:sz w:val="24"/>
          <w:szCs w:val="24"/>
        </w:rPr>
        <w:tab/>
        <w:t>Nazwa:</w:t>
      </w:r>
      <w:r w:rsidRPr="00760B30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056DB5F9" w14:textId="77777777" w:rsidR="00760B30" w:rsidRPr="00760B30" w:rsidRDefault="00760B30" w:rsidP="00760B30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760B30">
        <w:rPr>
          <w:rFonts w:ascii="Times New Roman" w:hAnsi="Times New Roman"/>
          <w:sz w:val="24"/>
          <w:szCs w:val="24"/>
        </w:rPr>
        <w:tab/>
        <w:t>Adres:</w:t>
      </w:r>
      <w:r w:rsidRPr="00760B30">
        <w:rPr>
          <w:rFonts w:ascii="Times New Roman" w:hAnsi="Times New Roman"/>
          <w:sz w:val="24"/>
          <w:szCs w:val="24"/>
        </w:rPr>
        <w:tab/>
      </w:r>
      <w:r w:rsidRPr="00760B30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5CEAC66E" w14:textId="77777777" w:rsidR="00760B30" w:rsidRPr="00760B30" w:rsidRDefault="00760B30" w:rsidP="00760B30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760B30">
        <w:rPr>
          <w:rFonts w:ascii="Times New Roman" w:hAnsi="Times New Roman"/>
          <w:sz w:val="24"/>
          <w:szCs w:val="24"/>
        </w:rPr>
        <w:tab/>
        <w:t>NIP / KRS:</w:t>
      </w:r>
      <w:r w:rsidRPr="00760B30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5CB53E9" w14:textId="77777777" w:rsidR="00760B30" w:rsidRPr="00760B30" w:rsidRDefault="00760B30" w:rsidP="00760B30">
      <w:pPr>
        <w:spacing w:before="120" w:line="276" w:lineRule="auto"/>
        <w:rPr>
          <w:rFonts w:ascii="Times New Roman" w:hAnsi="Times New Roman"/>
          <w:sz w:val="24"/>
          <w:szCs w:val="24"/>
          <w:u w:val="single"/>
        </w:rPr>
      </w:pPr>
      <w:r w:rsidRPr="00760B30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45EE557" w14:textId="77777777" w:rsidR="00760B30" w:rsidRPr="00760B30" w:rsidRDefault="00760B30" w:rsidP="00760B30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760B30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7C6B7186" w14:textId="57911053" w:rsidR="00760B30" w:rsidRPr="00760B30" w:rsidRDefault="00760B30" w:rsidP="00760B30">
      <w:pPr>
        <w:rPr>
          <w:lang w:eastAsia="pl-PL"/>
        </w:rPr>
      </w:pPr>
      <w:r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986C0D" w14:paraId="781087DF" w14:textId="77777777" w:rsidTr="00611C47">
        <w:tc>
          <w:tcPr>
            <w:tcW w:w="906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hideMark/>
          </w:tcPr>
          <w:p w14:paraId="54E7A725" w14:textId="42C264A5" w:rsidR="00053927" w:rsidRPr="00E3651A" w:rsidRDefault="008D442B" w:rsidP="00611C47">
            <w:pPr>
              <w:spacing w:before="360" w:after="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3651A">
              <w:rPr>
                <w:rFonts w:ascii="Times New Roman" w:hAnsi="Times New Roman"/>
                <w:b/>
                <w:sz w:val="32"/>
                <w:szCs w:val="32"/>
              </w:rPr>
              <w:t xml:space="preserve">OŚWIADCZENIE </w:t>
            </w:r>
            <w:r w:rsidR="00611C47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E3651A">
              <w:rPr>
                <w:rFonts w:ascii="Times New Roman" w:hAnsi="Times New Roman"/>
                <w:b/>
                <w:sz w:val="32"/>
                <w:szCs w:val="32"/>
              </w:rPr>
              <w:t xml:space="preserve">WYKONAWCÓW WSPÓLNIE UBIEGAJĄCYCH SIĘ </w:t>
            </w:r>
            <w:r w:rsidR="00611C47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E3651A">
              <w:rPr>
                <w:rFonts w:ascii="Times New Roman" w:hAnsi="Times New Roman"/>
                <w:b/>
                <w:sz w:val="32"/>
                <w:szCs w:val="32"/>
              </w:rPr>
              <w:t>O UDZIELENIE ZAMÓWIENIA</w:t>
            </w:r>
            <w:r w:rsidR="00053927" w:rsidRPr="00E3651A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14:paraId="4C47F6E5" w14:textId="2FE9FA65" w:rsidR="00986C0D" w:rsidRPr="00611C47" w:rsidRDefault="00986C0D" w:rsidP="00611C47">
            <w:pPr>
              <w:spacing w:before="360" w:after="0"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składane na podstawie </w:t>
            </w:r>
            <w:r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  <w:u w:val="single"/>
              </w:rPr>
              <w:t>art. 117 ust. 4 ustawy z dnia 11 września 2019 r. Prawo zamówień publicznych</w:t>
            </w:r>
            <w:r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(Dz.U. z 202</w:t>
            </w:r>
            <w:r w:rsidR="00E946DF"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4</w:t>
            </w:r>
            <w:r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poz. </w:t>
            </w:r>
            <w:r w:rsidR="00AB63DB"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1</w:t>
            </w:r>
            <w:r w:rsidR="00E946DF"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320</w:t>
            </w:r>
            <w:r w:rsidR="00611C47"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z późn. zm.</w:t>
            </w:r>
            <w:r w:rsidRPr="00611C47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; dalej jako: ustawa PZP)</w:t>
            </w:r>
          </w:p>
          <w:p w14:paraId="5604251C" w14:textId="77777777" w:rsidR="00053927" w:rsidRPr="00986C0D" w:rsidRDefault="00053927" w:rsidP="00611C47">
            <w:pPr>
              <w:spacing w:before="120" w:after="36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651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Uwaga</w:t>
            </w:r>
            <w:r w:rsidRPr="00E3651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: </w:t>
            </w:r>
            <w:r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Niniejsze </w:t>
            </w:r>
            <w:r w:rsidR="007A2C38"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oświadczenie należy wypełnić w sytuacji</w:t>
            </w:r>
            <w:r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, gdy </w:t>
            </w:r>
            <w:r w:rsidR="00B641BE"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W</w:t>
            </w:r>
            <w:r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ykonawc</w:t>
            </w:r>
            <w:r w:rsidR="00B641BE"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y wspólnie ubiegają się o udzielenie zamówienia</w:t>
            </w:r>
            <w:r w:rsidRPr="00E3651A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.</w:t>
            </w:r>
          </w:p>
        </w:tc>
      </w:tr>
    </w:tbl>
    <w:p w14:paraId="0FC9D8FF" w14:textId="77777777" w:rsidR="003C0E34" w:rsidRPr="003C0E34" w:rsidRDefault="003C0E34" w:rsidP="00611C47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3C0E34">
        <w:rPr>
          <w:rFonts w:ascii="Times New Roman" w:hAnsi="Times New Roman"/>
          <w:sz w:val="24"/>
          <w:szCs w:val="24"/>
        </w:rPr>
        <w:t xml:space="preserve">Na potrzeby postępowania o udzielenie zamówienia publicznego </w:t>
      </w:r>
      <w:r w:rsidRPr="003C0E34">
        <w:rPr>
          <w:rFonts w:ascii="Times New Roman" w:eastAsia="Times New Roman" w:hAnsi="Times New Roman"/>
          <w:sz w:val="24"/>
          <w:szCs w:val="24"/>
          <w:lang w:eastAsia="pl-PL"/>
        </w:rPr>
        <w:t>pn.:</w:t>
      </w:r>
    </w:p>
    <w:p w14:paraId="1C948673" w14:textId="3D5AD7D7" w:rsidR="00D77B28" w:rsidRPr="0031235B" w:rsidRDefault="00062165" w:rsidP="00D77B28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062165">
        <w:rPr>
          <w:rFonts w:ascii="Times New Roman" w:hAnsi="Times New Roman"/>
          <w:b/>
          <w:i/>
          <w:iCs/>
          <w:sz w:val="32"/>
          <w:szCs w:val="32"/>
        </w:rPr>
        <w:t>Remont sali wykładowej K2 oraz remont sali wykładowej K5 w budynku K Politechniki Rzeszowskiej</w:t>
      </w:r>
    </w:p>
    <w:p w14:paraId="40B2E79B" w14:textId="763207E2" w:rsidR="003C0E34" w:rsidRPr="003A7A40" w:rsidRDefault="00D77B28" w:rsidP="00D77B28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center"/>
        <w:rPr>
          <w:rFonts w:ascii="Times New Roman" w:hAnsi="Times New Roman"/>
          <w:b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062165">
        <w:rPr>
          <w:rFonts w:ascii="Times New Roman" w:hAnsi="Times New Roman"/>
          <w:b/>
        </w:rPr>
        <w:t>85</w:t>
      </w:r>
      <w:r w:rsidRPr="0031235B">
        <w:rPr>
          <w:rFonts w:ascii="Times New Roman" w:hAnsi="Times New Roman"/>
          <w:b/>
        </w:rPr>
        <w:t>/2026</w:t>
      </w:r>
    </w:p>
    <w:p w14:paraId="2D397B03" w14:textId="6F0F8EC6" w:rsidR="003A486D" w:rsidRPr="00986C0D" w:rsidRDefault="003C0E34" w:rsidP="00611C47">
      <w:pPr>
        <w:widowControl w:val="0"/>
        <w:suppressAutoHyphens/>
        <w:autoSpaceDE w:val="0"/>
        <w:autoSpaceDN w:val="0"/>
        <w:adjustRightInd w:val="0"/>
        <w:spacing w:before="480" w:after="24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C0E34">
        <w:rPr>
          <w:rFonts w:ascii="Times New Roman" w:hAnsi="Times New Roman"/>
          <w:sz w:val="24"/>
          <w:szCs w:val="24"/>
        </w:rPr>
        <w:t xml:space="preserve">prowadzonego przez </w:t>
      </w:r>
      <w:r w:rsidRPr="003C0E34">
        <w:rPr>
          <w:rFonts w:ascii="Times New Roman" w:hAnsi="Times New Roman"/>
          <w:b/>
          <w:sz w:val="24"/>
          <w:szCs w:val="24"/>
        </w:rPr>
        <w:t>POLITECHNIKA RZESZOWSKA</w:t>
      </w:r>
      <w:r w:rsidRPr="00986C0D">
        <w:rPr>
          <w:rFonts w:ascii="Times New Roman" w:eastAsia="Times New Roman" w:hAnsi="Times New Roman"/>
          <w:sz w:val="24"/>
          <w:szCs w:val="24"/>
          <w:lang w:eastAsia="pl-PL"/>
        </w:rPr>
        <w:t xml:space="preserve"> działając </w:t>
      </w:r>
      <w:r w:rsidR="003A486D" w:rsidRPr="00986C0D">
        <w:rPr>
          <w:rFonts w:ascii="Times New Roman" w:eastAsia="Times New Roman" w:hAnsi="Times New Roman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 w:rsidRPr="00986C0D">
        <w:rPr>
          <w:rFonts w:ascii="Times New Roman" w:eastAsia="Times New Roman" w:hAnsi="Times New Roman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616"/>
        <w:gridCol w:w="3728"/>
        <w:gridCol w:w="4718"/>
      </w:tblGrid>
      <w:tr w:rsidR="003A486D" w:rsidRPr="00986C0D" w14:paraId="60B01A6B" w14:textId="77777777" w:rsidTr="00611C47">
        <w:tc>
          <w:tcPr>
            <w:tcW w:w="550" w:type="dxa"/>
            <w:shd w:val="clear" w:color="auto" w:fill="auto"/>
            <w:vAlign w:val="center"/>
          </w:tcPr>
          <w:p w14:paraId="1130E574" w14:textId="36E8DE38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3811" w:type="dxa"/>
            <w:shd w:val="clear" w:color="auto" w:fill="auto"/>
            <w:vAlign w:val="center"/>
          </w:tcPr>
          <w:p w14:paraId="1BDF51EF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</w:t>
            </w:r>
            <w:r w:rsidR="0024648D"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Wykonawcy</w:t>
            </w:r>
            <w:r w:rsidR="0024648D" w:rsidRPr="00E3651A"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pl-PL"/>
              </w:rPr>
              <w:t xml:space="preserve"> </w:t>
            </w:r>
            <w:r w:rsidR="004A0686" w:rsidRPr="00E3651A">
              <w:rPr>
                <w:rFonts w:ascii="Times New Roman" w:hAnsi="Times New Roman"/>
                <w:color w:val="C00000"/>
                <w:sz w:val="24"/>
                <w:szCs w:val="24"/>
              </w:rPr>
              <w:t>*</w:t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6156F98A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986C0D" w14:paraId="7F54A4FF" w14:textId="77777777" w:rsidTr="00611C47">
        <w:tc>
          <w:tcPr>
            <w:tcW w:w="550" w:type="dxa"/>
            <w:shd w:val="clear" w:color="auto" w:fill="auto"/>
            <w:vAlign w:val="center"/>
          </w:tcPr>
          <w:p w14:paraId="5EF25B4D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11" w:type="dxa"/>
            <w:shd w:val="clear" w:color="auto" w:fill="auto"/>
            <w:vAlign w:val="center"/>
          </w:tcPr>
          <w:p w14:paraId="12A59069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59" w:type="dxa"/>
            <w:shd w:val="clear" w:color="auto" w:fill="auto"/>
            <w:vAlign w:val="center"/>
          </w:tcPr>
          <w:p w14:paraId="74A1D426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3651A" w:rsidRPr="00986C0D" w14:paraId="53F5F2D8" w14:textId="77777777" w:rsidTr="00611C47">
        <w:tc>
          <w:tcPr>
            <w:tcW w:w="550" w:type="dxa"/>
            <w:shd w:val="clear" w:color="auto" w:fill="auto"/>
            <w:vAlign w:val="center"/>
          </w:tcPr>
          <w:p w14:paraId="3D255937" w14:textId="0634A6B3" w:rsidR="00E3651A" w:rsidRPr="00986C0D" w:rsidRDefault="00E3651A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811" w:type="dxa"/>
            <w:shd w:val="clear" w:color="auto" w:fill="auto"/>
            <w:vAlign w:val="center"/>
          </w:tcPr>
          <w:p w14:paraId="5CDC627A" w14:textId="77777777" w:rsidR="00E3651A" w:rsidRPr="00986C0D" w:rsidRDefault="00E3651A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59" w:type="dxa"/>
            <w:shd w:val="clear" w:color="auto" w:fill="auto"/>
            <w:vAlign w:val="center"/>
          </w:tcPr>
          <w:p w14:paraId="0DBAD7D0" w14:textId="77777777" w:rsidR="00E3651A" w:rsidRPr="00986C0D" w:rsidRDefault="00E3651A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A486D" w:rsidRPr="00986C0D" w14:paraId="28A20555" w14:textId="77777777" w:rsidTr="00611C47">
        <w:tc>
          <w:tcPr>
            <w:tcW w:w="550" w:type="dxa"/>
            <w:shd w:val="clear" w:color="auto" w:fill="auto"/>
            <w:vAlign w:val="center"/>
          </w:tcPr>
          <w:p w14:paraId="6D4AB9C1" w14:textId="24CE48F8" w:rsidR="003A486D" w:rsidRPr="00986C0D" w:rsidRDefault="00986C0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3811" w:type="dxa"/>
            <w:shd w:val="clear" w:color="auto" w:fill="auto"/>
            <w:vAlign w:val="center"/>
          </w:tcPr>
          <w:p w14:paraId="66C50956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859" w:type="dxa"/>
            <w:shd w:val="clear" w:color="auto" w:fill="auto"/>
            <w:vAlign w:val="center"/>
          </w:tcPr>
          <w:p w14:paraId="30041B8F" w14:textId="77777777" w:rsidR="003A486D" w:rsidRPr="00986C0D" w:rsidRDefault="003A486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29B02AB6" w14:textId="2ECE5169" w:rsidR="00DC652A" w:rsidRPr="003C0E34" w:rsidRDefault="0024648D" w:rsidP="00611C47">
      <w:pPr>
        <w:widowControl w:val="0"/>
        <w:suppressAutoHyphens/>
        <w:autoSpaceDE w:val="0"/>
        <w:autoSpaceDN w:val="0"/>
        <w:adjustRightInd w:val="0"/>
        <w:spacing w:before="360" w:after="24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86C0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8D442B" w:rsidRPr="00986C0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świadczam, </w:t>
      </w:r>
      <w:r w:rsidR="008D442B" w:rsidRPr="00986C0D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</w:t>
      </w:r>
      <w:r w:rsidR="008D442B" w:rsidRPr="005D36E3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 xml:space="preserve">art. 117 ust. 4 </w:t>
      </w:r>
      <w:r w:rsidRPr="005D36E3">
        <w:rPr>
          <w:rFonts w:ascii="Times New Roman" w:hAnsi="Times New Roman"/>
          <w:sz w:val="24"/>
          <w:szCs w:val="24"/>
          <w:u w:val="single"/>
        </w:rPr>
        <w:t>ustawy z dnia 11 września 2019r. Prawo zamówień publicznych</w:t>
      </w:r>
      <w:r w:rsidRPr="00986C0D">
        <w:rPr>
          <w:rFonts w:ascii="Times New Roman" w:hAnsi="Times New Roman"/>
          <w:sz w:val="24"/>
          <w:szCs w:val="24"/>
        </w:rPr>
        <w:t xml:space="preserve"> </w:t>
      </w:r>
      <w:r w:rsidR="00D7240E" w:rsidRPr="00986C0D">
        <w:rPr>
          <w:rFonts w:ascii="Times New Roman" w:hAnsi="Times New Roman"/>
          <w:sz w:val="24"/>
          <w:szCs w:val="24"/>
        </w:rPr>
        <w:t>(t.j. Dz. U. z 202</w:t>
      </w:r>
      <w:r w:rsidR="00D52A7D">
        <w:rPr>
          <w:rFonts w:ascii="Times New Roman" w:hAnsi="Times New Roman"/>
          <w:sz w:val="24"/>
          <w:szCs w:val="24"/>
        </w:rPr>
        <w:t>4</w:t>
      </w:r>
      <w:r w:rsidR="00B84D0F">
        <w:rPr>
          <w:rFonts w:ascii="Times New Roman" w:hAnsi="Times New Roman"/>
          <w:sz w:val="24"/>
          <w:szCs w:val="24"/>
        </w:rPr>
        <w:t xml:space="preserve"> </w:t>
      </w:r>
      <w:r w:rsidR="00D7240E" w:rsidRPr="00986C0D">
        <w:rPr>
          <w:rFonts w:ascii="Times New Roman" w:hAnsi="Times New Roman"/>
          <w:sz w:val="24"/>
          <w:szCs w:val="24"/>
        </w:rPr>
        <w:t>r. poz. 1</w:t>
      </w:r>
      <w:r w:rsidR="00D52A7D">
        <w:rPr>
          <w:rFonts w:ascii="Times New Roman" w:hAnsi="Times New Roman"/>
          <w:sz w:val="24"/>
          <w:szCs w:val="24"/>
        </w:rPr>
        <w:t>320</w:t>
      </w:r>
      <w:r w:rsidR="00611C47">
        <w:rPr>
          <w:rFonts w:ascii="Times New Roman" w:hAnsi="Times New Roman"/>
          <w:sz w:val="24"/>
          <w:szCs w:val="24"/>
        </w:rPr>
        <w:t xml:space="preserve"> z późn. zm.</w:t>
      </w:r>
      <w:r w:rsidR="00D7240E" w:rsidRPr="00986C0D">
        <w:rPr>
          <w:rFonts w:ascii="Times New Roman" w:hAnsi="Times New Roman"/>
          <w:sz w:val="24"/>
          <w:szCs w:val="24"/>
        </w:rPr>
        <w:t>)</w:t>
      </w:r>
      <w:r w:rsidRPr="00986C0D">
        <w:rPr>
          <w:rFonts w:ascii="Times New Roman" w:hAnsi="Times New Roman"/>
          <w:sz w:val="24"/>
          <w:szCs w:val="24"/>
        </w:rPr>
        <w:t>, że w ramach zamówienia</w:t>
      </w:r>
      <w:r w:rsidR="00BE3BCE" w:rsidRPr="00986C0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86C0D">
        <w:rPr>
          <w:rFonts w:ascii="Times New Roman" w:eastAsia="Times New Roman" w:hAnsi="Times New Roman"/>
          <w:sz w:val="24"/>
          <w:szCs w:val="24"/>
          <w:lang w:eastAsia="pl-PL"/>
        </w:rPr>
        <w:t xml:space="preserve">następujące roboty wykonają wskazani niżej Wykonawcy wspólnie ubiegający się </w:t>
      </w:r>
      <w:r w:rsidR="00B641BE" w:rsidRPr="00986C0D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986C0D">
        <w:rPr>
          <w:rFonts w:ascii="Times New Roman" w:eastAsia="Times New Roman" w:hAnsi="Times New Roman"/>
          <w:sz w:val="24"/>
          <w:szCs w:val="24"/>
          <w:lang w:eastAsia="pl-PL"/>
        </w:rPr>
        <w:t>dzielenie zamówienia</w:t>
      </w:r>
      <w:r w:rsidR="00DC652A" w:rsidRPr="00986C0D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tbl>
      <w:tblPr>
        <w:tblW w:w="9072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617"/>
        <w:gridCol w:w="3773"/>
        <w:gridCol w:w="4682"/>
      </w:tblGrid>
      <w:tr w:rsidR="00B641BE" w:rsidRPr="00986C0D" w14:paraId="39F4365F" w14:textId="77777777" w:rsidTr="00611C47">
        <w:tc>
          <w:tcPr>
            <w:tcW w:w="617" w:type="dxa"/>
            <w:shd w:val="clear" w:color="auto" w:fill="auto"/>
            <w:vAlign w:val="center"/>
          </w:tcPr>
          <w:p w14:paraId="666360AF" w14:textId="1EA1D62C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773" w:type="dxa"/>
            <w:shd w:val="clear" w:color="auto" w:fill="auto"/>
            <w:vAlign w:val="center"/>
          </w:tcPr>
          <w:p w14:paraId="0D80FEE1" w14:textId="094A6BD4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Wykonawcy</w:t>
            </w:r>
            <w:r w:rsidR="00E3651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986C0D" w:rsidRPr="00E3651A"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4682" w:type="dxa"/>
            <w:shd w:val="clear" w:color="auto" w:fill="auto"/>
            <w:vAlign w:val="center"/>
          </w:tcPr>
          <w:p w14:paraId="28BEC765" w14:textId="7B64E37C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Wykaz realizowanych robót</w:t>
            </w:r>
          </w:p>
        </w:tc>
      </w:tr>
      <w:tr w:rsidR="00B641BE" w:rsidRPr="00986C0D" w14:paraId="40A9C53B" w14:textId="77777777" w:rsidTr="00611C47">
        <w:tc>
          <w:tcPr>
            <w:tcW w:w="617" w:type="dxa"/>
            <w:shd w:val="clear" w:color="auto" w:fill="auto"/>
            <w:vAlign w:val="center"/>
          </w:tcPr>
          <w:p w14:paraId="68D6BBB1" w14:textId="77777777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773" w:type="dxa"/>
            <w:shd w:val="clear" w:color="auto" w:fill="auto"/>
          </w:tcPr>
          <w:p w14:paraId="10EB65B2" w14:textId="77777777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682" w:type="dxa"/>
            <w:shd w:val="clear" w:color="auto" w:fill="auto"/>
          </w:tcPr>
          <w:p w14:paraId="31A922D3" w14:textId="77777777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E3651A" w:rsidRPr="00986C0D" w14:paraId="0CAC5781" w14:textId="77777777" w:rsidTr="00611C47">
        <w:tc>
          <w:tcPr>
            <w:tcW w:w="617" w:type="dxa"/>
            <w:shd w:val="clear" w:color="auto" w:fill="auto"/>
            <w:vAlign w:val="center"/>
          </w:tcPr>
          <w:p w14:paraId="5DAEB370" w14:textId="4DD46529" w:rsidR="00E3651A" w:rsidRPr="00986C0D" w:rsidRDefault="00E3651A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773" w:type="dxa"/>
            <w:shd w:val="clear" w:color="auto" w:fill="auto"/>
          </w:tcPr>
          <w:p w14:paraId="1226B152" w14:textId="77777777" w:rsidR="00E3651A" w:rsidRPr="00986C0D" w:rsidRDefault="00E3651A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682" w:type="dxa"/>
            <w:shd w:val="clear" w:color="auto" w:fill="auto"/>
          </w:tcPr>
          <w:p w14:paraId="716D6443" w14:textId="77777777" w:rsidR="00E3651A" w:rsidRPr="00986C0D" w:rsidRDefault="00E3651A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641BE" w:rsidRPr="00986C0D" w14:paraId="0834F142" w14:textId="77777777" w:rsidTr="00611C47">
        <w:tc>
          <w:tcPr>
            <w:tcW w:w="617" w:type="dxa"/>
            <w:shd w:val="clear" w:color="auto" w:fill="auto"/>
            <w:vAlign w:val="center"/>
          </w:tcPr>
          <w:p w14:paraId="4C003456" w14:textId="114D0F7F" w:rsidR="00B641BE" w:rsidRPr="00986C0D" w:rsidRDefault="00986C0D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86C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3773" w:type="dxa"/>
            <w:shd w:val="clear" w:color="auto" w:fill="auto"/>
          </w:tcPr>
          <w:p w14:paraId="3EE4A128" w14:textId="77777777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682" w:type="dxa"/>
            <w:shd w:val="clear" w:color="auto" w:fill="auto"/>
          </w:tcPr>
          <w:p w14:paraId="6407542B" w14:textId="77777777" w:rsidR="00B641BE" w:rsidRPr="00986C0D" w:rsidRDefault="00B641BE" w:rsidP="00611C47">
            <w:pPr>
              <w:widowControl w:val="0"/>
              <w:suppressAutoHyphens/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bookmarkEnd w:id="0"/>
    </w:tbl>
    <w:p w14:paraId="6A420E58" w14:textId="682AFDA8" w:rsidR="007A2C38" w:rsidRDefault="007A2C38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5451F304" w14:textId="6153E96B" w:rsidR="00A7763D" w:rsidRDefault="00A7763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6B2EA3BB" w14:textId="774C326B" w:rsidR="003824FD" w:rsidRDefault="003824F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824FD" w14:paraId="3DA6AD87" w14:textId="77777777" w:rsidTr="003824FD">
        <w:tc>
          <w:tcPr>
            <w:tcW w:w="2500" w:type="pct"/>
            <w:vAlign w:val="center"/>
            <w:hideMark/>
          </w:tcPr>
          <w:p w14:paraId="3ED37F34" w14:textId="77777777" w:rsidR="003824FD" w:rsidRDefault="003824FD" w:rsidP="00611C47">
            <w:pPr>
              <w:spacing w:before="1200" w:after="240" w:line="276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52C3D3F1" w14:textId="77777777" w:rsidR="003824FD" w:rsidRDefault="003824FD" w:rsidP="00611C47">
            <w:pPr>
              <w:spacing w:before="1200" w:after="120" w:line="276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3824FD" w14:paraId="187FCAE1" w14:textId="77777777" w:rsidTr="003824FD">
        <w:tc>
          <w:tcPr>
            <w:tcW w:w="2500" w:type="pct"/>
            <w:hideMark/>
          </w:tcPr>
          <w:p w14:paraId="3E5BD9E0" w14:textId="77777777" w:rsidR="003824FD" w:rsidRDefault="003824FD" w:rsidP="00611C47">
            <w:pPr>
              <w:spacing w:after="240"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4C24B4D" w14:textId="77777777" w:rsidR="003824FD" w:rsidRDefault="003824FD" w:rsidP="00611C47">
            <w:pPr>
              <w:spacing w:after="0" w:line="276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0CCFBC84" w14:textId="77777777" w:rsidR="003824FD" w:rsidRDefault="003824FD" w:rsidP="00611C47">
            <w:pPr>
              <w:spacing w:after="0" w:line="276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41372BE1" w14:textId="43DA7A27" w:rsidR="003824FD" w:rsidRDefault="003824F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2F8CF459" w14:textId="4D86CD6D" w:rsidR="003824FD" w:rsidRDefault="003824F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4783B94C" w14:textId="23686543" w:rsidR="003824FD" w:rsidRDefault="003824F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77018E35" w14:textId="11B9836A" w:rsidR="003824FD" w:rsidRDefault="003824F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14F32C3D" w14:textId="77777777" w:rsidR="003824FD" w:rsidRPr="00986C0D" w:rsidRDefault="003824FD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08BA6668" w14:textId="77777777" w:rsidR="004A0686" w:rsidRPr="00986C0D" w:rsidRDefault="004A0686" w:rsidP="00611C47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71F76258" w14:textId="06CC077F" w:rsidR="004A0686" w:rsidRPr="00E3651A" w:rsidRDefault="004A0686" w:rsidP="00611C47">
      <w:pPr>
        <w:spacing w:line="276" w:lineRule="auto"/>
        <w:jc w:val="right"/>
        <w:rPr>
          <w:rFonts w:ascii="Times New Roman" w:hAnsi="Times New Roman"/>
          <w:i/>
          <w:iCs/>
          <w:color w:val="C00000"/>
          <w:sz w:val="20"/>
          <w:szCs w:val="20"/>
          <w:lang w:eastAsia="pl-PL"/>
        </w:rPr>
      </w:pPr>
      <w:r w:rsidRPr="00E3651A">
        <w:rPr>
          <w:rFonts w:ascii="Times New Roman" w:hAnsi="Times New Roman"/>
          <w:i/>
          <w:iCs/>
          <w:color w:val="C00000"/>
          <w:sz w:val="20"/>
          <w:szCs w:val="20"/>
        </w:rPr>
        <w:t>*</w:t>
      </w:r>
      <w:r w:rsidR="003C0E34" w:rsidRPr="00E3651A">
        <w:rPr>
          <w:rFonts w:ascii="Times New Roman" w:hAnsi="Times New Roman"/>
          <w:i/>
          <w:iCs/>
          <w:color w:val="C00000"/>
          <w:sz w:val="20"/>
          <w:szCs w:val="20"/>
        </w:rPr>
        <w:t>-</w:t>
      </w:r>
      <w:r w:rsidRPr="00E3651A">
        <w:rPr>
          <w:rFonts w:ascii="Times New Roman" w:hAnsi="Times New Roman"/>
          <w:i/>
          <w:iCs/>
          <w:color w:val="C00000"/>
          <w:sz w:val="20"/>
          <w:szCs w:val="20"/>
        </w:rPr>
        <w:t xml:space="preserve"> wypełnić tyle razy ile to konieczne.</w:t>
      </w:r>
    </w:p>
    <w:sectPr w:rsidR="004A0686" w:rsidRPr="00E3651A" w:rsidSect="00325DA9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6D05" w14:textId="77777777" w:rsidR="00415BCA" w:rsidRDefault="00415BCA" w:rsidP="00025386">
      <w:pPr>
        <w:spacing w:after="0" w:line="240" w:lineRule="auto"/>
      </w:pPr>
      <w:r>
        <w:separator/>
      </w:r>
    </w:p>
  </w:endnote>
  <w:endnote w:type="continuationSeparator" w:id="0">
    <w:p w14:paraId="31E55022" w14:textId="77777777" w:rsidR="00415BCA" w:rsidRDefault="00415BC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ADAA" w14:textId="77777777" w:rsidR="00415BCA" w:rsidRDefault="00415BCA" w:rsidP="00025386">
      <w:pPr>
        <w:spacing w:after="0" w:line="240" w:lineRule="auto"/>
      </w:pPr>
      <w:r>
        <w:separator/>
      </w:r>
    </w:p>
  </w:footnote>
  <w:footnote w:type="continuationSeparator" w:id="0">
    <w:p w14:paraId="0DF2B1D5" w14:textId="77777777" w:rsidR="00415BCA" w:rsidRDefault="00415BCA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655"/>
    <w:rsid w:val="00025386"/>
    <w:rsid w:val="000423B9"/>
    <w:rsid w:val="00053927"/>
    <w:rsid w:val="00062165"/>
    <w:rsid w:val="00082CE6"/>
    <w:rsid w:val="00084786"/>
    <w:rsid w:val="000861DC"/>
    <w:rsid w:val="0016158F"/>
    <w:rsid w:val="001632EC"/>
    <w:rsid w:val="001C2314"/>
    <w:rsid w:val="001E2AC4"/>
    <w:rsid w:val="00203EF8"/>
    <w:rsid w:val="00213980"/>
    <w:rsid w:val="0024648D"/>
    <w:rsid w:val="002A03A5"/>
    <w:rsid w:val="002B0930"/>
    <w:rsid w:val="002D5B70"/>
    <w:rsid w:val="002E2A81"/>
    <w:rsid w:val="002E69FE"/>
    <w:rsid w:val="00325DA9"/>
    <w:rsid w:val="003824FD"/>
    <w:rsid w:val="00392C20"/>
    <w:rsid w:val="003A486D"/>
    <w:rsid w:val="003A7A40"/>
    <w:rsid w:val="003C0E34"/>
    <w:rsid w:val="00415BCA"/>
    <w:rsid w:val="00432B5A"/>
    <w:rsid w:val="004374F2"/>
    <w:rsid w:val="00460705"/>
    <w:rsid w:val="00485239"/>
    <w:rsid w:val="004A0686"/>
    <w:rsid w:val="004E27D7"/>
    <w:rsid w:val="0055145C"/>
    <w:rsid w:val="005550FA"/>
    <w:rsid w:val="005624D8"/>
    <w:rsid w:val="00567C3B"/>
    <w:rsid w:val="005D36E3"/>
    <w:rsid w:val="005E0F1C"/>
    <w:rsid w:val="005E7DBD"/>
    <w:rsid w:val="00601655"/>
    <w:rsid w:val="00611113"/>
    <w:rsid w:val="00611C47"/>
    <w:rsid w:val="00620476"/>
    <w:rsid w:val="00636881"/>
    <w:rsid w:val="00647327"/>
    <w:rsid w:val="00657A47"/>
    <w:rsid w:val="006A10C0"/>
    <w:rsid w:val="006C73E6"/>
    <w:rsid w:val="00745A44"/>
    <w:rsid w:val="00760B05"/>
    <w:rsid w:val="00760B30"/>
    <w:rsid w:val="007666D6"/>
    <w:rsid w:val="00786D3A"/>
    <w:rsid w:val="007A2C38"/>
    <w:rsid w:val="007F07FD"/>
    <w:rsid w:val="007F3B9E"/>
    <w:rsid w:val="00824D73"/>
    <w:rsid w:val="00830970"/>
    <w:rsid w:val="00876011"/>
    <w:rsid w:val="0087706D"/>
    <w:rsid w:val="008833CF"/>
    <w:rsid w:val="008B797E"/>
    <w:rsid w:val="008D442B"/>
    <w:rsid w:val="008D6B52"/>
    <w:rsid w:val="008E2D48"/>
    <w:rsid w:val="008F0E61"/>
    <w:rsid w:val="008F2498"/>
    <w:rsid w:val="0093284A"/>
    <w:rsid w:val="0093388F"/>
    <w:rsid w:val="00955282"/>
    <w:rsid w:val="00986C0D"/>
    <w:rsid w:val="009C7576"/>
    <w:rsid w:val="009E5953"/>
    <w:rsid w:val="00A56A6F"/>
    <w:rsid w:val="00A76F8E"/>
    <w:rsid w:val="00A7763D"/>
    <w:rsid w:val="00A87380"/>
    <w:rsid w:val="00A949D7"/>
    <w:rsid w:val="00AA38E7"/>
    <w:rsid w:val="00AB63DB"/>
    <w:rsid w:val="00AF066A"/>
    <w:rsid w:val="00AF4E90"/>
    <w:rsid w:val="00AF7375"/>
    <w:rsid w:val="00B00FD5"/>
    <w:rsid w:val="00B22EB9"/>
    <w:rsid w:val="00B30AF1"/>
    <w:rsid w:val="00B63817"/>
    <w:rsid w:val="00B641BE"/>
    <w:rsid w:val="00B77707"/>
    <w:rsid w:val="00B84D0F"/>
    <w:rsid w:val="00BB77BB"/>
    <w:rsid w:val="00BE3BCE"/>
    <w:rsid w:val="00BE4D52"/>
    <w:rsid w:val="00C0066B"/>
    <w:rsid w:val="00C91D94"/>
    <w:rsid w:val="00CA6A87"/>
    <w:rsid w:val="00CB29AC"/>
    <w:rsid w:val="00D408CB"/>
    <w:rsid w:val="00D45176"/>
    <w:rsid w:val="00D45DDD"/>
    <w:rsid w:val="00D52A7D"/>
    <w:rsid w:val="00D55FC4"/>
    <w:rsid w:val="00D64EA6"/>
    <w:rsid w:val="00D66D75"/>
    <w:rsid w:val="00D7240E"/>
    <w:rsid w:val="00D77B28"/>
    <w:rsid w:val="00D9320D"/>
    <w:rsid w:val="00DB0B77"/>
    <w:rsid w:val="00DC4842"/>
    <w:rsid w:val="00DC587A"/>
    <w:rsid w:val="00DC652A"/>
    <w:rsid w:val="00DD33A1"/>
    <w:rsid w:val="00DD5A8E"/>
    <w:rsid w:val="00DE3B21"/>
    <w:rsid w:val="00DE73DD"/>
    <w:rsid w:val="00E27ABB"/>
    <w:rsid w:val="00E3651A"/>
    <w:rsid w:val="00E67109"/>
    <w:rsid w:val="00E86D3B"/>
    <w:rsid w:val="00E946DF"/>
    <w:rsid w:val="00EB4679"/>
    <w:rsid w:val="00EC10EE"/>
    <w:rsid w:val="00EE3E0D"/>
    <w:rsid w:val="00EF1197"/>
    <w:rsid w:val="00EF3368"/>
    <w:rsid w:val="00F334B4"/>
    <w:rsid w:val="00F45777"/>
    <w:rsid w:val="00F60F0D"/>
    <w:rsid w:val="00F86CFE"/>
    <w:rsid w:val="00FA6FF7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697C8"/>
  <w15:chartTrackingRefBased/>
  <w15:docId w15:val="{478E0360-82F8-45B5-B43E-D282273A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760B30"/>
    <w:pPr>
      <w:spacing w:after="0" w:line="360" w:lineRule="auto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0B30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82B27-CFF5-4B4B-B457-1C167FF7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18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64</cp:revision>
  <dcterms:created xsi:type="dcterms:W3CDTF">2023-05-26T10:02:00Z</dcterms:created>
  <dcterms:modified xsi:type="dcterms:W3CDTF">2026-05-12T07:55:00Z</dcterms:modified>
</cp:coreProperties>
</file>