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D3B99" w14:textId="5005664E" w:rsidR="006676AE" w:rsidRPr="00312CF1" w:rsidRDefault="006676AE" w:rsidP="004F6748">
      <w:pPr>
        <w:pStyle w:val="Nagwek4"/>
        <w:spacing w:before="120" w:after="600" w:line="276" w:lineRule="auto"/>
        <w:rPr>
          <w:bCs/>
          <w:i w:val="0"/>
          <w:szCs w:val="24"/>
        </w:rPr>
      </w:pPr>
      <w:r w:rsidRPr="00312CF1">
        <w:rPr>
          <w:bCs/>
          <w:i w:val="0"/>
          <w:szCs w:val="24"/>
        </w:rPr>
        <w:t xml:space="preserve">Załącznik nr </w:t>
      </w:r>
      <w:r w:rsidR="000C5F5F">
        <w:rPr>
          <w:bCs/>
          <w:i w:val="0"/>
          <w:szCs w:val="24"/>
        </w:rPr>
        <w:t>6</w:t>
      </w:r>
      <w:r w:rsidR="00B36ABD" w:rsidRPr="00312CF1">
        <w:rPr>
          <w:bCs/>
          <w:i w:val="0"/>
          <w:szCs w:val="24"/>
        </w:rPr>
        <w:t xml:space="preserve"> do SWZ</w:t>
      </w:r>
    </w:p>
    <w:p w14:paraId="6DA04EFA" w14:textId="77777777" w:rsidR="00473FAD" w:rsidRPr="00473FAD" w:rsidRDefault="00473FAD" w:rsidP="004F6748">
      <w:pPr>
        <w:spacing w:after="80" w:line="276" w:lineRule="auto"/>
        <w:ind w:left="3969"/>
        <w:rPr>
          <w:rFonts w:ascii="Times New Roman" w:hAnsi="Times New Roman"/>
          <w:b/>
          <w:sz w:val="24"/>
          <w:szCs w:val="24"/>
          <w:lang w:eastAsia="pl-PL"/>
        </w:rPr>
      </w:pPr>
      <w:r w:rsidRPr="00473FAD">
        <w:rPr>
          <w:rFonts w:ascii="Times New Roman" w:hAnsi="Times New Roman"/>
          <w:b/>
          <w:sz w:val="24"/>
          <w:szCs w:val="24"/>
        </w:rPr>
        <w:t>Zamawiający:</w:t>
      </w:r>
    </w:p>
    <w:p w14:paraId="3A02C95A" w14:textId="77777777" w:rsidR="00473FAD" w:rsidRPr="00473FAD" w:rsidRDefault="00473FAD" w:rsidP="004F6748">
      <w:pPr>
        <w:spacing w:after="80" w:line="276" w:lineRule="auto"/>
        <w:ind w:left="3969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POLITECHNIKA RZESZOWSKA</w:t>
      </w:r>
    </w:p>
    <w:p w14:paraId="17F35757" w14:textId="77777777" w:rsidR="00473FAD" w:rsidRPr="00473FAD" w:rsidRDefault="00473FAD" w:rsidP="004F6748">
      <w:pPr>
        <w:spacing w:after="600" w:line="276" w:lineRule="auto"/>
        <w:ind w:left="3969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Al. Powstańców Warszawy 12, 35-029 Rzeszów</w:t>
      </w:r>
    </w:p>
    <w:p w14:paraId="6D6A6FAE" w14:textId="68511CFA" w:rsidR="00473FAD" w:rsidRPr="00473FAD" w:rsidRDefault="00473FAD" w:rsidP="004F6748">
      <w:pPr>
        <w:pStyle w:val="Tekstpodstawowy"/>
        <w:spacing w:before="120" w:line="276" w:lineRule="auto"/>
        <w:rPr>
          <w:b/>
        </w:rPr>
      </w:pPr>
      <w:r>
        <w:rPr>
          <w:b/>
        </w:rPr>
        <w:t>Podmiot udostępniający zasoby</w:t>
      </w:r>
      <w:r w:rsidRPr="00473FAD">
        <w:rPr>
          <w:b/>
        </w:rPr>
        <w:t>:</w:t>
      </w:r>
    </w:p>
    <w:p w14:paraId="274B6691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Nazwa:</w:t>
      </w:r>
      <w:r w:rsidRPr="00473FAD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12AA8200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Adres:</w:t>
      </w:r>
      <w:r w:rsidRPr="00473FAD">
        <w:rPr>
          <w:rFonts w:ascii="Times New Roman" w:hAnsi="Times New Roman"/>
          <w:sz w:val="24"/>
          <w:szCs w:val="24"/>
        </w:rPr>
        <w:tab/>
      </w:r>
      <w:r w:rsidRPr="00473FAD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249EBC1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NIP / KRS:</w:t>
      </w:r>
      <w:r w:rsidRPr="00473FAD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58E615F7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  <w:u w:val="single"/>
        </w:rPr>
      </w:pPr>
      <w:r w:rsidRPr="00473FAD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0DE5902E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………………………………………………</w:t>
      </w:r>
    </w:p>
    <w:p w14:paraId="75B95CCE" w14:textId="3AD8FA52" w:rsidR="00484F88" w:rsidRPr="00312CF1" w:rsidRDefault="00473FAD" w:rsidP="004F6748">
      <w:pPr>
        <w:spacing w:after="600" w:line="276" w:lineRule="auto"/>
        <w:rPr>
          <w:rFonts w:ascii="Times New Roman" w:hAnsi="Times New Roman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8287E" w:rsidRPr="00312CF1" w14:paraId="638F6AFD" w14:textId="77777777" w:rsidTr="00DC2C0A">
        <w:tc>
          <w:tcPr>
            <w:tcW w:w="91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632A32C2" w14:textId="4D59BF64" w:rsidR="0048287E" w:rsidRDefault="0048287E" w:rsidP="004F6748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0906">
              <w:rPr>
                <w:rFonts w:ascii="Times New Roman" w:hAnsi="Times New Roman"/>
                <w:b/>
                <w:sz w:val="32"/>
                <w:szCs w:val="32"/>
              </w:rPr>
              <w:t xml:space="preserve">OŚWIADCZENIE </w:t>
            </w:r>
            <w:r w:rsidR="00DC2C0A">
              <w:rPr>
                <w:rFonts w:ascii="Times New Roman" w:hAnsi="Times New Roman"/>
                <w:b/>
                <w:sz w:val="32"/>
                <w:szCs w:val="32"/>
              </w:rPr>
              <w:br/>
            </w:r>
            <w:r w:rsidRPr="00090906">
              <w:rPr>
                <w:rFonts w:ascii="Times New Roman" w:hAnsi="Times New Roman"/>
                <w:b/>
                <w:sz w:val="32"/>
                <w:szCs w:val="32"/>
              </w:rPr>
              <w:t>PODMIOTU UDOSTĘPNIAJĄCEGO ZASOBY</w:t>
            </w:r>
          </w:p>
          <w:p w14:paraId="071036D9" w14:textId="2D388ED7" w:rsidR="00DC2C0A" w:rsidRPr="00DC2C0A" w:rsidRDefault="00DC2C0A" w:rsidP="004F6748">
            <w:pPr>
              <w:spacing w:before="240" w:after="24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2C0A">
              <w:rPr>
                <w:rFonts w:ascii="Times New Roman" w:hAnsi="Times New Roman"/>
                <w:bCs/>
                <w:sz w:val="24"/>
                <w:szCs w:val="24"/>
              </w:rPr>
              <w:t>dotyczące</w:t>
            </w:r>
            <w:r w:rsidRPr="00DC2C0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DC2C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spełnienia warunków udziału w postępowaniu oraz 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br/>
            </w:r>
            <w:r w:rsidRPr="00DC2C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braku przesłanek wykluczenia z postępowania</w:t>
            </w:r>
          </w:p>
          <w:p w14:paraId="64EA3A47" w14:textId="04EC8025" w:rsidR="0048287E" w:rsidRPr="00DC2C0A" w:rsidRDefault="0048287E" w:rsidP="004F6748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</w:pPr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składane na podstawie </w:t>
            </w:r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  <w:u w:val="single"/>
              </w:rPr>
              <w:t>art. 125 ust. 5</w:t>
            </w:r>
            <w:r w:rsidRPr="00DC2C0A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u w:val="single"/>
              </w:rPr>
              <w:t xml:space="preserve"> </w:t>
            </w:r>
            <w:r w:rsidR="00DC2C0A"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  <w:u w:val="single"/>
              </w:rPr>
              <w:t>ustawy z dnia 11 września 2019 r. Prawo zamówień publicznych</w:t>
            </w:r>
            <w:r w:rsidR="00DC2C0A"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 (Dz. U. z 2024r. poz. 1320 z późn. zm.; dalej jako: „ustawa PZP”)</w:t>
            </w:r>
            <w:r w:rsidRPr="00DC2C0A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  <w:t>.</w:t>
            </w:r>
          </w:p>
          <w:p w14:paraId="08CAB506" w14:textId="77777777" w:rsidR="0048287E" w:rsidRPr="00090906" w:rsidRDefault="0048287E" w:rsidP="004F6748">
            <w:pPr>
              <w:spacing w:before="240" w:after="24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DC2C0A">
              <w:rPr>
                <w:rFonts w:ascii="Times New Roman" w:hAnsi="Times New Roman"/>
                <w:b/>
                <w:bCs/>
                <w:i/>
                <w:iCs/>
                <w:color w:val="C00000"/>
                <w:sz w:val="18"/>
                <w:szCs w:val="18"/>
                <w:u w:val="single"/>
              </w:rPr>
              <w:t>Uwaga</w:t>
            </w:r>
            <w:r w:rsidRPr="00DC2C0A">
              <w:rPr>
                <w:rFonts w:ascii="Times New Roman" w:hAnsi="Times New Roman"/>
                <w:b/>
                <w:bCs/>
                <w:i/>
                <w:iCs/>
                <w:color w:val="C0000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10085483" w14:textId="2C47D4FF" w:rsidR="00E50194" w:rsidRPr="00312CF1" w:rsidRDefault="001F027E" w:rsidP="004F6748">
      <w:pPr>
        <w:spacing w:before="36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>Na potrzeby postę</w:t>
      </w:r>
      <w:r w:rsidR="008D0487" w:rsidRPr="00312CF1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312CF1">
        <w:rPr>
          <w:rFonts w:ascii="Times New Roman" w:hAnsi="Times New Roman"/>
          <w:sz w:val="24"/>
          <w:szCs w:val="24"/>
        </w:rPr>
        <w:t>zamówienia publicznego</w:t>
      </w:r>
      <w:r w:rsidR="00E50194" w:rsidRPr="00312CF1">
        <w:rPr>
          <w:rFonts w:ascii="Times New Roman" w:hAnsi="Times New Roman"/>
          <w:sz w:val="24"/>
          <w:szCs w:val="24"/>
        </w:rPr>
        <w:t xml:space="preserve"> pn.:</w:t>
      </w:r>
    </w:p>
    <w:p w14:paraId="7FD851D4" w14:textId="33E78460" w:rsidR="00E80B7C" w:rsidRPr="0031235B" w:rsidRDefault="001255AE" w:rsidP="004F6748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1255AE">
        <w:rPr>
          <w:rFonts w:ascii="Times New Roman" w:hAnsi="Times New Roman"/>
          <w:b/>
          <w:i/>
          <w:iCs/>
          <w:sz w:val="32"/>
          <w:szCs w:val="32"/>
        </w:rPr>
        <w:t>Remont sali wykładowej K2 oraz remont sali wykładowej K5 w budynku K Politechniki Rzeszowskiej</w:t>
      </w:r>
    </w:p>
    <w:p w14:paraId="689311D0" w14:textId="5F78E988" w:rsidR="00312CF1" w:rsidRPr="002B6975" w:rsidRDefault="00E80B7C" w:rsidP="004F6748">
      <w:pPr>
        <w:spacing w:after="24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1255AE">
        <w:rPr>
          <w:rFonts w:ascii="Times New Roman" w:hAnsi="Times New Roman"/>
          <w:b/>
        </w:rPr>
        <w:t>85</w:t>
      </w:r>
      <w:r w:rsidRPr="0031235B">
        <w:rPr>
          <w:rFonts w:ascii="Times New Roman" w:hAnsi="Times New Roman"/>
          <w:b/>
        </w:rPr>
        <w:t>/2026</w:t>
      </w:r>
    </w:p>
    <w:p w14:paraId="6D1F5611" w14:textId="77777777" w:rsidR="00312CF1" w:rsidRPr="00603569" w:rsidRDefault="00312CF1" w:rsidP="004F6748">
      <w:pPr>
        <w:spacing w:before="120" w:after="36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lastRenderedPageBreak/>
        <w:t xml:space="preserve">prowadzonego przez </w:t>
      </w:r>
      <w:r w:rsidRPr="00603569">
        <w:rPr>
          <w:rFonts w:ascii="Times New Roman" w:hAnsi="Times New Roman"/>
          <w:b/>
          <w:sz w:val="24"/>
          <w:szCs w:val="24"/>
        </w:rPr>
        <w:t>POLITECHNIKA RZESZOWSKA,</w:t>
      </w:r>
      <w:r w:rsidRPr="00603569">
        <w:rPr>
          <w:rFonts w:ascii="Times New Roman" w:hAnsi="Times New Roman"/>
          <w:sz w:val="24"/>
          <w:szCs w:val="24"/>
        </w:rPr>
        <w:t xml:space="preserve"> oświadczam,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312CF1" w14:paraId="276F0453" w14:textId="77777777" w:rsidTr="007E5AB0">
        <w:tc>
          <w:tcPr>
            <w:tcW w:w="8964" w:type="dxa"/>
            <w:shd w:val="clear" w:color="auto" w:fill="D9D9D9"/>
          </w:tcPr>
          <w:p w14:paraId="3CEB3C24" w14:textId="77777777" w:rsidR="00E50194" w:rsidRPr="00312CF1" w:rsidRDefault="00650D6C" w:rsidP="004F6748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2CF1">
              <w:rPr>
                <w:rFonts w:ascii="Times New Roman" w:hAnsi="Times New Roman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33619E99" w14:textId="77777777" w:rsidR="00F20906" w:rsidRDefault="00F20906" w:rsidP="004F6748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Hlk165959950"/>
      <w:r w:rsidRPr="00683832">
        <w:rPr>
          <w:rFonts w:ascii="Times New Roman" w:hAnsi="Times New Roman"/>
          <w:sz w:val="24"/>
          <w:szCs w:val="24"/>
        </w:rPr>
        <w:t xml:space="preserve">Oświadczam, że </w:t>
      </w:r>
      <w:r w:rsidRPr="0022530A">
        <w:rPr>
          <w:rFonts w:ascii="Times New Roman" w:hAnsi="Times New Roman"/>
          <w:b/>
          <w:bCs/>
          <w:sz w:val="24"/>
          <w:szCs w:val="24"/>
        </w:rPr>
        <w:t>nie podlegam wykluczeniu</w:t>
      </w:r>
      <w:r w:rsidRPr="00683832">
        <w:rPr>
          <w:rFonts w:ascii="Times New Roman" w:hAnsi="Times New Roman"/>
          <w:sz w:val="24"/>
          <w:szCs w:val="24"/>
        </w:rPr>
        <w:t xml:space="preserve"> z postępowania na podstawie </w:t>
      </w:r>
      <w:r w:rsidRPr="00E626A1">
        <w:rPr>
          <w:rFonts w:ascii="Times New Roman" w:hAnsi="Times New Roman"/>
          <w:sz w:val="24"/>
          <w:szCs w:val="24"/>
          <w:u w:val="single"/>
        </w:rPr>
        <w:t>art. 108 ust 1 ustawy PZP</w:t>
      </w:r>
      <w:r w:rsidRPr="00683832">
        <w:rPr>
          <w:rFonts w:ascii="Times New Roman" w:hAnsi="Times New Roman"/>
          <w:sz w:val="24"/>
          <w:szCs w:val="24"/>
        </w:rPr>
        <w:t>.</w:t>
      </w:r>
    </w:p>
    <w:bookmarkEnd w:id="0"/>
    <w:p w14:paraId="4B52CD97" w14:textId="77777777" w:rsidR="00F20906" w:rsidRPr="00603569" w:rsidRDefault="00F20906" w:rsidP="004F6748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12F6BD16" w14:textId="47091F15" w:rsidR="0011306C" w:rsidRDefault="007A2BCB" w:rsidP="004F6748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 xml:space="preserve">Oświadczam, że </w:t>
      </w:r>
      <w:r w:rsidRPr="00F20906">
        <w:rPr>
          <w:rFonts w:ascii="Times New Roman" w:hAnsi="Times New Roman"/>
          <w:b/>
          <w:bCs/>
          <w:sz w:val="24"/>
          <w:szCs w:val="24"/>
        </w:rPr>
        <w:t>nie zachodzą w stosunku do mnie</w:t>
      </w:r>
      <w:r w:rsidRPr="00312CF1">
        <w:rPr>
          <w:rFonts w:ascii="Times New Roman" w:hAnsi="Times New Roman"/>
          <w:sz w:val="24"/>
          <w:szCs w:val="24"/>
        </w:rPr>
        <w:t xml:space="preserve"> przesłanki wykluczenia z postępowania na podstawie </w:t>
      </w:r>
      <w:r w:rsidRPr="00021A0E">
        <w:rPr>
          <w:rFonts w:ascii="Times New Roman" w:hAnsi="Times New Roman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="0011306C" w:rsidRPr="00312CF1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312CF1">
        <w:rPr>
          <w:rFonts w:ascii="Times New Roman" w:hAnsi="Times New Roman"/>
          <w:sz w:val="24"/>
          <w:szCs w:val="24"/>
        </w:rPr>
        <w:t xml:space="preserve"> .</w:t>
      </w:r>
    </w:p>
    <w:p w14:paraId="30DD4E8A" w14:textId="77777777" w:rsidR="00312CF1" w:rsidRPr="00603569" w:rsidRDefault="00312CF1" w:rsidP="004F6748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312CF1" w14:paraId="5F7EFB9A" w14:textId="77777777" w:rsidTr="00CD4DD1">
        <w:tc>
          <w:tcPr>
            <w:tcW w:w="9104" w:type="dxa"/>
            <w:shd w:val="clear" w:color="auto" w:fill="D9D9D9"/>
          </w:tcPr>
          <w:p w14:paraId="1EC0A4CC" w14:textId="77777777" w:rsidR="0011306C" w:rsidRPr="00312CF1" w:rsidRDefault="0011306C" w:rsidP="004F6748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2CF1">
              <w:rPr>
                <w:rFonts w:ascii="Times New Roman" w:hAnsi="Times New Roman"/>
                <w:b/>
                <w:sz w:val="24"/>
                <w:szCs w:val="24"/>
              </w:rPr>
              <w:t xml:space="preserve">OŚWIADCZENIA DOTYCZĄCE </w:t>
            </w:r>
            <w:r w:rsidR="00AC5247" w:rsidRPr="00312CF1">
              <w:rPr>
                <w:rFonts w:ascii="Times New Roman" w:hAnsi="Times New Roman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25872674" w14:textId="63E873CE" w:rsidR="00D2702A" w:rsidRDefault="004F23F7" w:rsidP="004F6748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>Oświadczam,</w:t>
      </w:r>
      <w:r w:rsidR="00313417" w:rsidRPr="00312CF1">
        <w:rPr>
          <w:rFonts w:ascii="Times New Roman" w:hAnsi="Times New Roman"/>
          <w:sz w:val="24"/>
          <w:szCs w:val="24"/>
        </w:rPr>
        <w:t xml:space="preserve"> że spełniam</w:t>
      </w:r>
      <w:r w:rsidR="004541F9" w:rsidRPr="00312CF1">
        <w:rPr>
          <w:rFonts w:ascii="Times New Roman" w:hAnsi="Times New Roman"/>
          <w:sz w:val="24"/>
          <w:szCs w:val="24"/>
        </w:rPr>
        <w:t>, określone przez Zamawiającego,</w:t>
      </w:r>
      <w:r w:rsidR="00313417" w:rsidRPr="00312CF1">
        <w:rPr>
          <w:rFonts w:ascii="Times New Roman" w:hAnsi="Times New Roman"/>
          <w:sz w:val="24"/>
          <w:szCs w:val="24"/>
        </w:rPr>
        <w:t xml:space="preserve"> warunki udziału </w:t>
      </w:r>
      <w:r w:rsidR="004541F9" w:rsidRPr="00312CF1">
        <w:rPr>
          <w:rFonts w:ascii="Times New Roman" w:hAnsi="Times New Roman"/>
          <w:sz w:val="24"/>
          <w:szCs w:val="24"/>
        </w:rPr>
        <w:t>w postępowaniu: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850"/>
        <w:gridCol w:w="8212"/>
      </w:tblGrid>
      <w:tr w:rsidR="00486CD0" w14:paraId="2F5F0BE7" w14:textId="77777777" w:rsidTr="00486CD0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24D55865" w14:textId="77777777" w:rsidR="00486CD0" w:rsidRDefault="00486CD0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27ACE878" w14:textId="77777777" w:rsidR="00486CD0" w:rsidRDefault="00486CD0">
            <w:pPr>
              <w:spacing w:before="60" w:after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Warunki udziału w postępowaniu</w:t>
            </w:r>
          </w:p>
        </w:tc>
      </w:tr>
      <w:tr w:rsidR="00486CD0" w14:paraId="7F9F9FDF" w14:textId="77777777" w:rsidTr="00486CD0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6C585B42" w14:textId="77777777" w:rsidR="00486CD0" w:rsidRDefault="00486CD0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14B1D19D" w14:textId="77777777" w:rsidR="00486CD0" w:rsidRDefault="00486CD0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Sytuacja ekonomiczna lub finansowa</w:t>
            </w:r>
          </w:p>
          <w:p w14:paraId="04C33766" w14:textId="77777777" w:rsidR="00486CD0" w:rsidRDefault="00486CD0">
            <w:p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 udzielenie zamówienia publicznego może się ubiegać wykonawca, który spełnia warunki, dotyczące sytuacji ekonomicznej lub finansowej, tj.:</w:t>
            </w:r>
          </w:p>
          <w:p w14:paraId="503102D8" w14:textId="77777777" w:rsidR="00486CD0" w:rsidRDefault="00486CD0" w:rsidP="00486CD0">
            <w:pPr>
              <w:pStyle w:val="Akapitzlist"/>
              <w:numPr>
                <w:ilvl w:val="0"/>
                <w:numId w:val="18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posiada środki finansowe lub zdolność kredytową na kwotę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 najmniej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100 000,00 zł.</w:t>
            </w:r>
          </w:p>
          <w:p w14:paraId="0346FA8E" w14:textId="77777777" w:rsidR="00486CD0" w:rsidRDefault="00486CD0" w:rsidP="00486CD0">
            <w:pPr>
              <w:pStyle w:val="Akapitzlist"/>
              <w:numPr>
                <w:ilvl w:val="0"/>
                <w:numId w:val="18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posiada ubezpieczenie od odpowiedzialności cywilnej w zakresie prowadzonej działalności związanej z przedmiotem zamówienia na kwotę w wysokości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 najmniej 200 000,00 złotych</w:t>
            </w:r>
          </w:p>
          <w:p w14:paraId="5506C425" w14:textId="77777777" w:rsidR="00486CD0" w:rsidRDefault="00486CD0">
            <w:pPr>
              <w:spacing w:before="240" w:after="12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Ocena spełniania warunków udziału w postępowaniu będzie dokonana na zasadzie spełnia/nie spełnia na podstawie dokumentów składanych przez Wykonawcę zgodnie z postanowieniami Rozdziału 9 SWZ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86CD0" w14:paraId="1D3E0801" w14:textId="77777777" w:rsidTr="00486CD0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29C53C74" w14:textId="77777777" w:rsidR="00486CD0" w:rsidRDefault="00486CD0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EACED29" w14:textId="77777777" w:rsidR="00486CD0" w:rsidRDefault="00486CD0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Zdolność techniczna lub zawodowa</w:t>
            </w:r>
          </w:p>
          <w:p w14:paraId="1B12E828" w14:textId="77777777" w:rsidR="00486CD0" w:rsidRDefault="00486CD0">
            <w:p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udzielenie zamówienia może ubiegać się wykonawca, który spełnia warunki dotyczące zdolności technicznej i zawodowej, tj.: </w:t>
            </w:r>
          </w:p>
          <w:p w14:paraId="3F610B17" w14:textId="77777777" w:rsidR="00486CD0" w:rsidRDefault="00486CD0" w:rsidP="00486CD0">
            <w:pPr>
              <w:pStyle w:val="Akapitzlist"/>
              <w:numPr>
                <w:ilvl w:val="0"/>
                <w:numId w:val="19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posiada doświadczenie zawodowe rozumiane jako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należyte wykonanie remontu/modernizacji pomieszczenia lub pomieszczeń w czynnym budynku, obejmującego w szczególności roboty wykończeniowe oraz roboty elektryczne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okresie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ostatnich 5 lat przed terminem składania ofert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(a jeżeli okres prowadzenia działalności jest krótszy - w tym okresie) wraz z  poświadczeniem (inwestora, generalnego wykonawcy) lub załączeniu kopii pozytywnego protokołu odbioru robót, potwierdzającego, że roboty zostały zrealizowane w sposób należyty, spełniający wymagania w zakresie jakości i terminu.</w:t>
            </w:r>
          </w:p>
          <w:p w14:paraId="08F352EA" w14:textId="77777777" w:rsidR="00486CD0" w:rsidRDefault="00486CD0">
            <w:pPr>
              <w:pStyle w:val="Akapitzlist"/>
              <w:spacing w:before="120" w:after="120" w:line="276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Wykonawca zobowiązany jest do podania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wartości zrealizowanych zamówień, ich przedmiotu, zakresu odpowiadającego postawionemu wyżej warunkowi, dat wykonania i podmiotów na rzecz, których zostały one wykonane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C0A183" w14:textId="77777777" w:rsidR="00486CD0" w:rsidRDefault="00486CD0">
            <w:pPr>
              <w:pStyle w:val="Akapitzlist"/>
              <w:spacing w:before="120" w:after="120" w:line="276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Dla każdego z wyżej wymienionych zamówień,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należy dołączyć dowody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potwierdzające, że zostały wykonane należycie, zgodnie ze sztuką budowlaną i prawidłowo ukończone. </w:t>
            </w:r>
          </w:p>
          <w:p w14:paraId="6E011BDE" w14:textId="77777777" w:rsidR="00486CD0" w:rsidRDefault="00486CD0">
            <w:pPr>
              <w:pStyle w:val="Akapitzlist"/>
              <w:spacing w:before="120" w:after="120" w:line="276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Jeżeli dokument potwierdzający spełnienie ww. warunków udziału w postępowaniu będzie wystawiony w walucie innej niż PLN, Wykonawca powinien dokonać przeliczenia na PLN wg średniego kursu NBP z dnia, w którym ogłoszenie o zamówieniu zostało opublikowane w Biuletynie Zamówień Publicznych.</w:t>
            </w:r>
          </w:p>
          <w:p w14:paraId="3B970876" w14:textId="77777777" w:rsidR="00486CD0" w:rsidRDefault="00486CD0" w:rsidP="00486CD0">
            <w:pPr>
              <w:numPr>
                <w:ilvl w:val="0"/>
                <w:numId w:val="19"/>
              </w:num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dysponuje lub będzie dysponował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przez cały okres realizacji zamówienia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osobami posiadającymi uprawnienia budowlane do sprawowania samodzielnych funkcji technicznych w budownictwie bez ograniczeń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zakresie projektowania oraz kierowania robotami w specjalnościach: </w:t>
            </w:r>
          </w:p>
          <w:p w14:paraId="2C2C779A" w14:textId="77777777" w:rsidR="00486CD0" w:rsidRDefault="00486CD0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instalacyjnej w zakresie instalacji i urządzeń elektrycznych i elektroenergetycznych;</w:t>
            </w:r>
          </w:p>
          <w:p w14:paraId="40F51587" w14:textId="77777777" w:rsidR="00486CD0" w:rsidRDefault="00486CD0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po 1 osobie wymienionych specjalności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1547B9EE" w14:textId="77777777" w:rsidR="00486CD0" w:rsidRDefault="00486CD0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lub posiadającymi inne uprawnienia wydane na podstawie wcześniej obowiązujących przepisów prawa jak również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posiadającymi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co najmniej 3 - letnie doświadczenie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 uzyskanej specjalności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(każda z osób) oraz przynależącymi do właściwej izby samorządu zawodowego lub przedstawi pisemne zobowiązanie innych podmiotów do udostępnienia osób zdolnych do wykonania zamówienia.</w:t>
            </w:r>
          </w:p>
          <w:p w14:paraId="7BB4A9C9" w14:textId="77777777" w:rsidR="00486CD0" w:rsidRDefault="00486CD0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Jednocześnie zamawiający zaznacza, iż zgodnie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 art. 12a - ustawy z dnia 7 lipca 1994 roku - Prawo budowlane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samodzielne funkcje techniczne w budownictwie, określone w art. 12 ust. 1, mogą również wykonywać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osoby, których odpowiednie kwalifikacje zawodowe zostały uznane na zasadach określonych w przepisach odrębnych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CE28B6A" w14:textId="77777777" w:rsidR="00486CD0" w:rsidRDefault="00486CD0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Przez uprawnienia budowlane należy rozumieć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uprawnienia do sprawowania samodzielnych funkcji technicznych w budownictwie, o których mowa w ustawie z dnia 7 lipca 1994 roku - Prawo budowlane, przepisach wykonawczych do ustawy Prawo budowlane, a także odpowiadające im, uprawnienia budowlane, które zostały wydane na podstawie wcześniej obowiązujących, przepisów prawa oraz odpowiadające im uprawnienia wydane obywatelom Europejskiego Obszaru Gospodarczego oraz Konfederacji Szwajcarskiej, z zastrzeżeniem przepisów ustawy Prawo budowlane oraz ustawy z dnia 22 grudnia 2015 r. o zasadach uznawania kwalifikacji zawodowych nabytych w państwach członkowskich Unii Europejskiej</w:t>
            </w:r>
          </w:p>
          <w:p w14:paraId="7A0B4409" w14:textId="77777777" w:rsidR="00486CD0" w:rsidRDefault="00486CD0">
            <w:pPr>
              <w:spacing w:before="240" w:after="12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Ocena spełniania warunków udziału w postępowaniu będzie dokonana na zasadzie spełnia/nie spełnia na podstawie dokumentów składanych przez Wykonawcę zgodnie z postanowieniami Rozdziału 9 SWZ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86CD0" w14:paraId="5DC9F3B1" w14:textId="77777777" w:rsidTr="00486CD0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6FC5D638" w14:textId="77777777" w:rsidR="00486CD0" w:rsidRDefault="00486CD0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13B8039B" w14:textId="77777777" w:rsidR="00486CD0" w:rsidRDefault="00486CD0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156EFC18" w14:textId="77777777" w:rsidR="00486CD0" w:rsidRDefault="00486CD0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Zamawiający nie stawia wymagań w zakresie spełniania tego warunku</w:t>
            </w:r>
          </w:p>
        </w:tc>
      </w:tr>
      <w:tr w:rsidR="00486CD0" w14:paraId="37EEADF1" w14:textId="77777777" w:rsidTr="00486CD0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2796B860" w14:textId="77777777" w:rsidR="00486CD0" w:rsidRDefault="00486CD0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5C2C0401" w14:textId="77777777" w:rsidR="00486CD0" w:rsidRDefault="00486CD0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1FA27EFF" w14:textId="77777777" w:rsidR="00486CD0" w:rsidRDefault="00486CD0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Zamawiający nie stawia wymagań w zakresie spełniania tego warunku</w:t>
            </w:r>
          </w:p>
        </w:tc>
      </w:tr>
    </w:tbl>
    <w:p w14:paraId="7FA1720A" w14:textId="77777777" w:rsidR="007E5AB0" w:rsidRPr="00603569" w:rsidRDefault="007E5AB0" w:rsidP="004F6748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43C82BAA" w14:textId="0E7F0798" w:rsidR="00E626A1" w:rsidRDefault="00E626A1" w:rsidP="004F6748"/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312CF1" w14:paraId="6CD267AB" w14:textId="77777777" w:rsidTr="007E5AB0">
        <w:tc>
          <w:tcPr>
            <w:tcW w:w="8964" w:type="dxa"/>
            <w:shd w:val="clear" w:color="auto" w:fill="D9D9D9"/>
          </w:tcPr>
          <w:p w14:paraId="68B11729" w14:textId="3E1EEF1E" w:rsidR="00BE6F04" w:rsidRPr="00312CF1" w:rsidRDefault="00E426EB" w:rsidP="004F6748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2CF1">
              <w:rPr>
                <w:rFonts w:ascii="Times New Roman" w:hAnsi="Times New Roman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5EDFFAEA" w14:textId="4064A24A" w:rsidR="00FE4E2B" w:rsidRDefault="00E426EB" w:rsidP="004F6748">
      <w:pPr>
        <w:spacing w:before="240"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312CF1">
        <w:rPr>
          <w:rFonts w:ascii="Times New Roman" w:hAnsi="Times New Roman"/>
          <w:sz w:val="24"/>
          <w:szCs w:val="24"/>
        </w:rPr>
        <w:t>.</w:t>
      </w:r>
    </w:p>
    <w:p w14:paraId="3B4B5388" w14:textId="77777777" w:rsidR="00312CF1" w:rsidRPr="00603569" w:rsidRDefault="00312CF1" w:rsidP="004F6748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312CF1" w14:paraId="77CA21FC" w14:textId="77777777" w:rsidTr="003C62DE">
        <w:tc>
          <w:tcPr>
            <w:tcW w:w="8964" w:type="dxa"/>
            <w:shd w:val="clear" w:color="auto" w:fill="D9D9D9"/>
          </w:tcPr>
          <w:p w14:paraId="51A9BD25" w14:textId="5C2571D9" w:rsidR="00E426EB" w:rsidRPr="00312CF1" w:rsidRDefault="00E426EB" w:rsidP="004F6748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2CF1">
              <w:rPr>
                <w:rFonts w:ascii="Times New Roman" w:hAnsi="Times New Roman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2086AFD1" w14:textId="77777777" w:rsidR="00E426EB" w:rsidRPr="00312CF1" w:rsidRDefault="00E426EB" w:rsidP="004F6748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6A13B4B9" w14:textId="3C2DF6D7" w:rsidR="00E426EB" w:rsidRDefault="00E426EB" w:rsidP="004F674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936CD18" w14:textId="77777777" w:rsidR="00E626A1" w:rsidRDefault="00E626A1" w:rsidP="004F6748">
      <w:pPr>
        <w:pStyle w:val="Akapitzlist"/>
        <w:numPr>
          <w:ilvl w:val="0"/>
          <w:numId w:val="14"/>
        </w:numPr>
        <w:spacing w:before="48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……………………………………………………………………….…………………</w:t>
      </w:r>
      <w:r>
        <w:rPr>
          <w:rFonts w:ascii="Times New Roman" w:hAnsi="Times New Roman"/>
          <w:sz w:val="24"/>
          <w:szCs w:val="24"/>
        </w:rPr>
        <w:t>……</w:t>
      </w:r>
    </w:p>
    <w:p w14:paraId="2666FB25" w14:textId="77777777" w:rsidR="00E626A1" w:rsidRPr="002B67FC" w:rsidRDefault="00E626A1" w:rsidP="004F6748">
      <w:pPr>
        <w:pStyle w:val="Akapitzlist"/>
        <w:spacing w:before="24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7BD83B8" w14:textId="77777777" w:rsidR="00E626A1" w:rsidRDefault="00E626A1" w:rsidP="004F6748">
      <w:pPr>
        <w:pStyle w:val="Akapitzlist"/>
        <w:numPr>
          <w:ilvl w:val="0"/>
          <w:numId w:val="14"/>
        </w:numPr>
        <w:spacing w:before="48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Times New Roman" w:hAnsi="Times New Roman"/>
          <w:sz w:val="24"/>
          <w:szCs w:val="24"/>
        </w:rPr>
        <w:t>……………………………………………………………………….………………………</w:t>
      </w:r>
    </w:p>
    <w:p w14:paraId="2138CBCA" w14:textId="43B7A2B7" w:rsidR="00524951" w:rsidRPr="009A7A66" w:rsidRDefault="00E626A1" w:rsidP="004F6748">
      <w:pPr>
        <w:pStyle w:val="Akapitzlist"/>
        <w:spacing w:before="24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0EF1CB09" w14:textId="509F3601" w:rsidR="00D40F61" w:rsidRDefault="00D40F61" w:rsidP="004F6748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D40F61" w14:paraId="40A1230A" w14:textId="77777777" w:rsidTr="00D40F61">
        <w:tc>
          <w:tcPr>
            <w:tcW w:w="2500" w:type="pct"/>
            <w:vAlign w:val="center"/>
            <w:hideMark/>
          </w:tcPr>
          <w:p w14:paraId="622D1EE4" w14:textId="77777777" w:rsidR="00D40F61" w:rsidRDefault="00D40F61" w:rsidP="004F6748">
            <w:pPr>
              <w:spacing w:before="96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780706E9" w14:textId="77777777" w:rsidR="00D40F61" w:rsidRDefault="00D40F61" w:rsidP="004F6748">
            <w:pPr>
              <w:spacing w:before="96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D40F61" w14:paraId="1D37ACB6" w14:textId="77777777" w:rsidTr="00D40F61">
        <w:tc>
          <w:tcPr>
            <w:tcW w:w="2500" w:type="pct"/>
            <w:hideMark/>
          </w:tcPr>
          <w:p w14:paraId="00C9FCFF" w14:textId="77777777" w:rsidR="00D40F61" w:rsidRDefault="00D40F61" w:rsidP="004F6748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5FFB6541" w14:textId="77777777" w:rsidR="00D40F61" w:rsidRDefault="00D40F61" w:rsidP="004F6748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4A68454E" w14:textId="77777777" w:rsidR="00D40F61" w:rsidRDefault="00D40F61" w:rsidP="004F6748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06E7A254" w14:textId="77777777" w:rsidR="00D40F61" w:rsidRPr="00312CF1" w:rsidRDefault="00D40F61" w:rsidP="004F6748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D40F61" w:rsidRPr="00312CF1" w:rsidSect="00090906">
      <w:footerReference w:type="default" r:id="rId8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66ADD" w14:textId="77777777" w:rsidR="00C45A87" w:rsidRDefault="00C45A87" w:rsidP="0038231F">
      <w:pPr>
        <w:spacing w:after="0" w:line="240" w:lineRule="auto"/>
      </w:pPr>
      <w:r>
        <w:separator/>
      </w:r>
    </w:p>
  </w:endnote>
  <w:endnote w:type="continuationSeparator" w:id="0">
    <w:p w14:paraId="0C8113DE" w14:textId="77777777" w:rsidR="00C45A87" w:rsidRDefault="00C45A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981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332297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1E7B8" w14:textId="77777777" w:rsidR="00C45A87" w:rsidRDefault="00C45A87" w:rsidP="0038231F">
      <w:pPr>
        <w:spacing w:after="0" w:line="240" w:lineRule="auto"/>
      </w:pPr>
      <w:r>
        <w:separator/>
      </w:r>
    </w:p>
  </w:footnote>
  <w:footnote w:type="continuationSeparator" w:id="0">
    <w:p w14:paraId="4C19514B" w14:textId="77777777" w:rsidR="00C45A87" w:rsidRDefault="00C45A87" w:rsidP="0038231F">
      <w:pPr>
        <w:spacing w:after="0" w:line="240" w:lineRule="auto"/>
      </w:pPr>
      <w:r>
        <w:continuationSeparator/>
      </w:r>
    </w:p>
  </w:footnote>
  <w:footnote w:id="1">
    <w:p w14:paraId="4BB971A1" w14:textId="77777777" w:rsidR="0011306C" w:rsidRPr="007E5AB0" w:rsidRDefault="0011306C" w:rsidP="007E5AB0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7E5AB0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7E5AB0">
        <w:rPr>
          <w:rFonts w:ascii="Arial" w:hAnsi="Arial" w:cs="Arial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24490AB3" w14:textId="77777777" w:rsidR="0011306C" w:rsidRPr="007E5AB0" w:rsidRDefault="0011306C" w:rsidP="007E5AB0">
      <w:pPr>
        <w:pStyle w:val="Tekstprzypisudolnego"/>
        <w:numPr>
          <w:ilvl w:val="0"/>
          <w:numId w:val="12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7E5AB0">
        <w:rPr>
          <w:rFonts w:ascii="Arial" w:hAnsi="Arial" w:cs="Arial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2C4D5F" w14:textId="77777777" w:rsidR="0011306C" w:rsidRPr="007E5AB0" w:rsidRDefault="0011306C" w:rsidP="007E5AB0">
      <w:pPr>
        <w:pStyle w:val="Tekstprzypisudolnego"/>
        <w:numPr>
          <w:ilvl w:val="0"/>
          <w:numId w:val="12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7E5AB0">
        <w:rPr>
          <w:rFonts w:ascii="Arial" w:hAnsi="Arial" w:cs="Arial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A0EEE8" w14:textId="77777777" w:rsidR="0011306C" w:rsidRPr="007E5AB0" w:rsidRDefault="0011306C" w:rsidP="007E5AB0">
      <w:pPr>
        <w:pStyle w:val="Tekstprzypisudolnego"/>
        <w:numPr>
          <w:ilvl w:val="0"/>
          <w:numId w:val="12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7E5AB0">
        <w:rPr>
          <w:rFonts w:ascii="Arial" w:hAnsi="Arial" w:cs="Arial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EC1DD5"/>
    <w:multiLevelType w:val="multilevel"/>
    <w:tmpl w:val="51C2EA5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iCs/>
        <w:sz w:val="24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hint="default"/>
        <w:b/>
        <w:i w:val="0"/>
        <w:iCs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iCs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F4EB5"/>
    <w:multiLevelType w:val="hybridMultilevel"/>
    <w:tmpl w:val="5E3E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F4F1D"/>
    <w:multiLevelType w:val="hybridMultilevel"/>
    <w:tmpl w:val="F626A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5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5"/>
  </w:num>
  <w:num w:numId="12">
    <w:abstractNumId w:val="10"/>
  </w:num>
  <w:num w:numId="13">
    <w:abstractNumId w:val="3"/>
  </w:num>
  <w:num w:numId="14">
    <w:abstractNumId w:val="2"/>
  </w:num>
  <w:num w:numId="15">
    <w:abstractNumId w:val="9"/>
  </w:num>
  <w:num w:numId="16">
    <w:abstractNumId w:val="1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48C"/>
    <w:rsid w:val="00021A0E"/>
    <w:rsid w:val="00023477"/>
    <w:rsid w:val="000247FF"/>
    <w:rsid w:val="00025C8D"/>
    <w:rsid w:val="000303EE"/>
    <w:rsid w:val="0005473D"/>
    <w:rsid w:val="000642B4"/>
    <w:rsid w:val="00064C0B"/>
    <w:rsid w:val="00064DC8"/>
    <w:rsid w:val="00073C3D"/>
    <w:rsid w:val="000809B6"/>
    <w:rsid w:val="000857C0"/>
    <w:rsid w:val="00090906"/>
    <w:rsid w:val="000944CC"/>
    <w:rsid w:val="000A128A"/>
    <w:rsid w:val="000B1025"/>
    <w:rsid w:val="000B54D1"/>
    <w:rsid w:val="000C021E"/>
    <w:rsid w:val="000C18AF"/>
    <w:rsid w:val="000C5F5F"/>
    <w:rsid w:val="000D6F17"/>
    <w:rsid w:val="000D73C4"/>
    <w:rsid w:val="000E4D37"/>
    <w:rsid w:val="000E7C27"/>
    <w:rsid w:val="000F71D9"/>
    <w:rsid w:val="00110593"/>
    <w:rsid w:val="0011306C"/>
    <w:rsid w:val="0012157F"/>
    <w:rsid w:val="00122F1A"/>
    <w:rsid w:val="001255AE"/>
    <w:rsid w:val="00145758"/>
    <w:rsid w:val="00152529"/>
    <w:rsid w:val="00155D7A"/>
    <w:rsid w:val="00160A7A"/>
    <w:rsid w:val="0017030D"/>
    <w:rsid w:val="001743BE"/>
    <w:rsid w:val="001902D2"/>
    <w:rsid w:val="001C4008"/>
    <w:rsid w:val="001C6945"/>
    <w:rsid w:val="001D39BF"/>
    <w:rsid w:val="001F027E"/>
    <w:rsid w:val="00203A40"/>
    <w:rsid w:val="002168A8"/>
    <w:rsid w:val="00217DAC"/>
    <w:rsid w:val="0022401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B6975"/>
    <w:rsid w:val="002C1C7B"/>
    <w:rsid w:val="002C4137"/>
    <w:rsid w:val="002C4948"/>
    <w:rsid w:val="002E641A"/>
    <w:rsid w:val="00312CF1"/>
    <w:rsid w:val="00313031"/>
    <w:rsid w:val="00313417"/>
    <w:rsid w:val="00313911"/>
    <w:rsid w:val="00326EA1"/>
    <w:rsid w:val="00333209"/>
    <w:rsid w:val="00337073"/>
    <w:rsid w:val="00343DBD"/>
    <w:rsid w:val="00350CD9"/>
    <w:rsid w:val="00351F8A"/>
    <w:rsid w:val="00364235"/>
    <w:rsid w:val="00371CB8"/>
    <w:rsid w:val="00373D19"/>
    <w:rsid w:val="0038231F"/>
    <w:rsid w:val="0039582B"/>
    <w:rsid w:val="003B2070"/>
    <w:rsid w:val="003B214C"/>
    <w:rsid w:val="003B5F1D"/>
    <w:rsid w:val="003B7238"/>
    <w:rsid w:val="003C3B64"/>
    <w:rsid w:val="003C62DE"/>
    <w:rsid w:val="003F024C"/>
    <w:rsid w:val="00434CC2"/>
    <w:rsid w:val="004541F9"/>
    <w:rsid w:val="004609F1"/>
    <w:rsid w:val="004651B5"/>
    <w:rsid w:val="00473FAD"/>
    <w:rsid w:val="004761C6"/>
    <w:rsid w:val="0047664E"/>
    <w:rsid w:val="00476E7D"/>
    <w:rsid w:val="0048287E"/>
    <w:rsid w:val="00482F6E"/>
    <w:rsid w:val="00484F88"/>
    <w:rsid w:val="00486CD0"/>
    <w:rsid w:val="00491090"/>
    <w:rsid w:val="004C4854"/>
    <w:rsid w:val="004D7E48"/>
    <w:rsid w:val="004F23F7"/>
    <w:rsid w:val="004F40EF"/>
    <w:rsid w:val="004F6748"/>
    <w:rsid w:val="005103B9"/>
    <w:rsid w:val="00512A1E"/>
    <w:rsid w:val="00520174"/>
    <w:rsid w:val="00524951"/>
    <w:rsid w:val="00534752"/>
    <w:rsid w:val="005434B3"/>
    <w:rsid w:val="005552A6"/>
    <w:rsid w:val="005641F0"/>
    <w:rsid w:val="00564CA1"/>
    <w:rsid w:val="005B11F3"/>
    <w:rsid w:val="005C39CA"/>
    <w:rsid w:val="005E176A"/>
    <w:rsid w:val="005E24AA"/>
    <w:rsid w:val="005E579C"/>
    <w:rsid w:val="006037C1"/>
    <w:rsid w:val="00612283"/>
    <w:rsid w:val="00634311"/>
    <w:rsid w:val="00641874"/>
    <w:rsid w:val="006461A7"/>
    <w:rsid w:val="00650D6C"/>
    <w:rsid w:val="0066639A"/>
    <w:rsid w:val="006676AE"/>
    <w:rsid w:val="006761BB"/>
    <w:rsid w:val="00693B4F"/>
    <w:rsid w:val="006A3A1F"/>
    <w:rsid w:val="006A52B6"/>
    <w:rsid w:val="006B53D6"/>
    <w:rsid w:val="006D6F9A"/>
    <w:rsid w:val="006D7100"/>
    <w:rsid w:val="006E5E38"/>
    <w:rsid w:val="006F0034"/>
    <w:rsid w:val="006F3D32"/>
    <w:rsid w:val="0071048C"/>
    <w:rsid w:val="00710937"/>
    <w:rsid w:val="007118F0"/>
    <w:rsid w:val="00721D87"/>
    <w:rsid w:val="0072560B"/>
    <w:rsid w:val="00727AE4"/>
    <w:rsid w:val="00734FDB"/>
    <w:rsid w:val="00735EF7"/>
    <w:rsid w:val="00746532"/>
    <w:rsid w:val="00751725"/>
    <w:rsid w:val="0075294B"/>
    <w:rsid w:val="00756C8F"/>
    <w:rsid w:val="00757EFB"/>
    <w:rsid w:val="00766D1F"/>
    <w:rsid w:val="007673B2"/>
    <w:rsid w:val="007840F2"/>
    <w:rsid w:val="007922ED"/>
    <w:rsid w:val="007936D6"/>
    <w:rsid w:val="00794B1B"/>
    <w:rsid w:val="007961C8"/>
    <w:rsid w:val="007A2BCB"/>
    <w:rsid w:val="007A403F"/>
    <w:rsid w:val="007B01C8"/>
    <w:rsid w:val="007C3B14"/>
    <w:rsid w:val="007D5B61"/>
    <w:rsid w:val="007E29A1"/>
    <w:rsid w:val="007E2F69"/>
    <w:rsid w:val="007E5AB0"/>
    <w:rsid w:val="007E7441"/>
    <w:rsid w:val="00804F07"/>
    <w:rsid w:val="00814077"/>
    <w:rsid w:val="00825A09"/>
    <w:rsid w:val="00830AB1"/>
    <w:rsid w:val="00833FCD"/>
    <w:rsid w:val="00842991"/>
    <w:rsid w:val="00847232"/>
    <w:rsid w:val="0086544F"/>
    <w:rsid w:val="008757E1"/>
    <w:rsid w:val="00892E48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22A11"/>
    <w:rsid w:val="009301A2"/>
    <w:rsid w:val="0094385A"/>
    <w:rsid w:val="009440B7"/>
    <w:rsid w:val="009462BD"/>
    <w:rsid w:val="00946F76"/>
    <w:rsid w:val="00950F2A"/>
    <w:rsid w:val="00952535"/>
    <w:rsid w:val="00952995"/>
    <w:rsid w:val="00956C26"/>
    <w:rsid w:val="00960337"/>
    <w:rsid w:val="00975019"/>
    <w:rsid w:val="00975C49"/>
    <w:rsid w:val="0098142D"/>
    <w:rsid w:val="00992BD8"/>
    <w:rsid w:val="00997D0F"/>
    <w:rsid w:val="009A7A66"/>
    <w:rsid w:val="009B11AB"/>
    <w:rsid w:val="009B685E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76012"/>
    <w:rsid w:val="00A9179A"/>
    <w:rsid w:val="00AC5247"/>
    <w:rsid w:val="00AE6FF2"/>
    <w:rsid w:val="00B0088C"/>
    <w:rsid w:val="00B15219"/>
    <w:rsid w:val="00B15FD3"/>
    <w:rsid w:val="00B27E22"/>
    <w:rsid w:val="00B27F1D"/>
    <w:rsid w:val="00B328D4"/>
    <w:rsid w:val="00B32AC6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45A87"/>
    <w:rsid w:val="00C57DEB"/>
    <w:rsid w:val="00C62F57"/>
    <w:rsid w:val="00C737A7"/>
    <w:rsid w:val="00C81012"/>
    <w:rsid w:val="00C909B9"/>
    <w:rsid w:val="00CB3A6C"/>
    <w:rsid w:val="00CD0851"/>
    <w:rsid w:val="00CD4DD1"/>
    <w:rsid w:val="00CE3946"/>
    <w:rsid w:val="00CF338D"/>
    <w:rsid w:val="00D0211B"/>
    <w:rsid w:val="00D07280"/>
    <w:rsid w:val="00D21E06"/>
    <w:rsid w:val="00D23F3D"/>
    <w:rsid w:val="00D2702A"/>
    <w:rsid w:val="00D34D9A"/>
    <w:rsid w:val="00D409DE"/>
    <w:rsid w:val="00D40F61"/>
    <w:rsid w:val="00D42C9B"/>
    <w:rsid w:val="00D46C80"/>
    <w:rsid w:val="00D531D5"/>
    <w:rsid w:val="00D72BE6"/>
    <w:rsid w:val="00D7532C"/>
    <w:rsid w:val="00D762C5"/>
    <w:rsid w:val="00DA6EC7"/>
    <w:rsid w:val="00DA76F9"/>
    <w:rsid w:val="00DC2C0A"/>
    <w:rsid w:val="00DC73D9"/>
    <w:rsid w:val="00DD146A"/>
    <w:rsid w:val="00DD3E9D"/>
    <w:rsid w:val="00DE5C1E"/>
    <w:rsid w:val="00DE7BF7"/>
    <w:rsid w:val="00E022A1"/>
    <w:rsid w:val="00E21B42"/>
    <w:rsid w:val="00E21BB4"/>
    <w:rsid w:val="00E24546"/>
    <w:rsid w:val="00E309E9"/>
    <w:rsid w:val="00E3103A"/>
    <w:rsid w:val="00E31C06"/>
    <w:rsid w:val="00E33351"/>
    <w:rsid w:val="00E426EB"/>
    <w:rsid w:val="00E50194"/>
    <w:rsid w:val="00E60C28"/>
    <w:rsid w:val="00E61629"/>
    <w:rsid w:val="00E626A1"/>
    <w:rsid w:val="00E64482"/>
    <w:rsid w:val="00E65685"/>
    <w:rsid w:val="00E7076F"/>
    <w:rsid w:val="00E73190"/>
    <w:rsid w:val="00E737DA"/>
    <w:rsid w:val="00E73CEB"/>
    <w:rsid w:val="00E80B7C"/>
    <w:rsid w:val="00EB7CDE"/>
    <w:rsid w:val="00EE1FBF"/>
    <w:rsid w:val="00EE40F5"/>
    <w:rsid w:val="00EF74CA"/>
    <w:rsid w:val="00F014C6"/>
    <w:rsid w:val="00F04280"/>
    <w:rsid w:val="00F20906"/>
    <w:rsid w:val="00F318EC"/>
    <w:rsid w:val="00F35483"/>
    <w:rsid w:val="00F365F2"/>
    <w:rsid w:val="00F43919"/>
    <w:rsid w:val="00F52419"/>
    <w:rsid w:val="00F5628B"/>
    <w:rsid w:val="00F66810"/>
    <w:rsid w:val="00F67B0A"/>
    <w:rsid w:val="00F7037B"/>
    <w:rsid w:val="00F8042D"/>
    <w:rsid w:val="00F8636A"/>
    <w:rsid w:val="00F90CD1"/>
    <w:rsid w:val="00FC0317"/>
    <w:rsid w:val="00FC37EF"/>
    <w:rsid w:val="00FE4BE4"/>
    <w:rsid w:val="00FE4E2B"/>
    <w:rsid w:val="00FE61B6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6B3090"/>
  <w15:docId w15:val="{31996D97-ECB5-4CCD-ADAB-6A262FEA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locked/>
    <w:rsid w:val="000909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23</TotalTime>
  <Pages>1</Pages>
  <Words>1052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Michał Pękala</cp:lastModifiedBy>
  <cp:revision>68</cp:revision>
  <cp:lastPrinted>2016-07-26T10:32:00Z</cp:lastPrinted>
  <dcterms:created xsi:type="dcterms:W3CDTF">2023-05-26T10:07:00Z</dcterms:created>
  <dcterms:modified xsi:type="dcterms:W3CDTF">2026-05-12T07:34:00Z</dcterms:modified>
</cp:coreProperties>
</file>