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887E5" w14:textId="281E1A2B" w:rsidR="00F5316F" w:rsidRPr="008067C4" w:rsidRDefault="00F5316F" w:rsidP="00E75101">
      <w:pPr>
        <w:pStyle w:val="Nagwek3"/>
        <w:rPr>
          <w:rFonts w:cs="Arial"/>
          <w:b w:val="0"/>
          <w:bCs/>
          <w:sz w:val="24"/>
        </w:rPr>
      </w:pPr>
      <w:r w:rsidRPr="008067C4">
        <w:rPr>
          <w:rFonts w:cs="Arial"/>
          <w:b w:val="0"/>
          <w:bCs/>
          <w:sz w:val="24"/>
        </w:rPr>
        <w:t>Załącznik nr</w:t>
      </w:r>
      <w:r w:rsidR="00E75101" w:rsidRPr="008067C4">
        <w:rPr>
          <w:rFonts w:cs="Arial"/>
          <w:b w:val="0"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0F81AB" wp14:editId="71C99FFF">
                <wp:simplePos x="0" y="0"/>
                <wp:positionH relativeFrom="column">
                  <wp:posOffset>-48895</wp:posOffset>
                </wp:positionH>
                <wp:positionV relativeFrom="paragraph">
                  <wp:posOffset>134620</wp:posOffset>
                </wp:positionV>
                <wp:extent cx="2012315" cy="732155"/>
                <wp:effectExtent l="13335" t="6350" r="12700" b="139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191342" w14:textId="77777777" w:rsidR="00F5316F" w:rsidRDefault="00F5316F" w:rsidP="00F5316F"/>
                          <w:p w14:paraId="38049A07" w14:textId="77777777" w:rsidR="00F5316F" w:rsidRDefault="00F5316F" w:rsidP="00F5316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395CA39" w14:textId="77777777" w:rsidR="00F5316F" w:rsidRDefault="00F5316F" w:rsidP="00F5316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47BB1B7" w14:textId="77777777" w:rsidR="00F5316F" w:rsidRDefault="00F5316F" w:rsidP="00F5316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85D9E7C" w14:textId="77777777" w:rsidR="00F5316F" w:rsidRDefault="00F5316F" w:rsidP="00F5316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A95CF32" w14:textId="6041C370" w:rsidR="00F5316F" w:rsidRDefault="00882836" w:rsidP="00F5316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nazwa</w:t>
                            </w:r>
                            <w:r w:rsidR="00F5316F">
                              <w:rPr>
                                <w:rFonts w:ascii="Tahoma" w:hAnsi="Tahoma" w:cs="Tahoma"/>
                                <w:sz w:val="16"/>
                              </w:rPr>
                              <w:t xml:space="preserve"> wykonawcy</w:t>
                            </w:r>
                          </w:p>
                          <w:p w14:paraId="003A63F8" w14:textId="77777777" w:rsidR="00F5316F" w:rsidRDefault="00F5316F" w:rsidP="00F5316F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F81AB" id="AutoShape 2" o:spid="_x0000_s1026" style="position:absolute;left:0;text-align:left;margin-left:-3.85pt;margin-top:10.6pt;width:158.45pt;height:5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" filled="f" strokeweight=".25pt">
                <v:textbox inset="1pt,1pt,1pt,1pt">
                  <w:txbxContent>
                    <w:p w14:paraId="17191342" w14:textId="77777777" w:rsidR="00F5316F" w:rsidRDefault="00F5316F" w:rsidP="00F5316F"/>
                    <w:p w14:paraId="38049A07" w14:textId="77777777" w:rsidR="00F5316F" w:rsidRDefault="00F5316F" w:rsidP="00F5316F">
                      <w:pPr>
                        <w:rPr>
                          <w:sz w:val="12"/>
                        </w:rPr>
                      </w:pPr>
                    </w:p>
                    <w:p w14:paraId="2395CA39" w14:textId="77777777" w:rsidR="00F5316F" w:rsidRDefault="00F5316F" w:rsidP="00F5316F">
                      <w:pPr>
                        <w:rPr>
                          <w:sz w:val="12"/>
                        </w:rPr>
                      </w:pPr>
                    </w:p>
                    <w:p w14:paraId="447BB1B7" w14:textId="77777777" w:rsidR="00F5316F" w:rsidRDefault="00F5316F" w:rsidP="00F5316F">
                      <w:pPr>
                        <w:rPr>
                          <w:sz w:val="12"/>
                        </w:rPr>
                      </w:pPr>
                    </w:p>
                    <w:p w14:paraId="585D9E7C" w14:textId="77777777" w:rsidR="00F5316F" w:rsidRDefault="00F5316F" w:rsidP="00F5316F">
                      <w:pPr>
                        <w:rPr>
                          <w:sz w:val="12"/>
                        </w:rPr>
                      </w:pPr>
                    </w:p>
                    <w:p w14:paraId="1A95CF32" w14:textId="6041C370" w:rsidR="00F5316F" w:rsidRDefault="00882836" w:rsidP="00F5316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nazwa</w:t>
                      </w:r>
                      <w:r w:rsidR="00F5316F">
                        <w:rPr>
                          <w:rFonts w:ascii="Tahoma" w:hAnsi="Tahoma" w:cs="Tahoma"/>
                          <w:sz w:val="16"/>
                        </w:rPr>
                        <w:t xml:space="preserve"> wykonawcy</w:t>
                      </w:r>
                    </w:p>
                    <w:p w14:paraId="003A63F8" w14:textId="77777777" w:rsidR="00F5316F" w:rsidRDefault="00F5316F" w:rsidP="00F5316F"/>
                  </w:txbxContent>
                </v:textbox>
              </v:roundrect>
            </w:pict>
          </mc:Fallback>
        </mc:AlternateContent>
      </w:r>
      <w:r w:rsidR="00B308C6" w:rsidRPr="008067C4">
        <w:rPr>
          <w:rFonts w:cs="Arial"/>
          <w:b w:val="0"/>
          <w:bCs/>
          <w:sz w:val="24"/>
        </w:rPr>
        <w:t xml:space="preserve"> </w:t>
      </w:r>
      <w:r w:rsidR="009505D5">
        <w:rPr>
          <w:rFonts w:cs="Arial"/>
          <w:b w:val="0"/>
          <w:bCs/>
          <w:sz w:val="24"/>
        </w:rPr>
        <w:t>6</w:t>
      </w:r>
      <w:r w:rsidR="008067C4" w:rsidRPr="008067C4">
        <w:rPr>
          <w:rFonts w:cs="Arial"/>
          <w:b w:val="0"/>
          <w:bCs/>
          <w:sz w:val="24"/>
        </w:rPr>
        <w:t xml:space="preserve"> do SWZ</w:t>
      </w:r>
    </w:p>
    <w:p w14:paraId="34021510" w14:textId="77777777" w:rsidR="00F5316F" w:rsidRPr="00E75101" w:rsidRDefault="00F5316F" w:rsidP="00F5316F">
      <w:pPr>
        <w:rPr>
          <w:rFonts w:ascii="Arial" w:hAnsi="Arial" w:cs="Arial"/>
          <w:sz w:val="22"/>
        </w:rPr>
      </w:pPr>
    </w:p>
    <w:p w14:paraId="4EEEDB7B" w14:textId="77777777" w:rsidR="00F5316F" w:rsidRPr="00E75101" w:rsidRDefault="00F5316F" w:rsidP="00F5316F">
      <w:pPr>
        <w:rPr>
          <w:rFonts w:ascii="Arial" w:hAnsi="Arial" w:cs="Arial"/>
          <w:sz w:val="22"/>
        </w:rPr>
      </w:pPr>
    </w:p>
    <w:p w14:paraId="3C66E144" w14:textId="77777777" w:rsidR="00F5316F" w:rsidRPr="00E75101" w:rsidRDefault="00F5316F" w:rsidP="00F5316F">
      <w:pPr>
        <w:rPr>
          <w:rFonts w:ascii="Arial" w:hAnsi="Arial" w:cs="Arial"/>
          <w:sz w:val="22"/>
        </w:rPr>
      </w:pPr>
    </w:p>
    <w:p w14:paraId="1A6D78E0" w14:textId="00E66036" w:rsidR="00F5316F" w:rsidRPr="00E75101" w:rsidRDefault="00F5316F" w:rsidP="006E59AB">
      <w:pPr>
        <w:pStyle w:val="Nagwek4"/>
        <w:rPr>
          <w:rFonts w:cs="Arial"/>
          <w:spacing w:val="30"/>
          <w:sz w:val="28"/>
        </w:rPr>
      </w:pPr>
      <w:r w:rsidRPr="00E75101">
        <w:rPr>
          <w:rFonts w:cs="Arial"/>
          <w:spacing w:val="30"/>
          <w:sz w:val="28"/>
        </w:rPr>
        <w:t>WYKAZ OSÓB</w:t>
      </w:r>
    </w:p>
    <w:p w14:paraId="6B8F3C87" w14:textId="5C1728C6" w:rsidR="00F27E6A" w:rsidRDefault="0075558A" w:rsidP="006E59AB">
      <w:pPr>
        <w:pStyle w:val="Nagwek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5558A">
        <w:rPr>
          <w:rFonts w:ascii="Arial" w:hAnsi="Arial" w:cs="Arial"/>
          <w:b/>
          <w:bCs/>
          <w:sz w:val="24"/>
          <w:szCs w:val="24"/>
        </w:rPr>
        <w:t>Modernizacja terenu popegeerowskiego wraz z zabudowaniami na cele rozwojowe Gminy Woźniki</w:t>
      </w:r>
    </w:p>
    <w:p w14:paraId="28269AE6" w14:textId="4A77A8B0" w:rsidR="006E59AB" w:rsidRDefault="006E59AB" w:rsidP="006E59AB">
      <w:pPr>
        <w:pStyle w:val="Nagwek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6E59AB">
        <w:rPr>
          <w:rFonts w:ascii="Arial" w:hAnsi="Arial" w:cs="Arial"/>
          <w:sz w:val="24"/>
          <w:szCs w:val="24"/>
        </w:rPr>
        <w:t>nak sprawy FZ.271.1.</w:t>
      </w:r>
      <w:r w:rsidR="00187FC8">
        <w:rPr>
          <w:rFonts w:ascii="Arial" w:hAnsi="Arial" w:cs="Arial"/>
          <w:sz w:val="24"/>
          <w:szCs w:val="24"/>
        </w:rPr>
        <w:t>4</w:t>
      </w:r>
      <w:r w:rsidRPr="006E59AB">
        <w:rPr>
          <w:rFonts w:ascii="Arial" w:hAnsi="Arial" w:cs="Arial"/>
          <w:sz w:val="24"/>
          <w:szCs w:val="24"/>
        </w:rPr>
        <w:t>.202</w:t>
      </w:r>
      <w:r w:rsidR="00736B93">
        <w:rPr>
          <w:rFonts w:ascii="Arial" w:hAnsi="Arial" w:cs="Arial"/>
          <w:sz w:val="24"/>
          <w:szCs w:val="24"/>
        </w:rPr>
        <w:t>6</w:t>
      </w:r>
    </w:p>
    <w:p w14:paraId="74C2DB93" w14:textId="77777777" w:rsidR="00F5316F" w:rsidRDefault="00F5316F" w:rsidP="006E59AB">
      <w:pPr>
        <w:pStyle w:val="Tekstpodstawowy2"/>
        <w:spacing w:line="360" w:lineRule="auto"/>
        <w:rPr>
          <w:rFonts w:ascii="Arial" w:hAnsi="Arial" w:cs="Arial"/>
        </w:rPr>
      </w:pPr>
      <w:r w:rsidRPr="00E75101">
        <w:rPr>
          <w:rFonts w:ascii="Arial" w:hAnsi="Arial" w:cs="Arial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osobami.</w:t>
      </w:r>
    </w:p>
    <w:tbl>
      <w:tblPr>
        <w:tblW w:w="1391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9"/>
        <w:gridCol w:w="1676"/>
        <w:gridCol w:w="2410"/>
        <w:gridCol w:w="3002"/>
        <w:gridCol w:w="4111"/>
      </w:tblGrid>
      <w:tr w:rsidR="00F27E6A" w:rsidRPr="00E75101" w14:paraId="797AC740" w14:textId="77777777" w:rsidTr="005D4A96">
        <w:trPr>
          <w:cantSplit/>
          <w:trHeight w:val="600"/>
        </w:trPr>
        <w:tc>
          <w:tcPr>
            <w:tcW w:w="2719" w:type="dxa"/>
            <w:vAlign w:val="center"/>
          </w:tcPr>
          <w:p w14:paraId="5B8C4D95" w14:textId="77777777" w:rsidR="00F27E6A" w:rsidRPr="00E75101" w:rsidRDefault="00F27E6A" w:rsidP="007B7DC5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E75101">
              <w:rPr>
                <w:rFonts w:ascii="Arial" w:hAnsi="Arial" w:cs="Arial"/>
                <w:sz w:val="24"/>
              </w:rPr>
              <w:t>Imię i Nazwisko</w:t>
            </w:r>
          </w:p>
        </w:tc>
        <w:tc>
          <w:tcPr>
            <w:tcW w:w="1676" w:type="dxa"/>
            <w:vAlign w:val="center"/>
          </w:tcPr>
          <w:p w14:paraId="3089325C" w14:textId="77777777" w:rsidR="00F27E6A" w:rsidRPr="00E75101" w:rsidRDefault="00F27E6A" w:rsidP="007B7DC5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E75101">
              <w:rPr>
                <w:rFonts w:ascii="Arial" w:hAnsi="Arial" w:cs="Arial"/>
                <w:sz w:val="24"/>
              </w:rPr>
              <w:t>Kwalifikacje zawodowe</w:t>
            </w:r>
            <w:r>
              <w:rPr>
                <w:rFonts w:ascii="Arial" w:hAnsi="Arial" w:cs="Arial"/>
                <w:sz w:val="24"/>
              </w:rPr>
              <w:t>, uprawnienia</w:t>
            </w:r>
          </w:p>
        </w:tc>
        <w:tc>
          <w:tcPr>
            <w:tcW w:w="2410" w:type="dxa"/>
            <w:vAlign w:val="center"/>
          </w:tcPr>
          <w:p w14:paraId="1A5DB61C" w14:textId="77777777" w:rsidR="00F27E6A" w:rsidRPr="00E75101" w:rsidRDefault="00F27E6A" w:rsidP="007B7DC5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E75101">
              <w:rPr>
                <w:rFonts w:ascii="Arial" w:hAnsi="Arial" w:cs="Arial"/>
                <w:sz w:val="24"/>
              </w:rPr>
              <w:t>Wykształcenie</w:t>
            </w:r>
          </w:p>
        </w:tc>
        <w:tc>
          <w:tcPr>
            <w:tcW w:w="3002" w:type="dxa"/>
            <w:vAlign w:val="center"/>
          </w:tcPr>
          <w:p w14:paraId="18201CFA" w14:textId="77777777" w:rsidR="00F27E6A" w:rsidRPr="00E75101" w:rsidRDefault="00F27E6A" w:rsidP="007B7DC5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E75101">
              <w:rPr>
                <w:rFonts w:ascii="Arial" w:hAnsi="Arial" w:cs="Arial"/>
                <w:sz w:val="24"/>
              </w:rPr>
              <w:t>Zakres wykonywanych czynności</w:t>
            </w:r>
          </w:p>
        </w:tc>
        <w:tc>
          <w:tcPr>
            <w:tcW w:w="4111" w:type="dxa"/>
            <w:vAlign w:val="center"/>
          </w:tcPr>
          <w:p w14:paraId="23045D44" w14:textId="77777777" w:rsidR="00F27E6A" w:rsidRPr="00E75101" w:rsidRDefault="00F27E6A" w:rsidP="007B7DC5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E75101">
              <w:rPr>
                <w:rFonts w:ascii="Arial" w:hAnsi="Arial" w:cs="Arial"/>
                <w:sz w:val="24"/>
              </w:rPr>
              <w:t>Informacja o podstawie do dysponowania tymi osobami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230EED">
              <w:rPr>
                <w:rFonts w:ascii="Arial" w:hAnsi="Arial" w:cs="Arial"/>
                <w:sz w:val="24"/>
              </w:rPr>
              <w:t>(np. umowa zlecenie, umowa o pracę)</w:t>
            </w:r>
          </w:p>
        </w:tc>
      </w:tr>
      <w:tr w:rsidR="00F27E6A" w:rsidRPr="00E75101" w14:paraId="3732462C" w14:textId="77777777" w:rsidTr="005D4A96">
        <w:trPr>
          <w:cantSplit/>
          <w:trHeight w:hRule="exact" w:val="580"/>
        </w:trPr>
        <w:tc>
          <w:tcPr>
            <w:tcW w:w="2719" w:type="dxa"/>
          </w:tcPr>
          <w:p w14:paraId="763AE260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676" w:type="dxa"/>
          </w:tcPr>
          <w:p w14:paraId="4C0B6E17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</w:tcPr>
          <w:p w14:paraId="6D8B53E0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002" w:type="dxa"/>
          </w:tcPr>
          <w:p w14:paraId="151DAB51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111" w:type="dxa"/>
          </w:tcPr>
          <w:p w14:paraId="2E420E7B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</w:tr>
      <w:tr w:rsidR="00F27E6A" w:rsidRPr="00E75101" w14:paraId="2088FD59" w14:textId="77777777" w:rsidTr="005D4A96">
        <w:trPr>
          <w:cantSplit/>
          <w:trHeight w:hRule="exact" w:val="580"/>
        </w:trPr>
        <w:tc>
          <w:tcPr>
            <w:tcW w:w="2719" w:type="dxa"/>
          </w:tcPr>
          <w:p w14:paraId="1EBAD663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676" w:type="dxa"/>
          </w:tcPr>
          <w:p w14:paraId="00BF43A0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</w:tcPr>
          <w:p w14:paraId="4491F251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002" w:type="dxa"/>
          </w:tcPr>
          <w:p w14:paraId="2E09F92D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111" w:type="dxa"/>
          </w:tcPr>
          <w:p w14:paraId="4FA8F9EE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</w:tr>
      <w:tr w:rsidR="00F27E6A" w:rsidRPr="00E75101" w14:paraId="5E90CF5A" w14:textId="77777777" w:rsidTr="005D4A96">
        <w:trPr>
          <w:cantSplit/>
          <w:trHeight w:hRule="exact" w:val="580"/>
        </w:trPr>
        <w:tc>
          <w:tcPr>
            <w:tcW w:w="2719" w:type="dxa"/>
          </w:tcPr>
          <w:p w14:paraId="0F6A180B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676" w:type="dxa"/>
          </w:tcPr>
          <w:p w14:paraId="74292075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</w:tcPr>
          <w:p w14:paraId="68CF1243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002" w:type="dxa"/>
          </w:tcPr>
          <w:p w14:paraId="6AFC9032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111" w:type="dxa"/>
          </w:tcPr>
          <w:p w14:paraId="7634B1AA" w14:textId="77777777" w:rsidR="00F27E6A" w:rsidRPr="00E75101" w:rsidRDefault="00F27E6A" w:rsidP="005D4A96">
            <w:pPr>
              <w:spacing w:before="120" w:line="360" w:lineRule="auto"/>
              <w:rPr>
                <w:rFonts w:ascii="Arial" w:hAnsi="Arial" w:cs="Arial"/>
                <w:sz w:val="24"/>
              </w:rPr>
            </w:pPr>
          </w:p>
        </w:tc>
      </w:tr>
    </w:tbl>
    <w:p w14:paraId="61F310F5" w14:textId="746F8EA0" w:rsidR="000B487D" w:rsidRDefault="000B487D" w:rsidP="00024206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  <w:sz w:val="24"/>
        </w:rPr>
      </w:pPr>
      <w:r w:rsidRPr="00E75101">
        <w:rPr>
          <w:rFonts w:ascii="Arial" w:hAnsi="Arial" w:cs="Arial"/>
          <w:sz w:val="24"/>
        </w:rPr>
        <w:t>Oświadczam, że wykazane osoby posiadają wymagane uprawnienia</w:t>
      </w:r>
      <w:r w:rsidR="00736B93">
        <w:rPr>
          <w:rFonts w:ascii="Arial" w:hAnsi="Arial" w:cs="Arial"/>
          <w:sz w:val="24"/>
        </w:rPr>
        <w:t>.</w:t>
      </w:r>
      <w:r w:rsidRPr="00E75101">
        <w:rPr>
          <w:rFonts w:ascii="Arial" w:hAnsi="Arial" w:cs="Arial"/>
          <w:sz w:val="24"/>
        </w:rPr>
        <w:t xml:space="preserve"> </w:t>
      </w:r>
    </w:p>
    <w:p w14:paraId="44DE6005" w14:textId="0D73169C" w:rsidR="00F5316F" w:rsidRPr="00E75101" w:rsidRDefault="00F5316F" w:rsidP="00024206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  <w:sz w:val="24"/>
        </w:rPr>
      </w:pPr>
      <w:r w:rsidRPr="00E75101">
        <w:rPr>
          <w:rFonts w:ascii="Arial" w:hAnsi="Arial" w:cs="Arial"/>
          <w:sz w:val="24"/>
        </w:rPr>
        <w:t xml:space="preserve">……………….dnia ………………. </w:t>
      </w:r>
      <w:r w:rsidRPr="00E75101">
        <w:rPr>
          <w:rFonts w:ascii="Arial" w:hAnsi="Arial" w:cs="Arial"/>
          <w:sz w:val="24"/>
        </w:rPr>
        <w:tab/>
        <w:t xml:space="preserve">                                   </w:t>
      </w:r>
      <w:r w:rsidR="006E59AB">
        <w:rPr>
          <w:rFonts w:ascii="Arial" w:hAnsi="Arial" w:cs="Arial"/>
          <w:sz w:val="24"/>
        </w:rPr>
        <w:t xml:space="preserve">                    </w:t>
      </w:r>
      <w:r w:rsidRPr="00E75101">
        <w:rPr>
          <w:rFonts w:ascii="Arial" w:hAnsi="Arial" w:cs="Arial"/>
          <w:sz w:val="24"/>
        </w:rPr>
        <w:t xml:space="preserve">   .………………………………………………………..</w:t>
      </w:r>
    </w:p>
    <w:p w14:paraId="22167191" w14:textId="190DC6EC" w:rsidR="007B3DA7" w:rsidRPr="00E75101" w:rsidRDefault="006E59AB" w:rsidP="006E59AB">
      <w:pPr>
        <w:ind w:left="6372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vertAlign w:val="superscript"/>
        </w:rPr>
        <w:t xml:space="preserve">                                              </w:t>
      </w:r>
      <w:r w:rsidR="00F5316F" w:rsidRPr="00E75101">
        <w:rPr>
          <w:rFonts w:ascii="Arial" w:hAnsi="Arial" w:cs="Arial"/>
          <w:sz w:val="24"/>
          <w:vertAlign w:val="superscript"/>
        </w:rPr>
        <w:t>podpis osoby uprawnionej do składania oświadczeń woli</w:t>
      </w:r>
      <w:r>
        <w:rPr>
          <w:rFonts w:ascii="Arial" w:hAnsi="Arial" w:cs="Arial"/>
          <w:sz w:val="24"/>
          <w:vertAlign w:val="superscript"/>
        </w:rPr>
        <w:br/>
      </w:r>
      <w:r w:rsidR="00F5316F" w:rsidRPr="00E75101">
        <w:rPr>
          <w:rFonts w:ascii="Arial" w:hAnsi="Arial" w:cs="Arial"/>
          <w:sz w:val="24"/>
          <w:vertAlign w:val="superscript"/>
        </w:rPr>
        <w:t xml:space="preserve"> w imieniu Wykonawcy</w:t>
      </w:r>
    </w:p>
    <w:sectPr w:rsidR="007B3DA7" w:rsidRPr="00E75101" w:rsidSect="00626CE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709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3AE16" w14:textId="77777777" w:rsidR="005C541F" w:rsidRDefault="005C541F" w:rsidP="0028052F">
      <w:r>
        <w:separator/>
      </w:r>
    </w:p>
  </w:endnote>
  <w:endnote w:type="continuationSeparator" w:id="0">
    <w:p w14:paraId="58F07C46" w14:textId="77777777" w:rsidR="005C541F" w:rsidRDefault="005C541F" w:rsidP="0028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AF60" w14:textId="77777777" w:rsidR="006E59AB" w:rsidRDefault="001F4E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5316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316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A1BA70" w14:textId="77777777" w:rsidR="006E59AB" w:rsidRDefault="006E59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459C" w14:textId="77777777" w:rsidR="006E59AB" w:rsidRDefault="006E59A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9C948AA" w14:textId="77777777" w:rsidR="006E59AB" w:rsidRDefault="006E59AB">
    <w:pPr>
      <w:pStyle w:val="Stopka"/>
      <w:tabs>
        <w:tab w:val="clear" w:pos="4536"/>
      </w:tabs>
      <w:jc w:val="center"/>
    </w:pPr>
  </w:p>
  <w:p w14:paraId="79F5772C" w14:textId="25DA6A26" w:rsidR="006E59AB" w:rsidRDefault="00F5316F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8CBA" w14:textId="77777777" w:rsidR="006E59AB" w:rsidRDefault="006E59A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B1CA25F" w14:textId="77777777" w:rsidR="006E59AB" w:rsidRDefault="006E59AB">
    <w:pPr>
      <w:pStyle w:val="Stopka"/>
      <w:tabs>
        <w:tab w:val="clear" w:pos="4536"/>
      </w:tabs>
      <w:jc w:val="center"/>
    </w:pPr>
  </w:p>
  <w:p w14:paraId="548DF871" w14:textId="77777777" w:rsidR="006E59AB" w:rsidRDefault="00F5316F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1F4EB3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1F4EB3">
      <w:rPr>
        <w:rStyle w:val="Numerstrony"/>
      </w:rPr>
      <w:fldChar w:fldCharType="separate"/>
    </w:r>
    <w:r>
      <w:rPr>
        <w:rStyle w:val="Numerstrony"/>
        <w:noProof/>
      </w:rPr>
      <w:t>1</w:t>
    </w:r>
    <w:r w:rsidR="001F4EB3">
      <w:rPr>
        <w:rStyle w:val="Numerstrony"/>
      </w:rPr>
      <w:fldChar w:fldCharType="end"/>
    </w:r>
    <w:r>
      <w:rPr>
        <w:rStyle w:val="Numerstrony"/>
      </w:rPr>
      <w:t>/</w:t>
    </w:r>
    <w:r w:rsidR="001F4EB3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1F4EB3">
      <w:rPr>
        <w:rStyle w:val="Numerstrony"/>
      </w:rPr>
      <w:fldChar w:fldCharType="separate"/>
    </w:r>
    <w:r>
      <w:rPr>
        <w:rStyle w:val="Numerstrony"/>
        <w:noProof/>
      </w:rPr>
      <w:t>1</w:t>
    </w:r>
    <w:r w:rsidR="001F4EB3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084AB" w14:textId="77777777" w:rsidR="005C541F" w:rsidRDefault="005C541F" w:rsidP="0028052F">
      <w:r>
        <w:separator/>
      </w:r>
    </w:p>
  </w:footnote>
  <w:footnote w:type="continuationSeparator" w:id="0">
    <w:p w14:paraId="56C88B75" w14:textId="77777777" w:rsidR="005C541F" w:rsidRDefault="005C541F" w:rsidP="00280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311F" w14:textId="55B1BAE0" w:rsidR="00736B93" w:rsidRDefault="00187FC8" w:rsidP="00187FC8">
    <w:pPr>
      <w:pStyle w:val="Nagwek"/>
      <w:jc w:val="center"/>
    </w:pPr>
    <w:r>
      <w:rPr>
        <w:noProof/>
      </w:rPr>
      <w:drawing>
        <wp:inline distT="0" distB="0" distL="0" distR="0" wp14:anchorId="1E5B0097" wp14:editId="243252D6">
          <wp:extent cx="5757545" cy="440055"/>
          <wp:effectExtent l="0" t="0" r="0" b="0"/>
          <wp:docPr id="3" name="Obraz 1" descr="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 title="Zestaw logotypów informujących o dofinansowaniu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 title="Zestaw logotypów informujących o dofinansowaniu projekt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44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F2588" w14:textId="77777777" w:rsidR="006E59AB" w:rsidRDefault="006E59A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C08"/>
    <w:rsid w:val="00013C08"/>
    <w:rsid w:val="00024206"/>
    <w:rsid w:val="000B487D"/>
    <w:rsid w:val="000C789B"/>
    <w:rsid w:val="000F6EBE"/>
    <w:rsid w:val="00162030"/>
    <w:rsid w:val="0017159B"/>
    <w:rsid w:val="00187FC8"/>
    <w:rsid w:val="001B2FEC"/>
    <w:rsid w:val="001F4EB3"/>
    <w:rsid w:val="0028052F"/>
    <w:rsid w:val="002A5239"/>
    <w:rsid w:val="002B5195"/>
    <w:rsid w:val="003853D0"/>
    <w:rsid w:val="003B2FE7"/>
    <w:rsid w:val="003B64CE"/>
    <w:rsid w:val="00457E81"/>
    <w:rsid w:val="004C6C9C"/>
    <w:rsid w:val="00505F64"/>
    <w:rsid w:val="005A3BD2"/>
    <w:rsid w:val="005C541F"/>
    <w:rsid w:val="00626CEC"/>
    <w:rsid w:val="00645BC4"/>
    <w:rsid w:val="006E59AB"/>
    <w:rsid w:val="00736B93"/>
    <w:rsid w:val="0075558A"/>
    <w:rsid w:val="00795BE3"/>
    <w:rsid w:val="007B3DA7"/>
    <w:rsid w:val="007B7DC5"/>
    <w:rsid w:val="008067C4"/>
    <w:rsid w:val="00882836"/>
    <w:rsid w:val="00891C58"/>
    <w:rsid w:val="00901B09"/>
    <w:rsid w:val="009505D5"/>
    <w:rsid w:val="00994132"/>
    <w:rsid w:val="009F2FEF"/>
    <w:rsid w:val="00A8178B"/>
    <w:rsid w:val="00AB0622"/>
    <w:rsid w:val="00B308C6"/>
    <w:rsid w:val="00BC5643"/>
    <w:rsid w:val="00C21BB5"/>
    <w:rsid w:val="00CF79EE"/>
    <w:rsid w:val="00D7427C"/>
    <w:rsid w:val="00D82F23"/>
    <w:rsid w:val="00D8625D"/>
    <w:rsid w:val="00E55A0C"/>
    <w:rsid w:val="00E75101"/>
    <w:rsid w:val="00F27E6A"/>
    <w:rsid w:val="00F5316F"/>
    <w:rsid w:val="00F7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EC970"/>
  <w15:docId w15:val="{C1EA0B4A-308D-4B98-9B42-F55B5823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5316F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F5316F"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316F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5316F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F5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53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5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531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5316F"/>
  </w:style>
  <w:style w:type="paragraph" w:styleId="Tekstpodstawowy2">
    <w:name w:val="Body Text 2"/>
    <w:basedOn w:val="Normalny"/>
    <w:link w:val="Tekstpodstawowy2Znak"/>
    <w:rsid w:val="00F5316F"/>
    <w:pPr>
      <w:widowControl w:val="0"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5316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8B~1.NO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Załącznik nr/ 6</vt:lpstr>
    </vt:vector>
  </TitlesOfParts>
  <Company>Your Company Name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Nokielska</dc:creator>
  <cp:keywords/>
  <dc:description/>
  <cp:lastModifiedBy>Ewelina Szkoła</cp:lastModifiedBy>
  <cp:revision>2</cp:revision>
  <dcterms:created xsi:type="dcterms:W3CDTF">2026-05-06T10:08:00Z</dcterms:created>
  <dcterms:modified xsi:type="dcterms:W3CDTF">2026-05-06T10:08:00Z</dcterms:modified>
</cp:coreProperties>
</file>