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D4A24" w14:textId="0BFD8C3C" w:rsidR="00D62E6E" w:rsidRPr="00094275" w:rsidRDefault="00D62E6E" w:rsidP="00D62E6E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094275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Załącznik nr </w:t>
      </w:r>
      <w:r w:rsidR="00BD5106" w:rsidRPr="00094275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4</w:t>
      </w:r>
      <w:r w:rsidRPr="00094275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094275" w14:paraId="61850D95" w14:textId="77777777" w:rsidTr="00D62E6E">
        <w:tc>
          <w:tcPr>
            <w:tcW w:w="2800" w:type="dxa"/>
          </w:tcPr>
          <w:p w14:paraId="73C22842" w14:textId="77777777" w:rsidR="00D62E6E" w:rsidRPr="00094275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094275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094275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7A8F5C5E" w14:textId="77777777" w:rsidR="00D62E6E" w:rsidRPr="00094275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68D76DAB" w14:textId="591B298D" w:rsidR="00D62E6E" w:rsidRPr="00094275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094275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  <w:r w:rsidR="00094275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</w:t>
            </w:r>
          </w:p>
          <w:p w14:paraId="2B972C23" w14:textId="77777777" w:rsidR="00D62E6E" w:rsidRPr="00094275" w:rsidRDefault="00D62E6E" w:rsidP="00D62E6E">
            <w:pPr>
              <w:spacing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9427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094275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09427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KRS/CEiDG]</w:t>
            </w:r>
          </w:p>
        </w:tc>
      </w:tr>
      <w:tr w:rsidR="00D62E6E" w:rsidRPr="00094275" w14:paraId="1A05F62B" w14:textId="77777777" w:rsidTr="00D62E6E">
        <w:tc>
          <w:tcPr>
            <w:tcW w:w="2800" w:type="dxa"/>
          </w:tcPr>
          <w:p w14:paraId="48670949" w14:textId="77777777" w:rsidR="00D62E6E" w:rsidRPr="00094275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094275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33DC0E89" w14:textId="77777777" w:rsidR="00D62E6E" w:rsidRPr="00094275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1C266F85" w14:textId="5B025D8B" w:rsidR="00D62E6E" w:rsidRPr="00094275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094275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  <w:r w:rsidR="00094275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</w:t>
            </w:r>
          </w:p>
          <w:p w14:paraId="0990FB51" w14:textId="77777777" w:rsidR="00D62E6E" w:rsidRPr="00094275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09427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094275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09427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71C19BBF" w14:textId="77777777" w:rsidR="00BC121E" w:rsidRPr="00094275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BD5106" w:rsidRPr="00094275" w14:paraId="04F328C3" w14:textId="77777777" w:rsidTr="00275F0C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DA87B1" w14:textId="77777777" w:rsidR="00BD5106" w:rsidRPr="00094275" w:rsidRDefault="00BD5106" w:rsidP="00275F0C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09427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OŚWIADCZENIE WYKONAWCY </w:t>
            </w:r>
          </w:p>
          <w:p w14:paraId="6194673E" w14:textId="5A0B29B8" w:rsidR="00BD5106" w:rsidRPr="00094275" w:rsidRDefault="00BD5106" w:rsidP="00275F0C">
            <w:pPr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94275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składane w zakresie art. 108 ust. 1 pkt. 5 ustawy z dnia 11 września 2019 r. Prawo zamówień publicznych (t.j. Dz. U. z 2024 r. poz. 1320 z p</w:t>
            </w:r>
            <w:r w:rsidR="00094275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óźn</w:t>
            </w:r>
            <w:r w:rsidRPr="00094275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. zm.) (dalej jako: ustawa Pzp), dotyczące:</w:t>
            </w:r>
          </w:p>
          <w:p w14:paraId="15499C7A" w14:textId="77777777" w:rsidR="00BD5106" w:rsidRPr="00094275" w:rsidRDefault="00BD5106" w:rsidP="00275F0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9427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przynależności lub braku przynależności do grupy kapitałowej </w:t>
            </w:r>
          </w:p>
          <w:p w14:paraId="4404BDD3" w14:textId="77777777" w:rsidR="00BD5106" w:rsidRPr="00094275" w:rsidRDefault="00BD5106" w:rsidP="00275F0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3E85EFDF" w14:textId="7F6F83E6" w:rsidR="00BC121E" w:rsidRPr="00094275" w:rsidRDefault="00BD5106" w:rsidP="00D62E6E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094275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094275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094275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094275" w14:paraId="05CEA538" w14:textId="77777777" w:rsidTr="00D62E6E">
        <w:tc>
          <w:tcPr>
            <w:tcW w:w="2269" w:type="dxa"/>
          </w:tcPr>
          <w:p w14:paraId="33502411" w14:textId="77777777" w:rsidR="00D62E6E" w:rsidRPr="00094275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94275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1254FC12" w14:textId="4CC5B0B0" w:rsidR="002A1E0A" w:rsidRDefault="002A1E0A" w:rsidP="002A1E0A">
            <w:pPr>
              <w:widowControl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>
              <w:rPr>
                <w:rFonts w:asciiTheme="minorHAnsi" w:hAnsiTheme="minorHAnsi" w:cstheme="minorHAnsi"/>
                <w:b/>
                <w:lang w:eastAsia="pl-PL"/>
              </w:rPr>
              <w:t>„Rozwój i modernizacja infrastruktury opieki kardiologicznej w SPWSz              w Chełmie - zakup sprzętu medycznego</w:t>
            </w:r>
            <w:r w:rsidR="009770D7">
              <w:rPr>
                <w:rFonts w:asciiTheme="minorHAnsi" w:hAnsiTheme="minorHAnsi" w:cstheme="minorHAnsi"/>
                <w:b/>
                <w:lang w:eastAsia="pl-PL"/>
              </w:rPr>
              <w:t xml:space="preserve"> i wyposażenia rehabilitacyjnego</w:t>
            </w:r>
            <w:r>
              <w:rPr>
                <w:rFonts w:asciiTheme="minorHAnsi" w:hAnsiTheme="minorHAnsi" w:cstheme="minorHAnsi"/>
                <w:b/>
                <w:lang w:eastAsia="pl-PL"/>
              </w:rPr>
              <w:t>” realizowane w ramach Przedsięwzięcia pn. „Rozwój   i modernizacja infrastruktury opieki kardiologicznej w SPWSzS w Chełmie” Krajowy Plan Odbudowy</w:t>
            </w:r>
            <w:r w:rsidR="009770D7">
              <w:rPr>
                <w:rFonts w:asciiTheme="minorHAnsi" w:hAnsiTheme="minorHAnsi" w:cstheme="minorHAnsi"/>
                <w:b/>
                <w:lang w:eastAsia="pl-PL"/>
              </w:rPr>
              <w:t xml:space="preserve"> </w:t>
            </w:r>
            <w:r>
              <w:rPr>
                <w:rFonts w:asciiTheme="minorHAnsi" w:hAnsiTheme="minorHAnsi" w:cstheme="minorHAnsi"/>
                <w:b/>
                <w:lang w:eastAsia="pl-PL"/>
              </w:rPr>
              <w:t>i Zwiększania Odporności: Komponent D „Efektywność, dostępność i jakość systemu ochrony zdrowia” Inwestycja D1.1.1 „Rozwój</w:t>
            </w:r>
            <w:r w:rsidR="009770D7">
              <w:rPr>
                <w:rFonts w:asciiTheme="minorHAnsi" w:hAnsiTheme="minorHAnsi" w:cstheme="minorHAnsi"/>
                <w:b/>
                <w:lang w:eastAsia="pl-PL"/>
              </w:rPr>
              <w:t xml:space="preserve"> </w:t>
            </w:r>
            <w:r>
              <w:rPr>
                <w:rFonts w:asciiTheme="minorHAnsi" w:hAnsiTheme="minorHAnsi" w:cstheme="minorHAnsi"/>
                <w:b/>
                <w:lang w:eastAsia="pl-PL"/>
              </w:rPr>
              <w:t>i modernizacja infrastruktury centrów opieki wysokospecjalistycznej  i innych podmiotów leczniczych”, nr wniosku o dofinansowanie KPOD.07.02-IP.10-0376/25, Umowa o objęcie wsparciem ze środków plany rozwojowego Przedsięwzięcia Nr KPOD.07.02-IP.10-0376/25/KPO/198/2025/759</w:t>
            </w:r>
          </w:p>
          <w:p w14:paraId="248462CA" w14:textId="1A7122E2" w:rsidR="00D62E6E" w:rsidRPr="00094275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</w:tc>
      </w:tr>
      <w:tr w:rsidR="00BD5106" w:rsidRPr="00094275" w14:paraId="7563AB7F" w14:textId="77777777" w:rsidTr="00275F0C">
        <w:tc>
          <w:tcPr>
            <w:tcW w:w="2269" w:type="dxa"/>
          </w:tcPr>
          <w:p w14:paraId="2505091C" w14:textId="77777777" w:rsidR="00BD5106" w:rsidRPr="00094275" w:rsidRDefault="00BD5106" w:rsidP="00275F0C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94275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4D3B421A" w14:textId="0C2829CD" w:rsidR="00BD5106" w:rsidRPr="00094275" w:rsidRDefault="00BD5106" w:rsidP="00275F0C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09427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ZP.3311.</w:t>
            </w:r>
            <w:r w:rsidR="009770D7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20</w:t>
            </w:r>
            <w:r w:rsidRPr="0009427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.2026</w:t>
            </w:r>
          </w:p>
        </w:tc>
      </w:tr>
    </w:tbl>
    <w:p w14:paraId="3C7ED5B6" w14:textId="4498E093" w:rsidR="00BC121E" w:rsidRPr="00094275" w:rsidRDefault="00BD5106" w:rsidP="00A64FCF">
      <w:pPr>
        <w:spacing w:before="240" w:after="240" w:line="36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094275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094275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094275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Wojewódzki Szpital Specjalistyczny w Chełmie</w:t>
      </w:r>
      <w:r w:rsidR="00BC121E" w:rsidRPr="00094275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094275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094275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68D982C1" w14:textId="096EE190" w:rsidR="00BC121E" w:rsidRPr="00094275" w:rsidRDefault="00A64FCF" w:rsidP="00D62E6E">
      <w:pPr>
        <w:spacing w:after="120" w:line="360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094275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Nie przynależę / Przynależę </w:t>
      </w:r>
      <w:r w:rsidRPr="00094275"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</w:rPr>
        <w:t xml:space="preserve">* </w:t>
      </w:r>
      <w:r w:rsidR="00BC121E" w:rsidRPr="00094275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kapitałowej, w rozumieniu ustawy z dnia 16 lutego 2007 r.</w:t>
      </w:r>
      <w:r w:rsidRPr="00094275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094275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konsumentów, z innym Wykonawcą, który złożył odrębną ofertę w niniejszym postępowaniu</w:t>
      </w:r>
      <w:r w:rsidR="00067B62" w:rsidRPr="00094275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7B7A0592" w14:textId="77777777" w:rsidR="00BF69A4" w:rsidRPr="00094275" w:rsidRDefault="00BF69A4" w:rsidP="00D62E6E">
      <w:pPr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094275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  <w:r w:rsidR="00CF03EF" w:rsidRPr="00094275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1E4022" w:rsidRPr="00094275"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3"/>
        <w:gridCol w:w="5484"/>
      </w:tblGrid>
      <w:tr w:rsidR="00BC121E" w:rsidRPr="00094275" w14:paraId="3CCEF378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9B9E" w14:textId="77777777" w:rsidR="00BC121E" w:rsidRPr="00094275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94275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AD53" w14:textId="77777777" w:rsidR="00BC121E" w:rsidRPr="00094275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94275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03A71" w14:textId="77777777" w:rsidR="00BC121E" w:rsidRPr="00094275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94275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094275" w14:paraId="2F270013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0427" w14:textId="77777777" w:rsidR="00BC121E" w:rsidRPr="00094275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94275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49E5" w14:textId="77777777" w:rsidR="00BC121E" w:rsidRPr="00094275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CE73" w14:textId="77777777" w:rsidR="00BC121E" w:rsidRPr="00094275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094275" w14:paraId="6C2CE86C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9AC5" w14:textId="77777777" w:rsidR="00BC121E" w:rsidRPr="00094275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094275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1E15" w14:textId="77777777" w:rsidR="00BC121E" w:rsidRPr="00094275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CD0B" w14:textId="77777777" w:rsidR="00BC121E" w:rsidRPr="00094275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11DD77BD" w14:textId="77777777" w:rsidR="00BC121E" w:rsidRPr="00094275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094275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Uwaga</w:t>
      </w:r>
    </w:p>
    <w:p w14:paraId="784754EA" w14:textId="77777777" w:rsidR="00BC121E" w:rsidRPr="00094275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094275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63918B3E" w14:textId="77777777" w:rsidR="00067B62" w:rsidRPr="00094275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</w:pPr>
      <w:r w:rsidRPr="00094275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</w:t>
      </w:r>
      <w:r w:rsidRPr="00094275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="00CF03EF" w:rsidRPr="00094275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 </w:t>
      </w:r>
      <w:r w:rsidR="00CF03EF" w:rsidRPr="00094275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Niepotrzebne skreślić lub usunąć</w:t>
      </w:r>
    </w:p>
    <w:p w14:paraId="6197BBA3" w14:textId="77777777" w:rsidR="00CF03EF" w:rsidRPr="00094275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  <w:vertAlign w:val="superscript"/>
          <w:lang w:eastAsia="pl-PL"/>
        </w:rPr>
      </w:pPr>
      <w:r w:rsidRPr="00094275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** Wypełnić jeżeli dotyczy</w:t>
      </w:r>
    </w:p>
    <w:p w14:paraId="15064E8F" w14:textId="77777777" w:rsidR="00067B62" w:rsidRPr="00094275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094275" w14:paraId="2426D069" w14:textId="77777777" w:rsidTr="00620E37">
        <w:tc>
          <w:tcPr>
            <w:tcW w:w="2660" w:type="dxa"/>
          </w:tcPr>
          <w:p w14:paraId="2E007E78" w14:textId="77777777" w:rsidR="00BC121E" w:rsidRPr="00094275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6400961C" w14:textId="77777777" w:rsidR="00BC121E" w:rsidRPr="00094275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094275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058BAC2F" w14:textId="77777777" w:rsidR="00BC121E" w:rsidRPr="00094275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094275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BC121E" w:rsidRPr="00094275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data</w:t>
            </w:r>
            <w:r w:rsidRPr="00094275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6662" w:type="dxa"/>
          </w:tcPr>
          <w:p w14:paraId="5A592BCA" w14:textId="77777777" w:rsidR="00BC121E" w:rsidRPr="00094275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29F1BE60" w14:textId="77777777" w:rsidR="00BC121E" w:rsidRPr="00094275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094275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3A21221F" w14:textId="1DB52382" w:rsidR="00BC121E" w:rsidRPr="00094275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094275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BD5106" w:rsidRPr="00094275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 xml:space="preserve">kwalifikowany podpis elektroniczny </w:t>
            </w:r>
            <w:r w:rsidR="00BC121E" w:rsidRPr="00094275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osoby / osób uprawnionych do reprezentacji Wykonawcy</w:t>
            </w:r>
            <w:r w:rsidRPr="00094275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]</w:t>
            </w:r>
          </w:p>
        </w:tc>
      </w:tr>
    </w:tbl>
    <w:p w14:paraId="00161B20" w14:textId="77777777" w:rsidR="00106AC7" w:rsidRPr="00094275" w:rsidRDefault="00106AC7" w:rsidP="001E4022">
      <w:pPr>
        <w:rPr>
          <w:rFonts w:asciiTheme="minorHAnsi" w:hAnsiTheme="minorHAnsi" w:cstheme="minorHAnsi"/>
          <w:sz w:val="20"/>
          <w:szCs w:val="20"/>
        </w:rPr>
      </w:pPr>
    </w:p>
    <w:sectPr w:rsidR="00106AC7" w:rsidRPr="00094275" w:rsidSect="004B1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3F84C" w14:textId="77777777" w:rsidR="00F16F45" w:rsidRDefault="00F16F45">
      <w:r>
        <w:separator/>
      </w:r>
    </w:p>
  </w:endnote>
  <w:endnote w:type="continuationSeparator" w:id="0">
    <w:p w14:paraId="4C0BAE3F" w14:textId="77777777" w:rsidR="00F16F45" w:rsidRDefault="00F16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E2091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0544F1D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D384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39084DE3" w14:textId="0D8F7B8D" w:rsidR="009A4CD3" w:rsidRDefault="00B608E6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EFA9E85" wp14:editId="7A28E2BE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148903890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CDA32A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7F50674E" w14:textId="36E9C906" w:rsidR="00094275" w:rsidRDefault="00B608E6" w:rsidP="00D62E6E">
    <w:pPr>
      <w:pStyle w:val="Stopka"/>
      <w:spacing w:after="0"/>
      <w:ind w:right="360"/>
      <w:rPr>
        <w:rFonts w:asciiTheme="minorHAnsi" w:hAnsiTheme="minorHAnsi" w:cstheme="minorHAnsi"/>
        <w:sz w:val="18"/>
        <w:szCs w:val="18"/>
      </w:rPr>
    </w:pPr>
    <w:r w:rsidRPr="009B1310">
      <w:rPr>
        <w:noProof/>
      </w:rPr>
      <w:drawing>
        <wp:inline distT="0" distB="0" distL="0" distR="0" wp14:anchorId="2FBED028" wp14:editId="3E1E993F">
          <wp:extent cx="5760720" cy="5257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25BAB4" w14:textId="77777777" w:rsidR="00094275" w:rsidRDefault="00094275" w:rsidP="00D62E6E">
    <w:pPr>
      <w:pStyle w:val="Stopka"/>
      <w:spacing w:after="0"/>
      <w:ind w:right="360"/>
      <w:rPr>
        <w:rFonts w:asciiTheme="minorHAnsi" w:hAnsiTheme="minorHAnsi" w:cstheme="minorHAnsi"/>
        <w:sz w:val="18"/>
        <w:szCs w:val="18"/>
      </w:rPr>
    </w:pPr>
  </w:p>
  <w:p w14:paraId="0EA0DCA1" w14:textId="4A98273A" w:rsidR="009A4CD3" w:rsidRPr="00094275" w:rsidRDefault="009A4CD3" w:rsidP="00D62E6E">
    <w:pPr>
      <w:pStyle w:val="Stopka"/>
      <w:spacing w:after="0"/>
      <w:ind w:right="360"/>
      <w:rPr>
        <w:rFonts w:asciiTheme="minorHAnsi" w:hAnsiTheme="minorHAnsi" w:cstheme="minorHAnsi"/>
      </w:rPr>
    </w:pPr>
    <w:r w:rsidRPr="00094275">
      <w:rPr>
        <w:rFonts w:asciiTheme="minorHAnsi" w:hAnsiTheme="minorHAnsi" w:cstheme="minorHAnsi"/>
        <w:sz w:val="18"/>
        <w:szCs w:val="18"/>
      </w:rPr>
      <w:t>System ProPublico © Datacomp</w:t>
    </w:r>
    <w:r w:rsidR="00067B62" w:rsidRPr="00094275">
      <w:rPr>
        <w:rFonts w:asciiTheme="minorHAnsi" w:hAnsiTheme="minorHAnsi" w:cstheme="minorHAnsi"/>
        <w:sz w:val="18"/>
        <w:szCs w:val="18"/>
      </w:rPr>
      <w:t xml:space="preserve"> IT</w:t>
    </w:r>
    <w:r w:rsidRPr="00094275">
      <w:rPr>
        <w:rFonts w:asciiTheme="minorHAnsi" w:hAnsiTheme="minorHAnsi" w:cstheme="minorHAnsi"/>
        <w:sz w:val="18"/>
        <w:szCs w:val="18"/>
      </w:rPr>
      <w:tab/>
    </w:r>
    <w:r w:rsidRPr="00094275">
      <w:rPr>
        <w:rFonts w:asciiTheme="minorHAnsi" w:hAnsiTheme="minorHAnsi" w:cstheme="minorHAnsi"/>
        <w:sz w:val="18"/>
        <w:szCs w:val="18"/>
      </w:rPr>
      <w:tab/>
    </w:r>
    <w:r w:rsidRPr="00094275">
      <w:rPr>
        <w:rStyle w:val="Numerstrony"/>
        <w:rFonts w:asciiTheme="minorHAnsi" w:hAnsiTheme="minorHAnsi" w:cstheme="minorHAnsi"/>
        <w:sz w:val="18"/>
        <w:szCs w:val="18"/>
      </w:rPr>
      <w:t xml:space="preserve">Strona: </w:t>
    </w:r>
    <w:r w:rsidRPr="00094275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Pr="00094275">
      <w:rPr>
        <w:rStyle w:val="Numerstrony"/>
        <w:rFonts w:asciiTheme="minorHAnsi" w:hAnsiTheme="minorHAnsi" w:cstheme="minorHAnsi"/>
        <w:sz w:val="18"/>
        <w:szCs w:val="18"/>
      </w:rPr>
      <w:instrText xml:space="preserve"> PAGE </w:instrText>
    </w:r>
    <w:r w:rsidRPr="00094275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Pr="00094275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Pr="00094275">
      <w:rPr>
        <w:rStyle w:val="Numerstrony"/>
        <w:rFonts w:asciiTheme="minorHAnsi" w:hAnsiTheme="minorHAnsi" w:cstheme="minorHAnsi"/>
        <w:sz w:val="18"/>
        <w:szCs w:val="18"/>
      </w:rPr>
      <w:fldChar w:fldCharType="end"/>
    </w:r>
    <w:r w:rsidRPr="00094275">
      <w:rPr>
        <w:rStyle w:val="Numerstrony"/>
        <w:rFonts w:asciiTheme="minorHAnsi" w:hAnsiTheme="minorHAnsi" w:cstheme="minorHAnsi"/>
        <w:sz w:val="18"/>
        <w:szCs w:val="18"/>
      </w:rPr>
      <w:t>/</w:t>
    </w:r>
    <w:r w:rsidRPr="00094275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Pr="00094275">
      <w:rPr>
        <w:rStyle w:val="Numerstrony"/>
        <w:rFonts w:asciiTheme="minorHAnsi" w:hAnsiTheme="minorHAnsi" w:cstheme="minorHAnsi"/>
        <w:sz w:val="18"/>
        <w:szCs w:val="18"/>
      </w:rPr>
      <w:instrText xml:space="preserve"> NUMPAGES </w:instrText>
    </w:r>
    <w:r w:rsidRPr="00094275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Pr="00094275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Pr="00094275">
      <w:rPr>
        <w:rStyle w:val="Numerstrony"/>
        <w:rFonts w:asciiTheme="minorHAnsi" w:hAnsiTheme="minorHAnsi" w:cstheme="minorHAnsi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1BBE2" w14:textId="77777777" w:rsidR="00BD5106" w:rsidRDefault="00BD51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5BE2C" w14:textId="77777777" w:rsidR="00F16F45" w:rsidRDefault="00F16F45">
      <w:r>
        <w:separator/>
      </w:r>
    </w:p>
  </w:footnote>
  <w:footnote w:type="continuationSeparator" w:id="0">
    <w:p w14:paraId="189494A4" w14:textId="77777777" w:rsidR="00F16F45" w:rsidRDefault="00F16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D2A31" w14:textId="77777777" w:rsidR="00BD5106" w:rsidRDefault="00BD51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14969" w14:textId="77777777" w:rsidR="00BD5106" w:rsidRDefault="00BD510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E9E70" w14:textId="77777777" w:rsidR="00BD5106" w:rsidRDefault="00BD51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7682715">
    <w:abstractNumId w:val="13"/>
  </w:num>
  <w:num w:numId="2" w16cid:durableId="318123502">
    <w:abstractNumId w:val="0"/>
  </w:num>
  <w:num w:numId="3" w16cid:durableId="1056322748">
    <w:abstractNumId w:val="11"/>
  </w:num>
  <w:num w:numId="4" w16cid:durableId="1097939812">
    <w:abstractNumId w:val="8"/>
  </w:num>
  <w:num w:numId="5" w16cid:durableId="409812966">
    <w:abstractNumId w:val="7"/>
  </w:num>
  <w:num w:numId="6" w16cid:durableId="609703385">
    <w:abstractNumId w:val="1"/>
  </w:num>
  <w:num w:numId="7" w16cid:durableId="652874629">
    <w:abstractNumId w:val="6"/>
  </w:num>
  <w:num w:numId="8" w16cid:durableId="12463986">
    <w:abstractNumId w:val="3"/>
  </w:num>
  <w:num w:numId="9" w16cid:durableId="1781145557">
    <w:abstractNumId w:val="2"/>
  </w:num>
  <w:num w:numId="10" w16cid:durableId="1537040006">
    <w:abstractNumId w:val="5"/>
  </w:num>
  <w:num w:numId="11" w16cid:durableId="53696537">
    <w:abstractNumId w:val="10"/>
  </w:num>
  <w:num w:numId="12" w16cid:durableId="1914587013">
    <w:abstractNumId w:val="4"/>
  </w:num>
  <w:num w:numId="13" w16cid:durableId="1954704172">
    <w:abstractNumId w:val="9"/>
  </w:num>
  <w:num w:numId="14" w16cid:durableId="121866408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DD0"/>
    <w:rsid w:val="0000184A"/>
    <w:rsid w:val="00007C1C"/>
    <w:rsid w:val="00012997"/>
    <w:rsid w:val="000621A2"/>
    <w:rsid w:val="00067B62"/>
    <w:rsid w:val="000719DC"/>
    <w:rsid w:val="00075CEC"/>
    <w:rsid w:val="000807AB"/>
    <w:rsid w:val="00094275"/>
    <w:rsid w:val="000E0467"/>
    <w:rsid w:val="00106AC7"/>
    <w:rsid w:val="00111985"/>
    <w:rsid w:val="00147532"/>
    <w:rsid w:val="001614BA"/>
    <w:rsid w:val="001718C2"/>
    <w:rsid w:val="00175FB5"/>
    <w:rsid w:val="001E4022"/>
    <w:rsid w:val="00204613"/>
    <w:rsid w:val="00276486"/>
    <w:rsid w:val="00283561"/>
    <w:rsid w:val="002A1E0A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96DD0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770D7"/>
    <w:rsid w:val="009A21D7"/>
    <w:rsid w:val="009A4A2C"/>
    <w:rsid w:val="009A4CD3"/>
    <w:rsid w:val="00A24942"/>
    <w:rsid w:val="00A311C9"/>
    <w:rsid w:val="00A343D0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608E6"/>
    <w:rsid w:val="00BC121E"/>
    <w:rsid w:val="00BD5106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93E44"/>
    <w:rsid w:val="00EB5766"/>
    <w:rsid w:val="00EC667E"/>
    <w:rsid w:val="00F16F45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EEBE38"/>
  <w15:chartTrackingRefBased/>
  <w15:docId w15:val="{7BF7DA84-07CB-44F2-8A15-57E0F718D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2E915-B3A6-42D4-BEC4-832C890E6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348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SOBOCIŃSKA</dc:creator>
  <cp:keywords/>
  <cp:lastModifiedBy>Natalia Mataczyńska</cp:lastModifiedBy>
  <cp:revision>6</cp:revision>
  <cp:lastPrinted>2010-01-07T09:39:00Z</cp:lastPrinted>
  <dcterms:created xsi:type="dcterms:W3CDTF">2026-04-03T06:46:00Z</dcterms:created>
  <dcterms:modified xsi:type="dcterms:W3CDTF">2026-04-30T06:42:00Z</dcterms:modified>
</cp:coreProperties>
</file>