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824FC" w14:textId="69347817" w:rsidR="008C1CBC" w:rsidRPr="008C1CBC" w:rsidRDefault="002506D5" w:rsidP="004F7409">
      <w:pPr>
        <w:keepNext/>
        <w:widowControl w:val="0"/>
        <w:suppressAutoHyphens/>
        <w:spacing w:before="240" w:after="120"/>
        <w:jc w:val="both"/>
        <w:rPr>
          <w:rFonts w:eastAsia="HG Mincho Light J"/>
          <w:b/>
          <w:i/>
          <w:color w:val="000000"/>
          <w:sz w:val="24"/>
          <w:szCs w:val="24"/>
          <w:lang w:eastAsia="hi-IN" w:bidi="hi-IN"/>
        </w:rPr>
      </w:pPr>
      <w:r>
        <w:rPr>
          <w:rFonts w:eastAsia="HG Mincho Light J"/>
          <w:i/>
          <w:color w:val="000000"/>
          <w:sz w:val="24"/>
          <w:szCs w:val="24"/>
          <w:lang w:eastAsia="hi-IN" w:bidi="hi-IN"/>
        </w:rPr>
        <w:t>GPRiOŚ.271.2.</w:t>
      </w:r>
      <w:r w:rsidR="00261ED6">
        <w:rPr>
          <w:rFonts w:eastAsia="HG Mincho Light J"/>
          <w:i/>
          <w:color w:val="000000"/>
          <w:sz w:val="24"/>
          <w:szCs w:val="24"/>
          <w:lang w:eastAsia="hi-IN" w:bidi="hi-IN"/>
        </w:rPr>
        <w:t>4</w:t>
      </w:r>
      <w:r>
        <w:rPr>
          <w:rFonts w:eastAsia="HG Mincho Light J"/>
          <w:i/>
          <w:color w:val="000000"/>
          <w:sz w:val="24"/>
          <w:szCs w:val="24"/>
          <w:lang w:eastAsia="hi-IN" w:bidi="hi-IN"/>
        </w:rPr>
        <w:t>.202</w:t>
      </w:r>
      <w:r w:rsidR="00C6780F">
        <w:rPr>
          <w:rFonts w:eastAsia="HG Mincho Light J"/>
          <w:i/>
          <w:color w:val="000000"/>
          <w:sz w:val="24"/>
          <w:szCs w:val="24"/>
          <w:lang w:eastAsia="hi-IN" w:bidi="hi-IN"/>
        </w:rPr>
        <w:t>6</w:t>
      </w:r>
      <w:r w:rsidR="004F7409">
        <w:rPr>
          <w:rFonts w:eastAsia="HG Mincho Light J"/>
          <w:i/>
          <w:color w:val="000000"/>
          <w:sz w:val="24"/>
          <w:szCs w:val="24"/>
          <w:lang w:eastAsia="hi-IN" w:bidi="hi-IN"/>
        </w:rPr>
        <w:t xml:space="preserve">                                                                       </w:t>
      </w:r>
      <w:r w:rsidR="008C1CBC" w:rsidRPr="008C1CBC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 xml:space="preserve">Załącznik nr </w:t>
      </w:r>
      <w:r w:rsidR="000D3597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>5</w:t>
      </w:r>
      <w:r w:rsidR="008C1CBC" w:rsidRPr="008C1CBC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 xml:space="preserve"> do SWZ</w:t>
      </w:r>
    </w:p>
    <w:p w14:paraId="4CEFC9F6" w14:textId="77777777" w:rsidR="008C1CBC" w:rsidRPr="008C1CBC" w:rsidRDefault="008C1CBC" w:rsidP="008C1CBC">
      <w:pPr>
        <w:widowControl w:val="0"/>
        <w:tabs>
          <w:tab w:val="left" w:pos="284"/>
          <w:tab w:val="left" w:pos="567"/>
        </w:tabs>
        <w:suppressAutoHyphens/>
        <w:jc w:val="both"/>
        <w:rPr>
          <w:rFonts w:eastAsia="HG Mincho Light J"/>
          <w:b/>
          <w:color w:val="000000"/>
          <w:sz w:val="24"/>
          <w:lang w:eastAsia="hi-IN" w:bidi="hi-IN"/>
        </w:rPr>
      </w:pPr>
    </w:p>
    <w:p w14:paraId="2623CA38" w14:textId="77777777" w:rsidR="008C1CBC" w:rsidRPr="008C1CBC" w:rsidRDefault="008C1CBC" w:rsidP="008C1CBC">
      <w:pPr>
        <w:spacing w:after="240"/>
        <w:rPr>
          <w:rFonts w:eastAsia="Calibri"/>
          <w:b/>
          <w:color w:val="000000"/>
          <w:sz w:val="24"/>
          <w:szCs w:val="24"/>
          <w:lang w:eastAsia="en-US"/>
        </w:rPr>
      </w:pPr>
    </w:p>
    <w:p w14:paraId="461196BE" w14:textId="77777777" w:rsidR="008C1CBC" w:rsidRPr="008C1CBC" w:rsidRDefault="008C1CBC" w:rsidP="008C1CBC">
      <w:pPr>
        <w:spacing w:after="120"/>
        <w:rPr>
          <w:rFonts w:eastAsia="Calibri"/>
          <w:b/>
          <w:color w:val="000000"/>
          <w:sz w:val="24"/>
          <w:szCs w:val="24"/>
          <w:lang w:eastAsia="en-US"/>
        </w:rPr>
      </w:pPr>
      <w:r w:rsidRPr="008C1CBC">
        <w:rPr>
          <w:rFonts w:eastAsia="Calibri"/>
          <w:b/>
          <w:color w:val="000000"/>
          <w:sz w:val="24"/>
          <w:szCs w:val="24"/>
          <w:lang w:eastAsia="en-US"/>
        </w:rPr>
        <w:t>Wykonawca:</w:t>
      </w:r>
    </w:p>
    <w:p w14:paraId="2BD0CD0B" w14:textId="77777777" w:rsidR="008C1CBC" w:rsidRPr="008C1CBC" w:rsidRDefault="008C1CBC" w:rsidP="008C1CBC">
      <w:pPr>
        <w:spacing w:line="360" w:lineRule="auto"/>
        <w:rPr>
          <w:rFonts w:eastAsia="Calibri"/>
          <w:color w:val="000000"/>
          <w:sz w:val="24"/>
          <w:szCs w:val="24"/>
          <w:lang w:eastAsia="en-US"/>
        </w:rPr>
      </w:pPr>
      <w:r w:rsidRPr="008C1CBC"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456E68E" w14:textId="77777777" w:rsidR="008C1CBC" w:rsidRPr="008C1CBC" w:rsidRDefault="008C1CBC" w:rsidP="008C1CBC">
      <w:pPr>
        <w:spacing w:after="120"/>
        <w:jc w:val="center"/>
        <w:rPr>
          <w:rFonts w:eastAsia="Calibri"/>
          <w:color w:val="000000"/>
          <w:lang w:eastAsia="en-US"/>
        </w:rPr>
      </w:pPr>
      <w:r w:rsidRPr="008C1CBC">
        <w:rPr>
          <w:rFonts w:eastAsia="Calibri"/>
          <w:i/>
          <w:color w:val="000000"/>
          <w:lang w:eastAsia="en-US"/>
        </w:rPr>
        <w:t>(pełna nazwa/firma, adres, w zależności od podmiotu: NIP/PESEL, KRS/</w:t>
      </w:r>
      <w:proofErr w:type="spellStart"/>
      <w:r w:rsidRPr="008C1CBC">
        <w:rPr>
          <w:rFonts w:eastAsia="Calibri"/>
          <w:i/>
          <w:color w:val="000000"/>
          <w:lang w:eastAsia="en-US"/>
        </w:rPr>
        <w:t>CEiDG</w:t>
      </w:r>
      <w:proofErr w:type="spellEnd"/>
      <w:r w:rsidRPr="008C1CBC">
        <w:rPr>
          <w:rFonts w:eastAsia="Calibri"/>
          <w:i/>
          <w:color w:val="000000"/>
          <w:lang w:eastAsia="en-US"/>
        </w:rPr>
        <w:t>)</w:t>
      </w:r>
    </w:p>
    <w:p w14:paraId="14D79AF9" w14:textId="77777777" w:rsidR="008C1CBC" w:rsidRPr="008C1CBC" w:rsidRDefault="008C1CBC" w:rsidP="008C1CBC">
      <w:pPr>
        <w:spacing w:after="120"/>
        <w:rPr>
          <w:rFonts w:eastAsia="Calibri"/>
          <w:color w:val="000000"/>
          <w:sz w:val="24"/>
          <w:szCs w:val="24"/>
          <w:u w:val="single"/>
          <w:lang w:eastAsia="en-US"/>
        </w:rPr>
      </w:pPr>
      <w:r w:rsidRPr="008C1CBC">
        <w:rPr>
          <w:rFonts w:eastAsia="Calibri"/>
          <w:color w:val="000000"/>
          <w:sz w:val="24"/>
          <w:szCs w:val="24"/>
          <w:u w:val="single"/>
          <w:lang w:eastAsia="en-US"/>
        </w:rPr>
        <w:t>reprezentowany przez:</w:t>
      </w:r>
    </w:p>
    <w:p w14:paraId="2E60FD94" w14:textId="77777777" w:rsidR="008C1CBC" w:rsidRPr="008C1CBC" w:rsidRDefault="008C1CBC" w:rsidP="008C1CBC">
      <w:pPr>
        <w:spacing w:line="360" w:lineRule="auto"/>
        <w:rPr>
          <w:rFonts w:eastAsia="Calibri"/>
          <w:color w:val="000000"/>
          <w:sz w:val="24"/>
          <w:szCs w:val="24"/>
          <w:lang w:eastAsia="en-US"/>
        </w:rPr>
      </w:pPr>
      <w:r w:rsidRPr="008C1CBC"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9ECD64E" w14:textId="77777777" w:rsidR="008C1CBC" w:rsidRPr="008C1CBC" w:rsidRDefault="008C1CBC" w:rsidP="008C1CBC">
      <w:pPr>
        <w:spacing w:after="120" w:line="360" w:lineRule="auto"/>
        <w:jc w:val="center"/>
        <w:rPr>
          <w:rFonts w:eastAsia="Calibri"/>
          <w:i/>
          <w:color w:val="000000"/>
          <w:lang w:eastAsia="en-US"/>
        </w:rPr>
      </w:pPr>
      <w:r w:rsidRPr="008C1CBC">
        <w:rPr>
          <w:rFonts w:eastAsia="Calibri"/>
          <w:i/>
          <w:color w:val="000000"/>
          <w:lang w:eastAsia="en-US"/>
        </w:rPr>
        <w:t>(imię, nazwisko, stanowisko/podstawa do  reprezentacji)</w:t>
      </w:r>
    </w:p>
    <w:p w14:paraId="5CEF8051" w14:textId="77777777" w:rsidR="00610B25" w:rsidRDefault="00610B25" w:rsidP="00610B25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Pr="00DF1719">
        <w:rPr>
          <w:b/>
          <w:sz w:val="24"/>
        </w:rPr>
        <w:t xml:space="preserve">Tryb podstawowy bez negocjacji - art. 275 pkt. 1 ustawy </w:t>
      </w:r>
      <w:proofErr w:type="spellStart"/>
      <w:r w:rsidRPr="00DF1719">
        <w:rPr>
          <w:b/>
          <w:sz w:val="24"/>
        </w:rPr>
        <w:t>Pzp</w:t>
      </w:r>
      <w:proofErr w:type="spellEnd"/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2F19F579" w14:textId="77777777" w:rsidR="008F54C3" w:rsidRPr="00261ED6" w:rsidRDefault="008F54C3" w:rsidP="00261ED6">
      <w:pPr>
        <w:jc w:val="center"/>
        <w:rPr>
          <w:b/>
          <w:sz w:val="24"/>
          <w:szCs w:val="24"/>
        </w:rPr>
      </w:pPr>
    </w:p>
    <w:p w14:paraId="6C2FBA3C" w14:textId="0D06EE6C" w:rsidR="000966FE" w:rsidRPr="004B5868" w:rsidRDefault="00261ED6" w:rsidP="00261ED6">
      <w:pPr>
        <w:jc w:val="center"/>
        <w:rPr>
          <w:rFonts w:ascii="Arial" w:hAnsi="Arial" w:cs="Arial"/>
          <w:sz w:val="22"/>
          <w:szCs w:val="22"/>
        </w:rPr>
      </w:pPr>
      <w:r w:rsidRPr="00261ED6">
        <w:rPr>
          <w:b/>
          <w:sz w:val="24"/>
          <w:szCs w:val="24"/>
        </w:rPr>
        <w:t>Remont kuchni, zaplecza kuchennego oraz korytarza wraz z szatnią w Publicznym Przedszkolu w Cekowie-Kolonii</w:t>
      </w:r>
      <w:r>
        <w:rPr>
          <w:b/>
        </w:rPr>
        <w:t xml:space="preserve"> </w:t>
      </w:r>
      <w:r w:rsidR="000966FE" w:rsidRPr="00FF750E">
        <w:rPr>
          <w:bCs/>
          <w:sz w:val="28"/>
          <w:szCs w:val="28"/>
        </w:rPr>
        <w:t>– znak sprawy</w:t>
      </w:r>
      <w:r w:rsidR="002506D5" w:rsidRPr="00FF750E">
        <w:rPr>
          <w:b/>
          <w:sz w:val="28"/>
          <w:szCs w:val="28"/>
        </w:rPr>
        <w:t xml:space="preserve"> GPRiOŚ.271.</w:t>
      </w:r>
      <w:r>
        <w:rPr>
          <w:b/>
          <w:sz w:val="28"/>
          <w:szCs w:val="28"/>
        </w:rPr>
        <w:t>4</w:t>
      </w:r>
      <w:r w:rsidR="002506D5" w:rsidRPr="00FF750E">
        <w:rPr>
          <w:b/>
          <w:sz w:val="28"/>
          <w:szCs w:val="28"/>
        </w:rPr>
        <w:t>.</w:t>
      </w:r>
      <w:r w:rsidR="00FF750E" w:rsidRPr="00FF750E">
        <w:rPr>
          <w:b/>
          <w:sz w:val="28"/>
          <w:szCs w:val="28"/>
        </w:rPr>
        <w:t>2</w:t>
      </w:r>
      <w:r w:rsidR="002506D5" w:rsidRPr="00FF750E">
        <w:rPr>
          <w:b/>
          <w:sz w:val="28"/>
          <w:szCs w:val="28"/>
        </w:rPr>
        <w:t>202</w:t>
      </w:r>
      <w:r w:rsidR="00FF750E" w:rsidRPr="00FF750E">
        <w:rPr>
          <w:b/>
          <w:sz w:val="28"/>
          <w:szCs w:val="28"/>
        </w:rPr>
        <w:t>6</w:t>
      </w:r>
      <w:r w:rsidR="000966FE" w:rsidRPr="00FF750E">
        <w:rPr>
          <w:b/>
          <w:sz w:val="28"/>
          <w:szCs w:val="28"/>
        </w:rPr>
        <w:t>.</w:t>
      </w:r>
    </w:p>
    <w:p w14:paraId="1A2BBAD5" w14:textId="77777777" w:rsidR="00477EAF" w:rsidRDefault="00477EAF" w:rsidP="00610B25">
      <w:pPr>
        <w:jc w:val="both"/>
        <w:rPr>
          <w:sz w:val="24"/>
        </w:rPr>
      </w:pPr>
    </w:p>
    <w:p w14:paraId="7A694C0E" w14:textId="5400D472" w:rsidR="00610B25" w:rsidRPr="00610B25" w:rsidRDefault="00610B25" w:rsidP="00610B25">
      <w:pPr>
        <w:pStyle w:val="Tekstpodstawowy2"/>
        <w:rPr>
          <w:sz w:val="22"/>
          <w:szCs w:val="22"/>
        </w:rPr>
      </w:pPr>
      <w:r w:rsidRPr="00610B25">
        <w:rPr>
          <w:sz w:val="22"/>
          <w:szCs w:val="22"/>
        </w:rPr>
        <w:t>OŚWIADCZAM(Y), że w wskazanym w SWZ  okresie wykonaliśmy następujące roboty budowlane:</w:t>
      </w:r>
    </w:p>
    <w:p w14:paraId="6DE6495F" w14:textId="77777777" w:rsidR="008C1CBC" w:rsidRPr="008C1CBC" w:rsidRDefault="008C1CBC" w:rsidP="008C1CBC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eastAsia="HG Mincho Light J"/>
          <w:b/>
          <w:color w:val="000000"/>
          <w:sz w:val="24"/>
          <w:lang w:eastAsia="hi-IN" w:bidi="hi-IN"/>
        </w:rPr>
      </w:pPr>
    </w:p>
    <w:p w14:paraId="3699B5F4" w14:textId="77777777" w:rsidR="008C1CBC" w:rsidRPr="00EB41B3" w:rsidRDefault="008C1CBC" w:rsidP="00EB41B3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eastAsia="HG Mincho Light J"/>
          <w:b/>
          <w:color w:val="000000"/>
          <w:sz w:val="24"/>
          <w:lang w:eastAsia="hi-IN" w:bidi="hi-IN"/>
        </w:rPr>
      </w:pPr>
      <w:r w:rsidRPr="008C1CBC">
        <w:rPr>
          <w:rFonts w:eastAsia="HG Mincho Light J"/>
          <w:b/>
          <w:color w:val="000000"/>
          <w:sz w:val="24"/>
          <w:lang w:eastAsia="hi-IN" w:bidi="hi-IN"/>
        </w:rPr>
        <w:t>Wykaz robót budowlanych</w:t>
      </w:r>
    </w:p>
    <w:p w14:paraId="41E60F9B" w14:textId="77777777" w:rsidR="008C1CBC" w:rsidRPr="008C1CBC" w:rsidRDefault="008C1CBC" w:rsidP="008C1CBC">
      <w:pPr>
        <w:widowControl w:val="0"/>
        <w:tabs>
          <w:tab w:val="center" w:pos="2268"/>
          <w:tab w:val="center" w:pos="7088"/>
        </w:tabs>
        <w:suppressAutoHyphens/>
        <w:rPr>
          <w:rFonts w:eastAsia="HG Mincho Light J"/>
          <w:color w:val="000000"/>
          <w:sz w:val="24"/>
          <w:lang w:eastAsia="hi-IN" w:bidi="hi-IN"/>
        </w:rPr>
      </w:pPr>
    </w:p>
    <w:p w14:paraId="31F18F77" w14:textId="77777777" w:rsidR="008C1CBC" w:rsidRPr="008C1CBC" w:rsidRDefault="008C1CBC" w:rsidP="008C1CBC">
      <w:pPr>
        <w:widowControl w:val="0"/>
        <w:tabs>
          <w:tab w:val="center" w:pos="2268"/>
          <w:tab w:val="center" w:pos="7088"/>
        </w:tabs>
        <w:suppressAutoHyphens/>
        <w:rPr>
          <w:rFonts w:eastAsia="HG Mincho Light J"/>
          <w:color w:val="000000"/>
          <w:sz w:val="24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379"/>
        <w:gridCol w:w="2109"/>
        <w:gridCol w:w="1810"/>
        <w:gridCol w:w="1818"/>
      </w:tblGrid>
      <w:tr w:rsidR="008C1CBC" w:rsidRPr="008C1CBC" w14:paraId="35BCE0C6" w14:textId="77777777" w:rsidTr="00D54F6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19A020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8C1CBC">
              <w:rPr>
                <w:rFonts w:eastAsia="HG Mincho Light J"/>
                <w:b/>
                <w:color w:val="000000"/>
                <w:lang w:eastAsia="hi-IN" w:bidi="hi-IN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20A193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8C1CBC">
              <w:rPr>
                <w:rFonts w:eastAsia="HG Mincho Light J"/>
                <w:b/>
                <w:color w:val="000000"/>
                <w:lang w:eastAsia="hi-IN" w:bidi="hi-IN"/>
              </w:rPr>
              <w:t>Nazwa i adres Zamawiającego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E355DA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8C1CBC">
              <w:rPr>
                <w:rFonts w:eastAsia="HG Mincho Light J"/>
                <w:b/>
                <w:color w:val="000000"/>
                <w:lang w:eastAsia="hi-IN" w:bidi="hi-IN"/>
              </w:rPr>
              <w:t>Rodzaj robót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6150AD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8C1CBC">
              <w:rPr>
                <w:rFonts w:eastAsia="HG Mincho Light J"/>
                <w:b/>
                <w:color w:val="000000"/>
                <w:lang w:eastAsia="hi-IN" w:bidi="hi-IN"/>
              </w:rPr>
              <w:t xml:space="preserve">Wartość brutto robót </w:t>
            </w:r>
          </w:p>
          <w:p w14:paraId="5F60FDCC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8C1CBC">
              <w:rPr>
                <w:rFonts w:eastAsia="HG Mincho Light J"/>
                <w:b/>
                <w:color w:val="000000"/>
                <w:lang w:eastAsia="hi-IN" w:bidi="hi-IN"/>
              </w:rPr>
              <w:t>( w 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6F56C2E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 w:rsidRPr="008C1CBC">
              <w:rPr>
                <w:rFonts w:eastAsia="HG Mincho Light J"/>
                <w:b/>
                <w:color w:val="000000"/>
                <w:lang w:eastAsia="hi-IN" w:bidi="hi-IN"/>
              </w:rPr>
              <w:t>Termin realizacji</w:t>
            </w:r>
          </w:p>
          <w:p w14:paraId="3043D7DC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sz w:val="18"/>
                <w:szCs w:val="18"/>
                <w:lang w:eastAsia="hi-IN" w:bidi="hi-IN"/>
              </w:rPr>
            </w:pPr>
            <w:r w:rsidRPr="008C1CBC">
              <w:rPr>
                <w:rFonts w:eastAsia="HG Mincho Light J"/>
                <w:b/>
                <w:color w:val="000000"/>
                <w:sz w:val="18"/>
                <w:szCs w:val="18"/>
                <w:lang w:eastAsia="hi-IN" w:bidi="hi-IN"/>
              </w:rPr>
              <w:t>(podać datę rozpoczęcia i datę zakończenia robót)</w:t>
            </w:r>
          </w:p>
        </w:tc>
      </w:tr>
      <w:tr w:rsidR="008C1CBC" w:rsidRPr="008C1CBC" w14:paraId="4233B2B5" w14:textId="77777777" w:rsidTr="00D54F6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DB35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A7A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2F8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73DC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881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63FB7E93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  <w:tr w:rsidR="008C1CBC" w:rsidRPr="008C1CBC" w14:paraId="222760BB" w14:textId="77777777" w:rsidTr="00D54F6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368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BD3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ED6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1C6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E17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755D94EE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  <w:tr w:rsidR="008C1CBC" w:rsidRPr="008C1CBC" w14:paraId="5303D3CF" w14:textId="77777777" w:rsidTr="00D54F6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98F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E290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591A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E30F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7B29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5D3B9D06" w14:textId="77777777" w:rsidR="008C1CBC" w:rsidRPr="008C1CBC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</w:tbl>
    <w:p w14:paraId="54E183DD" w14:textId="77777777" w:rsidR="008C1CBC" w:rsidRPr="008C1CBC" w:rsidRDefault="008C1CBC" w:rsidP="008C1CBC">
      <w:pPr>
        <w:widowControl w:val="0"/>
        <w:suppressAutoHyphens/>
        <w:ind w:left="-142"/>
        <w:jc w:val="both"/>
        <w:rPr>
          <w:rFonts w:eastAsia="HG Mincho Light J"/>
          <w:b/>
          <w:color w:val="000000"/>
          <w:lang w:eastAsia="hi-IN" w:bidi="hi-IN"/>
        </w:rPr>
      </w:pPr>
    </w:p>
    <w:p w14:paraId="6A8CA30E" w14:textId="77777777" w:rsidR="008C1CBC" w:rsidRPr="008C1CBC" w:rsidRDefault="008C1CBC" w:rsidP="008C1CBC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8C1CBC">
        <w:rPr>
          <w:rFonts w:eastAsia="HG Mincho Light J"/>
          <w:b/>
          <w:color w:val="000000"/>
          <w:lang w:eastAsia="hi-IN" w:bidi="hi-IN"/>
        </w:rPr>
        <w:t xml:space="preserve">Uwaga : </w:t>
      </w:r>
      <w:r w:rsidRPr="008C1CBC">
        <w:rPr>
          <w:rFonts w:eastAsia="HG Mincho Light J"/>
          <w:color w:val="000000"/>
          <w:lang w:eastAsia="hi-IN" w:bidi="hi-IN"/>
        </w:rPr>
        <w:t xml:space="preserve">dołączyć </w:t>
      </w:r>
      <w:r w:rsidRPr="008C1CBC">
        <w:rPr>
          <w:color w:val="000000"/>
        </w:rPr>
        <w:t>dowody określające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30582DE6" w14:textId="77777777" w:rsidR="008C1CBC" w:rsidRPr="008C1CBC" w:rsidRDefault="008C1CBC" w:rsidP="008C1CB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1E593EA" w14:textId="77777777" w:rsidR="008C1CBC" w:rsidRPr="008C1CBC" w:rsidRDefault="008C1CBC" w:rsidP="008C1CB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F685D2A" w14:textId="77777777" w:rsidR="008C1CBC" w:rsidRPr="008C1CBC" w:rsidRDefault="008C1CBC" w:rsidP="008C1CB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CACFFB" w14:textId="77777777" w:rsidR="008C1CBC" w:rsidRPr="008C1CBC" w:rsidRDefault="008C1CBC" w:rsidP="008C1CBC">
      <w:pPr>
        <w:spacing w:line="360" w:lineRule="auto"/>
        <w:jc w:val="both"/>
        <w:rPr>
          <w:rFonts w:eastAsia="Calibri"/>
          <w:color w:val="000000"/>
          <w:lang w:eastAsia="en-US"/>
        </w:rPr>
      </w:pPr>
      <w:r w:rsidRPr="008C1CBC">
        <w:rPr>
          <w:rFonts w:eastAsia="Calibri"/>
          <w:color w:val="000000"/>
          <w:lang w:eastAsia="en-US"/>
        </w:rPr>
        <w:t xml:space="preserve">…………….……. </w:t>
      </w:r>
      <w:r w:rsidRPr="008C1CBC">
        <w:rPr>
          <w:rFonts w:eastAsia="Calibri"/>
          <w:i/>
          <w:color w:val="000000"/>
          <w:lang w:eastAsia="en-US"/>
        </w:rPr>
        <w:t xml:space="preserve">(miejscowość), </w:t>
      </w:r>
      <w:r w:rsidRPr="008C1CBC">
        <w:rPr>
          <w:rFonts w:eastAsia="Calibri"/>
          <w:color w:val="000000"/>
          <w:lang w:eastAsia="en-US"/>
        </w:rPr>
        <w:t xml:space="preserve">dnia ………….……. r. </w:t>
      </w:r>
    </w:p>
    <w:p w14:paraId="5C997ABE" w14:textId="77777777" w:rsidR="008C1CBC" w:rsidRPr="008C1CBC" w:rsidRDefault="008C1CBC" w:rsidP="008C1CBC">
      <w:pPr>
        <w:spacing w:line="36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8C1CBC">
        <w:rPr>
          <w:rFonts w:eastAsia="Calibri"/>
          <w:color w:val="000000"/>
          <w:sz w:val="24"/>
          <w:szCs w:val="24"/>
          <w:lang w:eastAsia="en-US"/>
        </w:rPr>
        <w:tab/>
      </w:r>
      <w:r w:rsidRPr="008C1CBC">
        <w:rPr>
          <w:rFonts w:eastAsia="Calibri"/>
          <w:color w:val="000000"/>
          <w:sz w:val="24"/>
          <w:szCs w:val="24"/>
          <w:lang w:eastAsia="en-US"/>
        </w:rPr>
        <w:tab/>
      </w:r>
      <w:r w:rsidRPr="008C1CBC">
        <w:rPr>
          <w:rFonts w:eastAsia="Calibri"/>
          <w:color w:val="000000"/>
          <w:sz w:val="24"/>
          <w:szCs w:val="24"/>
          <w:lang w:eastAsia="en-US"/>
        </w:rPr>
        <w:tab/>
      </w:r>
      <w:r w:rsidRPr="008C1CBC">
        <w:rPr>
          <w:rFonts w:eastAsia="Calibri"/>
          <w:color w:val="000000"/>
          <w:sz w:val="24"/>
          <w:szCs w:val="24"/>
          <w:lang w:eastAsia="en-US"/>
        </w:rPr>
        <w:tab/>
      </w:r>
      <w:r w:rsidRPr="008C1CBC">
        <w:rPr>
          <w:rFonts w:eastAsia="Calibri"/>
          <w:color w:val="000000"/>
          <w:sz w:val="24"/>
          <w:szCs w:val="24"/>
          <w:lang w:eastAsia="en-US"/>
        </w:rPr>
        <w:tab/>
      </w:r>
      <w:r w:rsidRPr="008C1CBC">
        <w:rPr>
          <w:rFonts w:eastAsia="Calibri"/>
          <w:color w:val="000000"/>
          <w:sz w:val="24"/>
          <w:szCs w:val="24"/>
          <w:lang w:eastAsia="en-US"/>
        </w:rPr>
        <w:tab/>
      </w:r>
      <w:r w:rsidRPr="008C1CBC">
        <w:rPr>
          <w:rFonts w:eastAsia="Calibri"/>
          <w:color w:val="000000"/>
          <w:sz w:val="24"/>
          <w:szCs w:val="24"/>
          <w:lang w:eastAsia="en-US"/>
        </w:rPr>
        <w:tab/>
        <w:t>…………………………………………</w:t>
      </w:r>
    </w:p>
    <w:p w14:paraId="0706AB76" w14:textId="77777777" w:rsidR="008C1CBC" w:rsidRPr="008C1CBC" w:rsidRDefault="008C1CBC" w:rsidP="008C1CBC">
      <w:pPr>
        <w:spacing w:line="360" w:lineRule="auto"/>
        <w:ind w:left="5664" w:firstLine="708"/>
        <w:jc w:val="both"/>
        <w:rPr>
          <w:rFonts w:eastAsia="Calibri"/>
          <w:i/>
          <w:color w:val="000000"/>
          <w:lang w:eastAsia="en-US"/>
        </w:rPr>
      </w:pPr>
      <w:r w:rsidRPr="008C1CBC">
        <w:rPr>
          <w:rFonts w:eastAsia="Calibri"/>
          <w:i/>
          <w:color w:val="000000"/>
          <w:lang w:eastAsia="en-US"/>
        </w:rPr>
        <w:t>(podpis)</w:t>
      </w:r>
    </w:p>
    <w:p w14:paraId="25EC8F95" w14:textId="77777777" w:rsidR="008C1CBC" w:rsidRPr="008C1CBC" w:rsidRDefault="008C1CBC" w:rsidP="008C1CBC">
      <w:pPr>
        <w:widowControl w:val="0"/>
        <w:suppressAutoHyphens/>
        <w:rPr>
          <w:rFonts w:eastAsia="HG Mincho Light J"/>
          <w:color w:val="000000"/>
          <w:sz w:val="24"/>
          <w:lang w:eastAsia="hi-IN" w:bidi="hi-IN"/>
        </w:rPr>
      </w:pPr>
    </w:p>
    <w:p w14:paraId="7F4D0611" w14:textId="77777777" w:rsidR="007066B5" w:rsidRPr="008C1CBC" w:rsidRDefault="007066B5" w:rsidP="008C1CBC"/>
    <w:sectPr w:rsidR="007066B5" w:rsidRPr="008C1CBC" w:rsidSect="008137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15F4" w14:textId="77777777" w:rsidR="00AC0373" w:rsidRDefault="00AC0373">
      <w:r>
        <w:separator/>
      </w:r>
    </w:p>
  </w:endnote>
  <w:endnote w:type="continuationSeparator" w:id="0">
    <w:p w14:paraId="64CD9A92" w14:textId="77777777" w:rsidR="00AC0373" w:rsidRDefault="00AC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2EE3B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BA342A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53607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77692D7" w14:textId="77777777" w:rsidR="00EF0FC8" w:rsidRDefault="00EF0FC8">
    <w:pPr>
      <w:pStyle w:val="Stopka"/>
      <w:tabs>
        <w:tab w:val="clear" w:pos="4536"/>
      </w:tabs>
      <w:jc w:val="center"/>
    </w:pPr>
  </w:p>
  <w:p w14:paraId="4AEC3C50" w14:textId="2CE19C86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 xml:space="preserve">System </w:t>
    </w:r>
    <w:proofErr w:type="spellStart"/>
    <w:r>
      <w:rPr>
        <w:rFonts w:ascii="Arial" w:hAnsi="Arial"/>
      </w:rPr>
      <w:t>ProPublico</w:t>
    </w:r>
    <w:proofErr w:type="spellEnd"/>
    <w:r>
      <w:rPr>
        <w:rFonts w:ascii="Arial" w:hAnsi="Arial"/>
      </w:rPr>
      <w:t xml:space="preserve"> © </w:t>
    </w:r>
    <w:proofErr w:type="spellStart"/>
    <w:r>
      <w:rPr>
        <w:rFonts w:ascii="Arial" w:hAnsi="Arial"/>
      </w:rPr>
      <w:t>DataComp</w:t>
    </w:r>
    <w:proofErr w:type="spellEnd"/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2506D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2506D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ECAD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B8473A0" w14:textId="77777777" w:rsidR="00EF0FC8" w:rsidRDefault="00EF0FC8">
    <w:pPr>
      <w:pStyle w:val="Stopka"/>
      <w:tabs>
        <w:tab w:val="clear" w:pos="4536"/>
      </w:tabs>
      <w:jc w:val="center"/>
    </w:pPr>
  </w:p>
  <w:p w14:paraId="6354A59A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A1EDD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24A6" w14:textId="77777777" w:rsidR="00AC0373" w:rsidRDefault="00AC0373">
      <w:r>
        <w:separator/>
      </w:r>
    </w:p>
  </w:footnote>
  <w:footnote w:type="continuationSeparator" w:id="0">
    <w:p w14:paraId="1F375322" w14:textId="77777777" w:rsidR="00AC0373" w:rsidRDefault="00AC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5BC4" w14:textId="77777777" w:rsidR="0082130D" w:rsidRDefault="008213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232D" w14:textId="77777777" w:rsidR="0082130D" w:rsidRDefault="008213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D8A6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358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EDD"/>
    <w:rsid w:val="00014EDE"/>
    <w:rsid w:val="000966FE"/>
    <w:rsid w:val="000D3597"/>
    <w:rsid w:val="001D3F2F"/>
    <w:rsid w:val="001D49D0"/>
    <w:rsid w:val="00222BD0"/>
    <w:rsid w:val="002506D5"/>
    <w:rsid w:val="0025140E"/>
    <w:rsid w:val="00261ED6"/>
    <w:rsid w:val="002C6B8F"/>
    <w:rsid w:val="002C722E"/>
    <w:rsid w:val="0031485A"/>
    <w:rsid w:val="00331F80"/>
    <w:rsid w:val="00376E41"/>
    <w:rsid w:val="00381A61"/>
    <w:rsid w:val="003D633B"/>
    <w:rsid w:val="00425DD9"/>
    <w:rsid w:val="00477EAF"/>
    <w:rsid w:val="004968CD"/>
    <w:rsid w:val="004B5868"/>
    <w:rsid w:val="004F7409"/>
    <w:rsid w:val="0054090E"/>
    <w:rsid w:val="005C5B73"/>
    <w:rsid w:val="006105E0"/>
    <w:rsid w:val="00610B25"/>
    <w:rsid w:val="00664625"/>
    <w:rsid w:val="006760D6"/>
    <w:rsid w:val="0068184C"/>
    <w:rsid w:val="006B0A3A"/>
    <w:rsid w:val="007066B5"/>
    <w:rsid w:val="00792635"/>
    <w:rsid w:val="007D259D"/>
    <w:rsid w:val="00813709"/>
    <w:rsid w:val="0082130D"/>
    <w:rsid w:val="0087114E"/>
    <w:rsid w:val="008C1CBC"/>
    <w:rsid w:val="008F50C0"/>
    <w:rsid w:val="008F54C3"/>
    <w:rsid w:val="009043C3"/>
    <w:rsid w:val="00914314"/>
    <w:rsid w:val="00915A00"/>
    <w:rsid w:val="0094416C"/>
    <w:rsid w:val="00A3061D"/>
    <w:rsid w:val="00A43C8C"/>
    <w:rsid w:val="00A55CFE"/>
    <w:rsid w:val="00A85506"/>
    <w:rsid w:val="00AB34E1"/>
    <w:rsid w:val="00AC0373"/>
    <w:rsid w:val="00AE0EA9"/>
    <w:rsid w:val="00B055F8"/>
    <w:rsid w:val="00B37C28"/>
    <w:rsid w:val="00B8702B"/>
    <w:rsid w:val="00BD5BC9"/>
    <w:rsid w:val="00BF4818"/>
    <w:rsid w:val="00C10245"/>
    <w:rsid w:val="00C324D9"/>
    <w:rsid w:val="00C359FD"/>
    <w:rsid w:val="00C6780F"/>
    <w:rsid w:val="00D03B42"/>
    <w:rsid w:val="00D235A7"/>
    <w:rsid w:val="00D25B2A"/>
    <w:rsid w:val="00DA1EDD"/>
    <w:rsid w:val="00DD0D40"/>
    <w:rsid w:val="00DF4228"/>
    <w:rsid w:val="00E626D8"/>
    <w:rsid w:val="00E878EB"/>
    <w:rsid w:val="00EB41B3"/>
    <w:rsid w:val="00EF0FC8"/>
    <w:rsid w:val="00F85E7E"/>
    <w:rsid w:val="00FA7150"/>
    <w:rsid w:val="00FB3A5E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7A9BF"/>
  <w15:docId w15:val="{A80E770C-2553-486E-97FB-C668D42E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Tekstpodstawowy2">
    <w:name w:val="Body Text 2"/>
    <w:basedOn w:val="Normalny"/>
    <w:link w:val="Tekstpodstawowy2Znak"/>
    <w:semiHidden/>
    <w:unhideWhenUsed/>
    <w:rsid w:val="00610B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10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grazyna.sowa</dc:creator>
  <cp:keywords/>
  <cp:lastModifiedBy>Jolanta Rosiakowska</cp:lastModifiedBy>
  <cp:revision>7</cp:revision>
  <cp:lastPrinted>2000-12-14T19:24:00Z</cp:lastPrinted>
  <dcterms:created xsi:type="dcterms:W3CDTF">2024-01-24T13:53:00Z</dcterms:created>
  <dcterms:modified xsi:type="dcterms:W3CDTF">2026-04-27T08:27:00Z</dcterms:modified>
</cp:coreProperties>
</file>